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157d" w14:paraId="9de157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67951">
        <w:t>PIT – STOP AUTO d.o.o. Split, Dračevac bb, OIB: 56548586030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67951" w:rsidRPr="00767951">
        <w:t>PIT – STOP AUTO d.o.o. Split, Dračevac bb, OIB: 56548586030</w:t>
      </w:r>
      <w:r w:rsidR="00B80D16" w:rsidRPr="00B80D16">
        <w:t>,</w:t>
      </w:r>
      <w:r w:rsidR="00B80D16">
        <w:t xml:space="preserve"> </w:t>
      </w:r>
      <w:r>
        <w:t xml:space="preserve">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767951">
        <w:t>289.423,29</w:t>
      </w:r>
      <w:r w:rsidR="004F5A6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6795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67951">
      <w:t>945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208E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67951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80D16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St-945/2015</izvorni_sadrzaj>
    <derivirana_varijabla naziv="DomainObject.Predmet.OznakaBroj_1">St-945/2015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PIT - STOP AUTO d.o.o. za trgovinu, popravak i održavanje motnornih vozila</izvorni_sadrzaj>
    <derivirana_varijabla naziv="DomainObject.Predmet.ProtustrankaFormated_1">  PIT - STOP AUTO d.o.o. za trgovinu, popravak i održavanje motnornih vozila</derivirana_varijabla>
  </DomainObject.Predmet.ProtustrankaFormated>
  <DomainObject.Predmet.ProtustrankaFormatedOIB>
    <izvorni_sadrzaj>  PIT - STOP AUTO d.o.o. za trgovinu, popravak i održavanje motnornih vozila, OIB 56548586030</izvorni_sadrzaj>
    <derivirana_varijabla naziv="DomainObject.Predmet.ProtustrankaFormatedOIB_1">  PIT - STOP AUTO d.o.o. za trgovinu, popravak i održavanje motnornih vozila, OIB 56548586030</derivirana_varijabla>
  </DomainObject.Predmet.ProtustrankaFormatedOIB>
  <DomainObject.Predmet.ProtustrankaFormatedWithAdress>
    <izvorni_sadrzaj> PIT - STOP AUTO d.o.o. za trgovinu, popravak i održavanje motnornih vozila, Dračevac/bb, 21000 Split</izvorni_sadrzaj>
    <derivirana_varijabla naziv="DomainObject.Predmet.ProtustrankaFormatedWithAdress_1"> PIT - STOP AUTO d.o.o. za trgovinu, popravak i održavanje motnornih vozila, Dračevac/bb, 21000 Split</derivirana_varijabla>
  </DomainObject.Predmet.ProtustrankaFormatedWithAdress>
  <DomainObject.Predmet.ProtustrankaFormatedWithAdressOIB>
    <izvorni_sadrzaj> PIT - STOP AUTO d.o.o. za trgovinu, popravak i održavanje motnornih vozila, OIB 56548586030, Dračevac/bb, 21000 Split</izvorni_sadrzaj>
    <derivirana_varijabla naziv="DomainObject.Predmet.ProtustrankaFormatedWithAdressOIB_1"> PIT - STOP AUTO d.o.o. za trgovinu, popravak i održavanje motnornih vozila, OIB 56548586030, Dračevac/bb, 21000 Split</derivirana_varijabla>
  </DomainObject.Predmet.ProtustrankaFormatedWithAdressOIB>
  <DomainObject.Predmet.ProtustrankaWithAdress>
    <izvorni_sadrzaj>PIT - STOP AUTO d.o.o. za trgovinu, popravak i održavanje motnornih vozila Dračevac/bb, 21000 Split</izvorni_sadrzaj>
    <derivirana_varijabla naziv="DomainObject.Predmet.ProtustrankaWithAdress_1">PIT - STOP AUTO d.o.o. za trgovinu, popravak i održavanje motnornih vozila Dračevac/bb, 21000 Split</derivirana_varijabla>
  </DomainObject.Predmet.ProtustrankaWithAdress>
  <DomainObject.Predmet.ProtustrankaWithAdressOIB>
    <izvorni_sadrzaj>PIT - STOP AUTO d.o.o. za trgovinu, popravak i održavanje motnornih vozila, OIB 56548586030, Dračevac/bb, 21000 Split</izvorni_sadrzaj>
    <derivirana_varijabla naziv="DomainObject.Predmet.ProtustrankaWithAdressOIB_1">PIT - STOP AUTO d.o.o. za trgovinu, popravak i održavanje motnornih vozila, OIB 56548586030, Dračevac/bb, 21000 Split</derivirana_varijabla>
  </DomainObject.Predmet.ProtustrankaWithAdressOIB>
  <DomainObject.Predmet.ProtustrankaNazivFormated>
    <izvorni_sadrzaj>PIT - STOP AUTO d.o.o. za trgovinu, popravak i održavanje motnornih vozila</izvorni_sadrzaj>
    <derivirana_varijabla naziv="DomainObject.Predmet.ProtustrankaNazivFormated_1">PIT - STOP AUTO d.o.o. za trgovinu, popravak i održavanje motnornih vozila</derivirana_varijabla>
  </DomainObject.Predmet.ProtustrankaNazivFormated>
  <DomainObject.Predmet.ProtustrankaNazivFormatedOIB>
    <izvorni_sadrzaj>PIT - STOP AUTO d.o.o. za trgovinu, popravak i održavanje motnornih vozila, OIB 56548586030</izvorni_sadrzaj>
    <derivirana_varijabla naziv="DomainObject.Predmet.ProtustrankaNazivFormatedOIB_1">PIT - STOP AUTO d.o.o. za trgovinu, popravak i održavanje motnornih vozila, OIB 56548586030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289423.29</izvorni_sadrzaj>
    <derivirana_varijabla naziv="DomainObject.Predmet.TrenutnaVrijednost_1">289423.29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PIT - STOP AUTO d.o.o. za trgovinu, popravak i održavanje motnornih vozila</item>
    </izvorni_sadrzaj>
    <derivirana_varijabla naziv="DomainObject.Predmet.ProtuStrankaListFormated_1">
      <item>PIT - STOP AUTO d.o.o. za trgovinu, popravak i održavanje motnornih vozila</item>
    </derivirana_varijabla>
  </DomainObject.Predmet.ProtuStrankaListFormated>
  <DomainObject.Predmet.ProtuStrankaListFormatedOIB>
    <izvorni_sadrzaj>
      <item>PIT - STOP AUTO d.o.o. za trgovinu, popravak i održavanje motnornih vozila, OIB 56548586030</item>
    </izvorni_sadrzaj>
    <derivirana_varijabla naziv="DomainObject.Predmet.ProtuStrankaListFormatedOIB_1">
      <item>PIT - STOP AUTO d.o.o. za trgovinu, popravak i održavanje motnornih vozila, OIB 56548586030</item>
    </derivirana_varijabla>
  </DomainObject.Predmet.ProtuStrankaListFormatedOIB>
  <DomainObject.Predmet.ProtuStrankaListFormatedWithAdress>
    <izvorni_sadrzaj>
      <item>PIT - STOP AUTO d.o.o. za trgovinu, popravak i održavanje motnornih vozila, Dračevac/bb, 21000 Split</item>
    </izvorni_sadrzaj>
    <derivirana_varijabla naziv="DomainObject.Predmet.ProtuStrankaListFormatedWithAdress_1">
      <item>PIT - STOP AUTO d.o.o. za trgovinu, popravak i održavanje motnornih vozila, Dračevac/bb, 21000 Split</item>
    </derivirana_varijabla>
  </DomainObject.Predmet.ProtuStrankaListFormatedWithAdress>
  <DomainObject.Predmet.ProtuStrankaListFormatedWithAdressOIB>
    <izvorni_sadrzaj>
      <item>PIT - STOP AUTO d.o.o. za trgovinu, popravak i održavanje motnornih vozila, OIB 56548586030, Dračevac/bb, 21000 Split</item>
    </izvorni_sadrzaj>
    <derivirana_varijabla naziv="DomainObject.Predmet.ProtuStrankaListFormatedWithAdressOIB_1">
      <item>PIT - STOP AUTO d.o.o. za trgovinu, popravak i održavanje motnornih vozila, OIB 56548586030, Dračevac/bb, 21000 Split</item>
    </derivirana_varijabla>
  </DomainObject.Predmet.ProtuStrankaListFormatedWithAdressOIB>
  <DomainObject.Predmet.ProtuStrankaListNazivFormated>
    <izvorni_sadrzaj>
      <item>PIT - STOP AUTO d.o.o. za trgovinu, popravak i održavanje motnornih vozila</item>
    </izvorni_sadrzaj>
    <derivirana_varijabla naziv="DomainObject.Predmet.ProtuStrankaListNazivFormated_1">
      <item>PIT - STOP AUTO d.o.o. za trgovinu, popravak i održavanje motnornih vozila</item>
    </derivirana_varijabla>
  </DomainObject.Predmet.ProtuStrankaListNazivFormated>
  <DomainObject.Predmet.ProtuStrankaListNazivFormatedOIB>
    <izvorni_sadrzaj>
      <item>PIT - STOP AUTO d.o.o. za trgovinu, popravak i održavanje motnornih vozila, OIB 56548586030</item>
    </izvorni_sadrzaj>
    <derivirana_varijabla naziv="DomainObject.Predmet.ProtuStrankaListNazivFormatedOIB_1">
      <item>PIT - STOP AUTO d.o.o. za trgovinu, popravak i održavanje motnornih vozila, OIB 56548586030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PIT - STOP AUTO d.o.o. za trgovinu, popravak i održavanje motnornih vozila</izvorni_sadrzaj>
    <derivirana_varijabla naziv="DomainObject.Predmet.ProtustrankaIDrugi_1">PIT - STOP AUTO d.o.o. za trgovinu, popravak i održavanje motnornih vozila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PIT - STOP AUTO d.o.o. za trgovinu, popravak i održavanje motnornih vozila, OIB 56548586030, Dračevac/bb, 21000 Split</izvorni_sadrzaj>
    <derivirana_varijabla naziv="DomainObject.Predmet.ProtustrankaIDrugiAdressOIB_1">PIT - STOP AUTO d.o.o. za trgovinu, popravak i održavanje motnornih vozila, OIB 56548586030, Dračevac/bb,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 - STOP AUTO d.o.o. za trgovinu, popravak i održavanje motnornih vozila</item>
      <item>FINANCIJSKA AGENCIJA, RC SPLIT</item>
    </izvorni_sadrzaj>
    <derivirana_varijabla naziv="DomainObject.Predmet.SudioniciListNaziv_1">
      <item>PIT - STOP AUTO d.o.o. za trgovinu, popravak i održavanje motnornih vozila</item>
      <item>FINANCIJSKA AGENCIJA, RC SPLIT</item>
    </derivirana_varijabla>
  </DomainObject.Predmet.SudioniciListNaziv>
  <DomainObject.Predmet.SudioniciListAdressOIB>
    <izvorni_sadrzaj>
      <item>PIT - STOP AUTO d.o.o. za trgovinu, popravak i održavanje motnornih vozila, OIB 56548586030, Dračevac/bb,21000 Split</item>
      <item>FINANCIJSKA AGENCIJA, RC SPLIT, OIB 85821130368, Mažuranićevo šetalište 24 b,21000 Split</item>
    </izvorni_sadrzaj>
    <derivirana_varijabla naziv="DomainObject.Predmet.SudioniciListAdressOIB_1">
      <item>PIT - STOP AUTO d.o.o. za trgovinu, popravak i održavanje motnornih vozila, OIB 56548586030, Dračevac/bb,21000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56548586030</item>
      <item>, OIB 85821130368</item>
    </izvorni_sadrzaj>
    <derivirana_varijabla naziv="DomainObject.Predmet.SudioniciListNazivOIB_1">
      <item>, OIB 56548586030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17027-A87D-4978-9D8B-64090B2E8A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1967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2016-01-28T13:46:00Z</dcterms:created>
  <dc:creator>nmarkovic</dc:creator>
  <cp:lastModifiedBy>Ana Golub Gruić</cp:lastModifiedBy>
  <cp:lastPrinted>2016-01-28T13:46:00Z</cp:lastPrinted>
  <dcterms:modified xmlns:xsi="http://www.w3.org/2001/XMLSchema-instance" xsi:type="dcterms:W3CDTF">2016-01-29T13:02:00Z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