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1a89" w14:paraId="cd21a89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EE7ABB">
        <w:t>7</w:t>
      </w:r>
      <w:r w:rsidR="0099564F">
        <w:t>2</w:t>
      </w:r>
      <w:r w:rsidR="001D7548">
        <w:t>/18</w:t>
      </w:r>
      <w:r w:rsidR="00D76812">
        <w:t>-</w:t>
      </w:r>
      <w:r w:rsidR="00386FA7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97660C">
        <w:t xml:space="preserve">J.A I ANTONIO j.d.o.o. Zagreb, Ljubijska 75, OIB: 07467087098, </w:t>
      </w:r>
      <w:r w:rsidR="00386FA7">
        <w:t xml:space="preserve">MBS: </w:t>
      </w:r>
      <w:r w:rsidR="00386FA7" w:rsidRPr="00386FA7">
        <w:t>081048641</w:t>
      </w:r>
      <w:r w:rsidR="009A51A2" w:rsidRPr="00386FA7">
        <w:t>,</w:t>
      </w:r>
      <w:r w:rsidR="0061519B" w:rsidRPr="00386FA7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86FA7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97660C">
        <w:t xml:space="preserve">J.A I ANTONIO j.d.o.o. Zagreb, Ljubijska 75, OIB: 07467087098, </w:t>
      </w:r>
      <w:r w:rsidR="00386FA7">
        <w:t xml:space="preserve">MBS: </w:t>
      </w:r>
      <w:r w:rsidR="00386FA7" w:rsidRPr="00386FA7">
        <w:t>081048641.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B2BCD">
        <w:t>6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97660C">
        <w:t>1,00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97660C" w:rsidRPr="0097660C">
        <w:t>Vinko Ljubičić, Osijek, Orljavska 4 a,</w:t>
      </w:r>
      <w:r w:rsidR="004B2BCD">
        <w:t xml:space="preserve"> </w:t>
      </w:r>
      <w:r w:rsidR="00DD513C">
        <w:t xml:space="preserve"> </w:t>
      </w:r>
      <w:r w:rsidR="00DD513C" w:rsidRPr="00386FA7">
        <w:t xml:space="preserve">OIB: </w:t>
      </w:r>
      <w:r w:rsidR="00386FA7">
        <w:t>91327367435</w:t>
      </w:r>
      <w:r w:rsidR="00CF1FAB" w:rsidRPr="00386FA7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97660C">
        <w:t>23</w:t>
      </w:r>
      <w:r w:rsidR="008C7F5B">
        <w:t>. listopada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97660C">
        <w:t xml:space="preserve">J.A I ANTONIO j.d.o.o. Zagreb, Ljubijska 75, OIB: 07467087098, </w:t>
      </w:r>
      <w:r w:rsidR="00386FA7">
        <w:t xml:space="preserve">MBS: </w:t>
      </w:r>
      <w:r w:rsidR="00386FA7" w:rsidRPr="00386FA7">
        <w:t>081048641</w:t>
      </w:r>
      <w:r w:rsidR="00386FA7">
        <w:t>.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D66BB2">
        <w:t>7</w:t>
      </w:r>
      <w:r w:rsidR="0097660C">
        <w:t>2</w:t>
      </w:r>
      <w:r w:rsidR="00046F88">
        <w:t>/1</w:t>
      </w:r>
      <w:r w:rsidR="00A322BC">
        <w:t>8</w:t>
      </w:r>
      <w:r w:rsidR="00386FA7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97660C">
        <w:t>18</w:t>
      </w:r>
      <w:r w:rsidR="00C50E72">
        <w:t>.</w:t>
      </w:r>
      <w:r w:rsidR="008C7F5B">
        <w:t>10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97660C">
        <w:t>61.041,11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97660C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386FA7" w:rsidRPr="0097660C">
        <w:t>Vinko Ljubičić, Osijek, Orljavska 4 a,</w:t>
      </w:r>
      <w:r w:rsidR="00386FA7">
        <w:t xml:space="preserve">  </w:t>
      </w:r>
      <w:r w:rsidR="00386FA7" w:rsidRPr="00386FA7">
        <w:t xml:space="preserve">OIB: </w:t>
      </w:r>
      <w:r w:rsidR="00386FA7">
        <w:t xml:space="preserve">91327367435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4B2BCD">
        <w:t>6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270" w:rsidR="00527270">
      <w:r>
        <w:separator/>
      </w:r>
    </w:p>
  </w:endnote>
  <w:endnote w:id="0" w:type="continuationSeparator">
    <w:p w:rsidRDefault="00527270" w:rsidR="00527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270" w:rsidR="00527270">
      <w:r>
        <w:separator/>
      </w:r>
    </w:p>
  </w:footnote>
  <w:footnote w:id="0" w:type="continuationSeparator">
    <w:p w:rsidRDefault="00527270" w:rsidR="005272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2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C6BB6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C82"/>
    <w:rsid w:val="00223C8E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86FA7"/>
    <w:rsid w:val="003E08E5"/>
    <w:rsid w:val="003E147C"/>
    <w:rsid w:val="003E3A0B"/>
    <w:rsid w:val="004011EC"/>
    <w:rsid w:val="00414015"/>
    <w:rsid w:val="0043637A"/>
    <w:rsid w:val="00447FD2"/>
    <w:rsid w:val="004517C1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27270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6812"/>
    <w:rsid w:val="00D770FA"/>
    <w:rsid w:val="00D85A5F"/>
    <w:rsid w:val="00D86163"/>
    <w:rsid w:val="00DC7BF5"/>
    <w:rsid w:val="00DD004A"/>
    <w:rsid w:val="00DD513C"/>
    <w:rsid w:val="00DD68C2"/>
    <w:rsid w:val="00DD6DE4"/>
    <w:rsid w:val="00DE5661"/>
    <w:rsid w:val="00DE58F9"/>
    <w:rsid w:val="00DF39F2"/>
    <w:rsid w:val="00E1321F"/>
    <w:rsid w:val="00E15980"/>
    <w:rsid w:val="00E171AF"/>
    <w:rsid w:val="00E23428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9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3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9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3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J.A I ANTONIO jednostavno društvo s ograničenom odgovornošću za ugostiteljstvo i trgovinu</izvorni_sadrzaj>
    <derivirana_varijabla naziv="DomainObject.Predmet.ProtustrankaFormated_1">  J.A I ANTONIO jednostavno društvo s ograničenom odgovornošću za ugostiteljstvo i trgovinu</derivirana_varijabla>
  </DomainObject.Predmet.ProtustrankaFormated>
  <DomainObject.Predmet.ProtustrankaFormatedOIB>
    <izvorni_sadrzaj>  J.A I ANTONIO jednostavno društvo s ograničenom odgovornošću za ugostiteljstvo i trgovinu, OIB 07467087098</izvorni_sadrzaj>
    <derivirana_varijabla naziv="DomainObject.Predmet.ProtustrankaFormatedOIB_1">  J.A I ANTONIO jednostavno društvo s ograničenom odgovornošću za ugostiteljstvo i trgovinu, OIB 07467087098</derivirana_varijabla>
  </DomainObject.Predmet.ProtustrankaFormatedOIB>
  <DomainObject.Predmet.ProtustrankaFormatedWithAdress>
    <izvorni_sadrzaj> J.A I ANTONIO jednostavno društvo s ograničenom odgovornošću za ugostiteljstvo i trgovinu, Ljubijska 75 , 10000 Zagreb</izvorni_sadrzaj>
    <derivirana_varijabla naziv="DomainObject.Predmet.ProtustrankaFormatedWithAdress_1"> J.A I ANTONIO jednostavno društvo s ograničenom odgovornošću za ugostiteljstvo i trgovinu, Ljubijska 75 , 10000 Zagreb</derivirana_varijabla>
  </DomainObject.Predmet.ProtustrankaFormatedWithAdress>
  <DomainObject.Predmet.ProtustrankaFormatedWithAdressOIB>
    <izvorni_sadrzaj> J.A I ANTONIO jednostavno društvo s ograničenom odgovornošću za ugostiteljstvo i trgovinu, OIB 07467087098, Ljubijska 75 , 10000 Zagreb</izvorni_sadrzaj>
    <derivirana_varijabla naziv="DomainObject.Predmet.ProtustrankaFormatedWithAdressOIB_1"> J.A I ANTONIO jednostavno društvo s ograničenom odgovornošću za ugostiteljstvo i trgovinu, OIB 07467087098, Ljubijska 75 , 10000 Zagreb</derivirana_varijabla>
  </DomainObject.Predmet.ProtustrankaFormatedWithAdressOIB>
  <DomainObject.Predmet.ProtustrankaWithAdress>
    <izvorni_sadrzaj>J.A I ANTONIO jednostavno društvo s ograničenom odgovornošću za ugostiteljstvo i trgovinu Ljubijska 75 , 10000 Zagreb</izvorni_sadrzaj>
    <derivirana_varijabla naziv="DomainObject.Predmet.ProtustrankaWithAdress_1">J.A I ANTONIO jednostavno društvo s ograničenom odgovornošću za ugostiteljstvo i trgovinu Ljubijska 75 , 10000 Zagreb</derivirana_varijabla>
  </DomainObject.Predmet.ProtustrankaWithAdress>
  <DomainObject.Predmet.ProtustrankaWithAdressOIB>
    <izvorni_sadrzaj>J.A I ANTONIO jednostavno društvo s ograničenom odgovornošću za ugostiteljstvo i trgovinu, OIB 07467087098, Ljubijska 75 , 10000 Zagreb</izvorni_sadrzaj>
    <derivirana_varijabla naziv="DomainObject.Predmet.ProtustrankaWithAdressOIB_1">J.A I ANTONIO jednostavno društvo s ograničenom odgovornošću za ugostiteljstvo i trgovinu, OIB 07467087098, Ljubijska 75 , 10000 Zagreb</derivirana_varijabla>
  </DomainObject.Predmet.ProtustrankaWithAdressOIB>
  <DomainObject.Predmet.ProtustrankaNazivFormated>
    <izvorni_sadrzaj>J.A I ANTONIO jednostavno društvo s ograničenom odgovornošću za ugostiteljstvo i trgovinu</izvorni_sadrzaj>
    <derivirana_varijabla naziv="DomainObject.Predmet.ProtustrankaNazivFormated_1">J.A I ANTONIO jednostavno društvo s ograničenom odgovornošću za ugostiteljstvo i trgovinu</derivirana_varijabla>
  </DomainObject.Predmet.ProtustrankaNazivFormated>
  <DomainObject.Predmet.ProtustrankaNazivFormatedOIB>
    <izvorni_sadrzaj>J.A I ANTONIO jednostavno društvo s ograničenom odgovornošću za ugostiteljstvo i trgovinu, OIB 07467087098</izvorni_sadrzaj>
    <derivirana_varijabla naziv="DomainObject.Predmet.ProtustrankaNazivFormatedOIB_1">J.A I ANTONIO jednostavno društvo s ograničenom odgovornošću za ugostiteljstvo i trgovinu, OIB 07467087098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J.A I ANTONIO jednostavno društvo s ograničenom odgovornošću za ugostiteljstvo i trgovinu</item>
    </izvorni_sadrzaj>
    <derivirana_varijabla naziv="DomainObject.Predmet.ProtuStrankaListFormated_1">
      <item>J.A I ANTONIO jednostavno društvo s ograničenom odgovornošću za ugostiteljstvo i trgovinu</item>
    </derivirana_varijabla>
  </DomainObject.Predmet.ProtuStrankaListFormated>
  <DomainObject.Predmet.ProtuStrankaListFormatedOIB>
    <izvorni_sadrzaj>
      <item>J.A I ANTONIO jednostavno društvo s ograničenom odgovornošću za ugostiteljstvo i trgovinu, OIB 07467087098</item>
    </izvorni_sadrzaj>
    <derivirana_varijabla naziv="DomainObject.Predmet.ProtuStrankaListFormatedOIB_1">
      <item>J.A I ANTONIO jednostavno društvo s ograničenom odgovornošću za ugostiteljstvo i trgovinu, OIB 07467087098</item>
    </derivirana_varijabla>
  </DomainObject.Predmet.ProtuStrankaListFormatedOIB>
  <DomainObject.Predmet.ProtuStrankaListFormatedWithAdress>
    <izvorni_sadrzaj>
      <item>J.A I ANTONIO jednostavno društvo s ograničenom odgovornošću za ugostiteljstvo i trgovinu, Ljubijska 75 , 10000 Zagreb</item>
    </izvorni_sadrzaj>
    <derivirana_varijabla naziv="DomainObject.Predmet.ProtuStrankaListFormatedWithAdress_1">
      <item>J.A I ANTONIO jednostavno društvo s ograničenom odgovornošću za ugostiteljstvo i trgovinu, Ljubijska 75 , 10000 Zagreb</item>
    </derivirana_varijabla>
  </DomainObject.Predmet.ProtuStrankaListFormatedWithAdress>
  <DomainObject.Predmet.ProtuStrankaListFormatedWithAdressOIB>
    <izvorni_sadrzaj>
      <item>J.A I ANTONIO jednostavno društvo s ograničenom odgovornošću za ugostiteljstvo i trgovinu, OIB 07467087098, Ljubijska 75 , 10000 Zagreb</item>
    </izvorni_sadrzaj>
    <derivirana_varijabla naziv="DomainObject.Predmet.ProtuStrankaListFormatedWithAdressOIB_1">
      <item>J.A I ANTONIO jednostavno društvo s ograničenom odgovornošću za ugostiteljstvo i trgovinu, OIB 07467087098, Ljubijska 75 , 10000 Zagreb</item>
    </derivirana_varijabla>
  </DomainObject.Predmet.ProtuStrankaListFormatedWithAdressOIB>
  <DomainObject.Predmet.ProtuStrankaListNazivFormated>
    <izvorni_sadrzaj>
      <item>J.A I ANTONIO jednostavno društvo s ograničenom odgovornošću za ugostiteljstvo i trgovinu</item>
    </izvorni_sadrzaj>
    <derivirana_varijabla naziv="DomainObject.Predmet.ProtuStrankaListNazivFormated_1">
      <item>J.A I ANTONIO jednostavno društvo s ograničenom odgovornošću za ugostiteljstvo i trgovinu</item>
    </derivirana_varijabla>
  </DomainObject.Predmet.ProtuStrankaListNazivFormated>
  <DomainObject.Predmet.ProtuStrankaListNazivFormatedOIB>
    <izvorni_sadrzaj>
      <item>J.A I ANTONIO jednostavno društvo s ograničenom odgovornošću za ugostiteljstvo i trgovinu, OIB 07467087098</item>
    </izvorni_sadrzaj>
    <derivirana_varijabla naziv="DomainObject.Predmet.ProtuStrankaListNazivFormatedOIB_1">
      <item>J.A I ANTONIO jednostavno društvo s ograničenom odgovornošću za ugostiteljstvo i trgovinu, OIB 07467087098</item>
    </derivirana_varijabla>
  </DomainObject.Predmet.ProtuStrankaListNazivFormatedOIB>
  <DomainObject.Predmet.OstaliListFormated>
    <izvorni_sadrzaj>
      <item>Robert Dominković</item>
    </izvorni_sadrzaj>
    <derivirana_varijabla naziv="DomainObject.Predmet.OstaliListFormated_1">
      <item>Robert Dominković</item>
    </derivirana_varijabla>
  </DomainObject.Predmet.OstaliListFormated>
  <DomainObject.Predmet.OstaliListFormatedOIB>
    <izvorni_sadrzaj>
      <item>Robert Dominković, OIB 76577391259</item>
    </izvorni_sadrzaj>
    <derivirana_varijabla naziv="DomainObject.Predmet.OstaliListFormatedOIB_1">
      <item>Robert Dominković, OIB 76577391259</item>
    </derivirana_varijabla>
  </DomainObject.Predmet.OstaliListFormatedOIB>
  <DomainObject.Predmet.OstaliListFormatedWithAdress>
    <izvorni_sadrzaj>
      <item>Robert Dominković, Južna Ulica 66, 10000 Zagreb</item>
    </izvorni_sadrzaj>
    <derivirana_varijabla naziv="DomainObject.Predmet.OstaliListFormatedWithAdress_1">
      <item>Robert Dominković, Južna Ulica 66, 10000 Zagreb</item>
    </derivirana_varijabla>
  </DomainObject.Predmet.OstaliListFormatedWithAdress>
  <DomainObject.Predmet.OstaliListFormatedWithAdressOIB>
    <izvorni_sadrzaj>
      <item>Robert Dominković, OIB 76577391259, Južna Ulica 66, 10000 Zagreb</item>
    </izvorni_sadrzaj>
    <derivirana_varijabla naziv="DomainObject.Predmet.OstaliListFormatedWithAdressOIB_1">
      <item>Robert Dominković, OIB 76577391259, Južna Ulica 66, 10000 Zagreb</item>
    </derivirana_varijabla>
  </DomainObject.Predmet.OstaliListFormatedWithAdressOIB>
  <DomainObject.Predmet.OstaliListNazivFormated>
    <izvorni_sadrzaj>
      <item>Robert Dominković</item>
    </izvorni_sadrzaj>
    <derivirana_varijabla naziv="DomainObject.Predmet.OstaliListNazivFormated_1">
      <item>Robert Dominković</item>
    </derivirana_varijabla>
  </DomainObject.Predmet.OstaliListNazivFormated>
  <DomainObject.Predmet.OstaliListNazivFormatedOIB>
    <izvorni_sadrzaj>
      <item>Robert Dominković, OIB 76577391259</item>
    </izvorni_sadrzaj>
    <derivirana_varijabla naziv="DomainObject.Predmet.OstaliListNazivFormatedOIB_1">
      <item>Robert Dominković, OIB 76577391259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J.A I ANTONIO jednostavno društvo s ograničenom odgovornošću za ugostiteljstvo i trgovinu</izvorni_sadrzaj>
    <derivirana_varijabla naziv="DomainObject.Predmet.ProtustrankaIDrugi_1">J.A I ANTONIO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J.A I ANTONIO jednostavno društvo s ograničenom odgovornošću za ugostiteljstvo i trgovinu, OIB 07467087098, Ljubijska 75 , 10000 Zagreb</izvorni_sadrzaj>
    <derivirana_varijabla naziv="DomainObject.Predmet.ProtustrankaIDrugiAdressOIB_1">J.A I ANTONIO jednostavno društvo s ograničenom odgovornošću za ugostiteljstvo i trgovinu, OIB 07467087098, Ljubijska 75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J.A I ANTONIO jednostavno društvo s ograničenom odgovornošću za ugostiteljstvo i trgovinu</item>
      <item>FINA Regionalni centar Zagreb</item>
      <item>Robert Dominković</item>
    </izvorni_sadrzaj>
    <derivirana_varijabla naziv="DomainObject.Predmet.SudioniciListNaziv_1">
      <item>J.A I ANTONIO jednostavno društvo s ograničenom odgovornošću za ugostiteljstvo i trgovinu</item>
      <item>FINA Regionalni centar Zagreb</item>
      <item>Robert Dominković</item>
    </derivirana_varijabla>
  </DomainObject.Predmet.SudioniciListNaziv>
  <DomainObject.Predmet.SudioniciListAdressOIB>
    <izvorni_sadrzaj>
      <item>J.A I ANTONIO jednostavno društvo s ograničenom odgovornošću za ugostiteljstvo i trgovinu, OIB 07467087098, Ljubijska 75 ,10000 Zagreb</item>
      <item>FINA Regionalni centar Zagreb, OIB 85821130368, Trg svibanjskih žrtava 1995. br. 1,10000 Zagreb</item>
      <item>Robert Dominković, OIB 76577391259, Južna Ulica 66,10000 Zagreb</item>
    </izvorni_sadrzaj>
    <derivirana_varijabla naziv="DomainObject.Predmet.SudioniciListAdressOIB_1">
      <item>J.A I ANTONIO jednostavno društvo s ograničenom odgovornošću za ugostiteljstvo i trgovinu, OIB 07467087098, Ljubijska 75 ,10000 Zagreb</item>
      <item>FINA Regionalni centar Zagreb, OIB 85821130368, Trg svibanjskih žrtava 1995. br. 1,10000 Zagreb</item>
      <item>Robert Dominković, OIB 76577391259, Južna Ulica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07467087098</item>
      <item>, OIB 85821130368</item>
      <item>, OIB 76577391259</item>
    </izvorni_sadrzaj>
    <derivirana_varijabla naziv="DomainObject.Predmet.SudioniciListNazivOIB_1">
      <item>, OIB 07467087098</item>
      <item>, OIB 85821130368</item>
      <item>, OIB 76577391259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27644-FD06-4683-8718-6B833B8CF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445</properties:Words>
  <properties:Characters>2450</properties:Characters>
  <properties:Lines>104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2018-07-06T09:04:00Z</dcterms:created>
  <dc:creator>hermanj</dc:creator>
  <cp:lastModifiedBy>Zvjezdana Kovačić</cp:lastModifiedBy>
  <cp:lastPrinted>2018-07-06T09:05:00Z</cp:lastPrinted>
  <dcterms:modified xmlns:xsi="http://www.w3.org/2001/XMLSchema-instance" xsi:type="dcterms:W3CDTF">2018-07-06T09:07:00Z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St-672-18.docx)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