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b3d2" w14:paraId="2a8b3d2" w:rsidRDefault="000C47C0" w:rsidP="000C47C0" w:rsidR="000C47C0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47C0" w:rsidP="000C47C0" w:rsidR="000C47C0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C47C0" w:rsidP="000C47C0" w:rsidR="000C47C0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C47C0" w:rsidP="000C47C0" w:rsidR="000C47C0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C47C0" w:rsidP="000C47C0" w:rsidR="000C47C0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0C47C0" w:rsidP="000C47C0" w:rsidR="000C47C0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0C47C0" w:rsidP="000C47C0" w:rsidR="000C47C0" w:rsidRPr="00111278">
      <w:pPr>
        <w:jc w:val="center"/>
        <w:rPr>
          <w:rFonts w:cs="Times New Roman" w:eastAsia="Times New Roman"/>
          <w:szCs w:val="24"/>
        </w:rPr>
      </w:pPr>
    </w:p>
    <w:p w:rsidRDefault="000C47C0" w:rsidP="000C47C0" w:rsidR="000C47C0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0C47C0" w:rsidP="000C47C0" w:rsidR="000C47C0" w:rsidRPr="00111278">
      <w:pPr>
        <w:rPr>
          <w:rFonts w:cs="Times New Roman" w:eastAsia="Times New Roman"/>
          <w:szCs w:val="24"/>
        </w:rPr>
      </w:pPr>
    </w:p>
    <w:p w:rsidRDefault="000C47C0" w:rsidP="000C47C0" w:rsidR="000C47C0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18566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23. prosinca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 w:rsidR="00701B03">
        <w:rPr>
          <w:rFonts w:cs="Times New Roman" w:eastAsia="Times New Roman"/>
          <w:szCs w:val="24"/>
        </w:rPr>
        <w:t xml:space="preserve"> ROMAGNA MIA j. d. o. o. u likvidaciji</w:t>
      </w:r>
      <w:r>
        <w:rPr>
          <w:rFonts w:cs="Times New Roman" w:eastAsia="Times New Roman"/>
          <w:szCs w:val="24"/>
        </w:rPr>
        <w:t xml:space="preserve"> Novigrad, Park Novigradske biskupije 3, OIB 36225257531, MBS 040325622,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0C47C0" w:rsidP="000C47C0" w:rsidR="000C47C0" w:rsidRPr="00111278">
      <w:pPr>
        <w:ind w:firstLine="708"/>
        <w:rPr>
          <w:rFonts w:cs="Times New Roman" w:eastAsia="Times New Roman"/>
          <w:szCs w:val="24"/>
        </w:rPr>
      </w:pPr>
    </w:p>
    <w:p w:rsidRDefault="000C47C0" w:rsidP="000C47C0" w:rsidR="000C47C0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0C47C0" w:rsidP="000C47C0" w:rsidR="000C47C0" w:rsidRPr="00111278">
      <w:pPr>
        <w:rPr>
          <w:rFonts w:cs="Times New Roman" w:eastAsia="Times New Roman"/>
          <w:szCs w:val="24"/>
        </w:rPr>
      </w:pPr>
    </w:p>
    <w:p w:rsidRDefault="000C47C0" w:rsidP="000C47C0" w:rsidR="000C47C0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ROMAGNA MIA j. d</w:t>
      </w:r>
      <w:r w:rsidR="00701B03">
        <w:rPr>
          <w:rFonts w:cs="Times New Roman" w:eastAsia="Times New Roman"/>
          <w:szCs w:val="24"/>
        </w:rPr>
        <w:t>. o. o. u likvidaciji</w:t>
      </w:r>
      <w:r>
        <w:rPr>
          <w:rFonts w:cs="Times New Roman" w:eastAsia="Times New Roman"/>
          <w:szCs w:val="24"/>
        </w:rPr>
        <w:t xml:space="preserve"> Novigrad, Park Novigradske biskupije 3, OIB 36225257531, MBS 040325622.</w:t>
      </w:r>
    </w:p>
    <w:p w:rsidRDefault="000C47C0" w:rsidP="000C47C0" w:rsidR="000C47C0" w:rsidRPr="00651511">
      <w:pPr>
        <w:ind w:firstLine="708"/>
        <w:rPr>
          <w:rFonts w:cs="Times New Roman" w:eastAsia="Times New Roman"/>
          <w:szCs w:val="24"/>
        </w:rPr>
      </w:pPr>
    </w:p>
    <w:p w:rsidRDefault="000C47C0" w:rsidP="000C47C0" w:rsidR="000C47C0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0C47C0" w:rsidP="000C47C0" w:rsidR="000C47C0" w:rsidRPr="00111278">
      <w:pPr>
        <w:ind w:firstLine="708"/>
        <w:rPr>
          <w:rFonts w:cs="Times New Roman" w:eastAsia="Times New Roman"/>
          <w:szCs w:val="24"/>
        </w:rPr>
      </w:pPr>
    </w:p>
    <w:p w:rsidRDefault="000C47C0" w:rsidP="000C47C0" w:rsidR="000C47C0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ROMAGNA MIA j. d. o. </w:t>
      </w:r>
      <w:r w:rsidR="00701B03">
        <w:rPr>
          <w:rFonts w:cs="Times New Roman" w:eastAsia="Times New Roman"/>
          <w:szCs w:val="24"/>
        </w:rPr>
        <w:t>o. u likvidaciji</w:t>
      </w:r>
      <w:r>
        <w:rPr>
          <w:rFonts w:cs="Times New Roman" w:eastAsia="Times New Roman"/>
          <w:szCs w:val="24"/>
        </w:rPr>
        <w:t xml:space="preserve"> Novigrad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22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prosinca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471,40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0C47C0" w:rsidP="000C47C0" w:rsidR="000C47C0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C47C0" w:rsidP="000C47C0" w:rsidR="000C47C0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Tt-15/2149.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0C47C0" w:rsidP="000C47C0" w:rsidR="000C47C0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0C47C0" w:rsidP="000C47C0" w:rsidR="000C47C0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0C47C0" w:rsidP="000C47C0" w:rsidR="000C47C0" w:rsidRPr="00111278">
      <w:pPr>
        <w:jc w:val="center"/>
        <w:rPr>
          <w:rFonts w:cs="Times New Roman" w:eastAsia="Times New Roman"/>
          <w:szCs w:val="24"/>
        </w:rPr>
      </w:pPr>
    </w:p>
    <w:p w:rsidRDefault="000C47C0" w:rsidP="000C47C0" w:rsidR="000C47C0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0C47C0" w:rsidP="000C47C0" w:rsidR="000C47C0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FA5BA0">
        <w:rPr>
          <w:rFonts w:cs="Times New Roman" w:eastAsia="Times New Roman"/>
          <w:szCs w:val="24"/>
        </w:rPr>
        <w:t xml:space="preserve">, v. r. </w:t>
      </w:r>
    </w:p>
    <w:p w:rsidRDefault="00641964" w:rsidP="000C47C0" w:rsidR="00641964">
      <w:pPr>
        <w:jc w:val="left"/>
        <w:rPr>
          <w:rFonts w:cs="Times New Roman" w:eastAsia="Times New Roman"/>
          <w:szCs w:val="24"/>
        </w:rPr>
      </w:pPr>
    </w:p>
    <w:p w:rsidRDefault="00641964" w:rsidP="000C47C0" w:rsidR="00641964">
      <w:pPr>
        <w:jc w:val="left"/>
        <w:rPr>
          <w:rFonts w:cs="Times New Roman" w:eastAsia="Times New Roman"/>
          <w:szCs w:val="24"/>
        </w:rPr>
      </w:pPr>
    </w:p>
    <w:p w:rsidRDefault="00641964" w:rsidP="000C47C0" w:rsidR="00641964">
      <w:pPr>
        <w:jc w:val="left"/>
        <w:rPr>
          <w:rFonts w:cs="Times New Roman" w:eastAsia="Times New Roman"/>
          <w:szCs w:val="24"/>
        </w:rPr>
      </w:pPr>
    </w:p>
    <w:p w:rsidRDefault="000C47C0" w:rsidP="000C47C0" w:rsidR="000C47C0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0C47C0" w:rsidP="000C47C0" w:rsidR="000C47C0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0C47C0" w:rsidP="000C47C0" w:rsidR="000C47C0">
      <w:pPr>
        <w:ind w:firstLine="708"/>
        <w:rPr>
          <w:rFonts w:cs="Times New Roman" w:eastAsia="Times New Roman"/>
          <w:szCs w:val="24"/>
        </w:rPr>
      </w:pPr>
    </w:p>
    <w:p w:rsidRDefault="000C47C0" w:rsidP="000C47C0" w:rsidR="000C47C0">
      <w:pPr>
        <w:ind w:firstLine="708"/>
        <w:rPr>
          <w:rFonts w:cs="Times New Roman" w:eastAsia="Times New Roman"/>
          <w:szCs w:val="24"/>
        </w:rPr>
      </w:pPr>
    </w:p>
    <w:p w:rsidRDefault="000C47C0" w:rsidP="000C47C0" w:rsidR="000C47C0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0C47C0" w:rsidP="000C47C0" w:rsidR="000C47C0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0C47C0" w:rsidP="000C47C0" w:rsidR="000C47C0"/>
    <w:p w:rsidRDefault="00A75174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7C0" w:rsidP="000C47C0" w:rsidR="000C47C0">
      <w:r>
        <w:separator/>
      </w:r>
    </w:p>
  </w:endnote>
  <w:endnote w:id="0" w:type="continuationSeparator">
    <w:p w:rsidRDefault="000C47C0" w:rsidP="000C47C0" w:rsidR="000C4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7C0" w:rsidP="000C47C0" w:rsidR="000C47C0">
      <w:r>
        <w:separator/>
      </w:r>
    </w:p>
  </w:footnote>
  <w:footnote w:id="0" w:type="continuationSeparator">
    <w:p w:rsidRDefault="000C47C0" w:rsidP="000C47C0" w:rsidR="000C47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7C0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7517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St-1311/2015-3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7C0" w:rsidP="00B63FAD" w:rsidR="00B63FAD" w:rsidRPr="005153B5">
    <w:pPr>
      <w:pStyle w:val="Zaglavlje"/>
      <w:jc w:val="right"/>
    </w:pPr>
    <w:r>
      <w:rPr>
        <w:szCs w:val="24"/>
      </w:rPr>
      <w:t>11 St-1311/2015-3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F6"/>
    <w:rsid w:val="000C47C0"/>
    <w:rsid w:val="004159F6"/>
    <w:rsid w:val="00641964"/>
    <w:rsid w:val="00701B03"/>
    <w:rsid w:val="0075528E"/>
    <w:rsid w:val="0079403F"/>
    <w:rsid w:val="00A75174"/>
    <w:rsid w:val="00FA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47C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47C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C47C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47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47C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47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47C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5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17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7517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751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751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47C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47C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C47C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47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47C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47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47C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5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17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517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51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51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St-1311/2015</izvorni_sadrzaj>
    <derivirana_varijabla naziv="DomainObject.Predmet.OznakaBroj_1">St-1311/2015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ROMAGNA MIA j.d.o.o. u likvidaciji, NOVIGRAD</izvorni_sadrzaj>
    <derivirana_varijabla naziv="DomainObject.Predmet.ProtustrankaFormated_1">  ROMAGNA MIA j.d.o.o. u likvidaciji, NOVIGRAD</derivirana_varijabla>
  </DomainObject.Predmet.ProtustrankaFormated>
  <DomainObject.Predmet.ProtustrankaFormatedOIB>
    <izvorni_sadrzaj>  ROMAGNA MIA j.d.o.o. u likvidaciji, NOVIGRAD, OIB 36225257531</izvorni_sadrzaj>
    <derivirana_varijabla naziv="DomainObject.Predmet.ProtustrankaFormatedOIB_1">  ROMAGNA MIA j.d.o.o. u likvidaciji, NOVIGRAD, OIB 36225257531</derivirana_varijabla>
  </DomainObject.Predmet.ProtustrankaFormatedOIB>
  <DomainObject.Predmet.ProtustrankaFormatedWithAdress>
    <izvorni_sadrzaj> ROMAGNA MIA j.d.o.o. u likvidaciji, NOVIGRAD, Park Novigradske biskupije 3, 52466 Novigrad</izvorni_sadrzaj>
    <derivirana_varijabla naziv="DomainObject.Predmet.ProtustrankaFormatedWithAdress_1"> ROMAGNA MIA j.d.o.o. u likvidaciji, NOVIGRAD, Park Novigradske biskupije 3, 52466 Novigrad</derivirana_varijabla>
  </DomainObject.Predmet.ProtustrankaFormatedWithAdress>
  <DomainObject.Predmet.ProtustrankaFormatedWithAdressOIB>
    <izvorni_sadrzaj> ROMAGNA MIA j.d.o.o. u likvidaciji, NOVIGRAD, OIB 36225257531, Park Novigradske biskupije 3, 52466 Novigrad</izvorni_sadrzaj>
    <derivirana_varijabla naziv="DomainObject.Predmet.ProtustrankaFormatedWithAdressOIB_1"> ROMAGNA MIA j.d.o.o. u likvidaciji, NOVIGRAD, OIB 36225257531, Park Novigradske biskupije 3, 52466 Novigrad</derivirana_varijabla>
  </DomainObject.Predmet.ProtustrankaFormatedWithAdressOIB>
  <DomainObject.Predmet.ProtustrankaWithAdress>
    <izvorni_sadrzaj>ROMAGNA MIA j.d.o.o. u likvidaciji, NOVIGRAD Park Novigradske biskupije 3, 52466 Novigrad</izvorni_sadrzaj>
    <derivirana_varijabla naziv="DomainObject.Predmet.ProtustrankaWithAdress_1">ROMAGNA MIA j.d.o.o. u likvidaciji, NOVIGRAD Park Novigradske biskupije 3, 52466 Novigrad</derivirana_varijabla>
  </DomainObject.Predmet.ProtustrankaWithAdress>
  <DomainObject.Predmet.ProtustrankaWithAdressOIB>
    <izvorni_sadrzaj>ROMAGNA MIA j.d.o.o. u likvidaciji, NOVIGRAD, OIB 36225257531, Park Novigradske biskupije 3, 52466 Novigrad</izvorni_sadrzaj>
    <derivirana_varijabla naziv="DomainObject.Predmet.ProtustrankaWithAdressOIB_1">ROMAGNA MIA j.d.o.o. u likvidaciji, NOVIGRAD, OIB 36225257531, Park Novigradske biskupije 3, 52466 Novigrad</derivirana_varijabla>
  </DomainObject.Predmet.ProtustrankaWithAdressOIB>
  <DomainObject.Predmet.ProtustrankaNazivFormated>
    <izvorni_sadrzaj>ROMAGNA MIA j.d.o.o. u likvidaciji, NOVIGRAD</izvorni_sadrzaj>
    <derivirana_varijabla naziv="DomainObject.Predmet.ProtustrankaNazivFormated_1">ROMAGNA MIA j.d.o.o. u likvidaciji, NOVIGRAD</derivirana_varijabla>
  </DomainObject.Predmet.ProtustrankaNazivFormated>
  <DomainObject.Predmet.ProtustrankaNazivFormatedOIB>
    <izvorni_sadrzaj>ROMAGNA MIA j.d.o.o. u likvidaciji, NOVIGRAD, OIB 36225257531</izvorni_sadrzaj>
    <derivirana_varijabla naziv="DomainObject.Predmet.ProtustrankaNazivFormatedOIB_1">ROMAGNA MIA j.d.o.o. u likvidaciji, NOVIGRAD, OIB 36225257531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471.40</izvorni_sadrzaj>
    <derivirana_varijabla naziv="DomainObject.Predmet.TrenutnaVrijednost_1">471.40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ROMAGNA MIA j.d.o.o. u likvidaciji, NOVIGRAD</item>
    </izvorni_sadrzaj>
    <derivirana_varijabla naziv="DomainObject.Predmet.ProtuStrankaListFormated_1">
      <item>ROMAGNA MIA j.d.o.o. u likvidaciji, NOVIGRAD</item>
    </derivirana_varijabla>
  </DomainObject.Predmet.ProtuStrankaListFormated>
  <DomainObject.Predmet.ProtuStrankaListFormatedOIB>
    <izvorni_sadrzaj>
      <item>ROMAGNA MIA j.d.o.o. u likvidaciji, NOVIGRAD, OIB 36225257531</item>
    </izvorni_sadrzaj>
    <derivirana_varijabla naziv="DomainObject.Predmet.ProtuStrankaListFormatedOIB_1">
      <item>ROMAGNA MIA j.d.o.o. u likvidaciji, NOVIGRAD, OIB 36225257531</item>
    </derivirana_varijabla>
  </DomainObject.Predmet.ProtuStrankaListFormatedOIB>
  <DomainObject.Predmet.ProtuStrankaListFormatedWithAdress>
    <izvorni_sadrzaj>
      <item>ROMAGNA MIA j.d.o.o. u likvidaciji, NOVIGRAD, Park Novigradske biskupije 3, 52466 Novigrad</item>
    </izvorni_sadrzaj>
    <derivirana_varijabla naziv="DomainObject.Predmet.ProtuStrankaListFormatedWithAdress_1">
      <item>ROMAGNA MIA j.d.o.o. u likvidaciji, NOVIGRAD, Park Novigradske biskupije 3, 52466 Novigrad</item>
    </derivirana_varijabla>
  </DomainObject.Predmet.ProtuStrankaListFormatedWithAdress>
  <DomainObject.Predmet.ProtuStrankaListFormatedWithAdressOIB>
    <izvorni_sadrzaj>
      <item>ROMAGNA MIA j.d.o.o. u likvidaciji, NOVIGRAD, OIB 36225257531, Park Novigradske biskupije 3, 52466 Novigrad</item>
    </izvorni_sadrzaj>
    <derivirana_varijabla naziv="DomainObject.Predmet.ProtuStrankaListFormatedWithAdressOIB_1">
      <item>ROMAGNA MIA j.d.o.o. u likvidaciji, NOVIGRAD, OIB 36225257531, Park Novigradske biskupije 3, 52466 Novigrad</item>
    </derivirana_varijabla>
  </DomainObject.Predmet.ProtuStrankaListFormatedWithAdressOIB>
  <DomainObject.Predmet.ProtuStrankaListNazivFormated>
    <izvorni_sadrzaj>
      <item>ROMAGNA MIA j.d.o.o. u likvidaciji, NOVIGRAD</item>
    </izvorni_sadrzaj>
    <derivirana_varijabla naziv="DomainObject.Predmet.ProtuStrankaListNazivFormated_1">
      <item>ROMAGNA MIA j.d.o.o. u likvidaciji, NOVIGRAD</item>
    </derivirana_varijabla>
  </DomainObject.Predmet.ProtuStrankaListNazivFormated>
  <DomainObject.Predmet.ProtuStrankaListNazivFormatedOIB>
    <izvorni_sadrzaj>
      <item>ROMAGNA MIA j.d.o.o. u likvidaciji, NOVIGRAD, OIB 36225257531</item>
    </izvorni_sadrzaj>
    <derivirana_varijabla naziv="DomainObject.Predmet.ProtuStrankaListNazivFormatedOIB_1">
      <item>ROMAGNA MIA j.d.o.o. u likvidaciji, NOVIGRAD, OIB 36225257531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ROMAGNA MIA j.d.o.o. u likvidaciji, NOVIGRAD</izvorni_sadrzaj>
    <derivirana_varijabla naziv="DomainObject.Predmet.ProtustrankaIDrugi_1">ROMAGNA MIA j.d.o.o. u likvidaciji,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ROMAGNA MIA j.d.o.o. u likvidaciji, NOVIGRAD, OIB 36225257531, Park Novigradske biskupije 3, 52466 Novigrad</izvorni_sadrzaj>
    <derivirana_varijabla naziv="DomainObject.Predmet.ProtustrankaIDrugiAdressOIB_1">ROMAGNA MIA j.d.o.o. u likvidaciji, NOVIGRAD, OIB 36225257531, Park Novigradske biskupije 3,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ROMAGNA MIA j.d.o.o. u likvidaciji, NOVIGRAD</item>
    </izvorni_sadrzaj>
    <derivirana_varijabla naziv="DomainObject.Predmet.SudioniciListNaziv_1">
      <item>FINANCIJSKA AGENCIJA, RC RIJEKA, PODRUŽNICA PULA, PULA</item>
      <item>ROMAGNA MIA j.d.o.o. u likvidaciji,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ROMAGNA MIA j.d.o.o. u likvidaciji, NOVIGRAD, OIB 36225257531, Park Novigradske biskupije 3,52466 Novigrad</item>
    </izvorni_sadrzaj>
    <derivirana_varijabla naziv="DomainObject.Predmet.SudioniciListAdressOIB_1">
      <item>FINANCIJSKA AGENCIJA, RC RIJEKA, PODRUŽNICA PULA, PULA, OIB 85821130368, Ulica grada Vukovara 70,10000 Zagreb</item>
      <item>ROMAGNA MIA j.d.o.o. u likvidaciji, NOVIGRAD, OIB 36225257531, Park Novigradske biskupije 3,52466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36225257531</item>
    </izvorni_sadrzaj>
    <derivirana_varijabla naziv="DomainObject.Predmet.SudioniciListNazivOIB_1">
      <item>, OIB 85821130368</item>
      <item>, OIB 36225257531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2054</properties:Characters>
  <properties:Lines>57</properties:Lines>
  <properties:Paragraphs>19</properties:Paragraphs>
  <properties:TotalTime>5</properties:TotalTime>
  <properties:ScaleCrop>false</properties:ScaleCrop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2016-02-08T08:11:00Z</dcterms:created>
  <dc:creator>Mihaela Kaligari</dc:creator>
  <dc:description/>
  <cp:keywords/>
  <cp:lastModifiedBy>Mihaela Kaligari</cp:lastModifiedBy>
  <cp:lastPrinted>2016-02-08T09:25:00Z</cp:lastPrinted>
  <dcterms:modified xmlns:xsi="http://www.w3.org/2001/XMLSchema-instance" xsi:type="dcterms:W3CDTF">2016-02-09T13:10:00Z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