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aa80" w14:paraId="b15aa8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9067C">
        <w:rPr>
          <w:rStyle w:val="Naglaeno"/>
          <w:b w:val="false"/>
        </w:rPr>
        <w:t>2</w:t>
      </w:r>
      <w:r w:rsidR="00A83295">
        <w:rPr>
          <w:rStyle w:val="Naglaeno"/>
          <w:b w:val="false"/>
        </w:rPr>
        <w:t>81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A83295">
        <w:rPr>
          <w:rStyle w:val="Naglaeno"/>
          <w:b w:val="false"/>
        </w:rPr>
        <w:t>7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A83295" w:rsidRPr="00A83295">
        <w:t>Seven Pleiades j.d.o.o. za trgovinu i usluge Zagreb, Remetinečka cesta 113, MBS 080950901, OIB 56458359297</w:t>
      </w:r>
      <w:r w:rsidRPr="0041082E">
        <w:t xml:space="preserve">, dana </w:t>
      </w:r>
      <w:r w:rsidR="00A83295">
        <w:t>27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83295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83295" w:rsidRPr="00A83295">
        <w:t>Seven Pleiades j.d.o.o. za trgovinu i usluge Zagreb, Remetinečka cesta 113, MBS 080950901, OIB 56458359297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E13FF4">
        <w:t>Nada Reljić, Slavonski Brod, Naselje A. Hebranga 7/9</w:t>
      </w:r>
      <w:r w:rsidR="00C13047" w:rsidRPr="00C13047">
        <w:t xml:space="preserve">, OIB </w:t>
      </w:r>
      <w:r w:rsidR="00E13FF4">
        <w:t>63776354688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83295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83295" w:rsidRPr="00A83295">
        <w:t>Seven Pleiades j.d.o.o. za trgovinu i usluge Zagreb, Remetinečka cesta 113, MBS 080950901, OIB 56458359297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F72419">
        <w:t>2</w:t>
      </w:r>
      <w:r w:rsidR="007E22B1">
        <w:t>1</w:t>
      </w:r>
      <w:r>
        <w:t>.</w:t>
      </w:r>
      <w:r w:rsidR="006503DA">
        <w:t>1</w:t>
      </w:r>
      <w:r w:rsidR="007E22B1">
        <w:t>1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7E22B1" w:rsidRPr="007E22B1">
        <w:t>Seven Pleiades j.d.o.o. za trgovinu i usluge Zagreb, Remetinečka cesta 113, MBS 080950901, OIB 56458359297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7E22B1">
        <w:t>9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F72419">
        <w:t>2</w:t>
      </w:r>
      <w:r w:rsidR="007E22B1">
        <w:t>81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</w:t>
      </w:r>
      <w:r w:rsidR="00852435">
        <w:t xml:space="preserve"> </w:t>
      </w:r>
      <w:r>
        <w:t xml:space="preserve">- nesposobnost za plaćanje, </w:t>
      </w:r>
      <w:r w:rsidR="009A59EF">
        <w:t xml:space="preserve">jer je u međuvremenu zatražena i dobivena potvrda FINE od 25.04.2017. iz koje je razvidno da je žiro-račun dužnika na taj dan neprekidno blokiran 491 dana u ukupnom iznosu od 70.807,87 kn, </w:t>
      </w:r>
      <w:r>
        <w:t>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7E22B1">
        <w:t>27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984147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984147" w:rsidRPr="00984147">
        <w:t>Juraj Štibuhar, Zagreb, Savski Gaj 9, Put 2/A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84147">
        <w:t>1</w:t>
      </w:r>
      <w:r>
        <w:t>.</w:t>
      </w:r>
      <w:r w:rsidR="00984147">
        <w:t>6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4104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09067C" w:rsidRPr="0009067C">
      <w:rPr>
        <w:rStyle w:val="Naglaeno"/>
        <w:b w:val="false"/>
      </w:rPr>
      <w:t>14 St-2</w:t>
    </w:r>
    <w:r w:rsidR="00A83295">
      <w:rPr>
        <w:rStyle w:val="Naglaeno"/>
        <w:b w:val="false"/>
      </w:rPr>
      <w:t>81</w:t>
    </w:r>
    <w:r w:rsidR="0009067C" w:rsidRPr="0009067C">
      <w:rPr>
        <w:rStyle w:val="Naglaeno"/>
        <w:b w:val="false"/>
      </w:rPr>
      <w:t>/17-</w:t>
    </w:r>
    <w:r w:rsidR="00A83295">
      <w:rPr>
        <w:rStyle w:val="Naglaeno"/>
        <w:b w:val="false"/>
      </w:rPr>
      <w:t>7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22B1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435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84147"/>
    <w:rsid w:val="00994685"/>
    <w:rsid w:val="009A2AC3"/>
    <w:rsid w:val="009A2AF1"/>
    <w:rsid w:val="009A412B"/>
    <w:rsid w:val="009A59EF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3295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14104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13FF4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41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41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1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1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41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41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1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1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Seven Pleiades j.d.o.o. za trgovinu i usluge</izvorni_sadrzaj>
    <derivirana_varijabla naziv="DomainObject.Predmet.ProtustrankaFormated_1">  Seven Pleiades j.d.o.o. za trgovinu i usluge</derivirana_varijabla>
  </DomainObject.Predmet.ProtustrankaFormated>
  <DomainObject.Predmet.ProtustrankaFormatedOIB>
    <izvorni_sadrzaj>  Seven Pleiades j.d.o.o. za trgovinu i usluge, OIB 56458359297</izvorni_sadrzaj>
    <derivirana_varijabla naziv="DomainObject.Predmet.ProtustrankaFormatedOIB_1">  Seven Pleiades j.d.o.o. za trgovinu i usluge, OIB 56458359297</derivirana_varijabla>
  </DomainObject.Predmet.ProtustrankaFormatedOIB>
  <DomainObject.Predmet.ProtustrankaFormatedWithAdress>
    <izvorni_sadrzaj> Seven Pleiades j.d.o.o. za trgovinu i usluge, Remetinečka cesta 113, 10000 Zagreb</izvorni_sadrzaj>
    <derivirana_varijabla naziv="DomainObject.Predmet.ProtustrankaFormatedWithAdress_1"> Seven Pleiades j.d.o.o. za trgovinu i usluge, Remetinečka cesta 113, 10000 Zagreb</derivirana_varijabla>
  </DomainObject.Predmet.ProtustrankaFormatedWithAdress>
  <DomainObject.Predmet.ProtustrankaFormatedWithAdressOIB>
    <izvorni_sadrzaj> Seven Pleiades j.d.o.o. za trgovinu i usluge, OIB 56458359297, Remetinečka cesta 113, 10000 Zagreb</izvorni_sadrzaj>
    <derivirana_varijabla naziv="DomainObject.Predmet.ProtustrankaFormatedWithAdressOIB_1"> Seven Pleiades j.d.o.o. za trgovinu i usluge, OIB 56458359297, Remetinečka cesta 113, 10000 Zagreb</derivirana_varijabla>
  </DomainObject.Predmet.ProtustrankaFormatedWithAdressOIB>
  <DomainObject.Predmet.ProtustrankaWithAdress>
    <izvorni_sadrzaj>Seven Pleiades j.d.o.o. za trgovinu i usluge Remetinečka cesta 113, 10000 Zagreb</izvorni_sadrzaj>
    <derivirana_varijabla naziv="DomainObject.Predmet.ProtustrankaWithAdress_1">Seven Pleiades j.d.o.o. za trgovinu i usluge Remetinečka cesta 113, 10000 Zagreb</derivirana_varijabla>
  </DomainObject.Predmet.ProtustrankaWithAdress>
  <DomainObject.Predmet.ProtustrankaWithAdressOIB>
    <izvorni_sadrzaj>Seven Pleiades j.d.o.o. za trgovinu i usluge, OIB 56458359297, Remetinečka cesta 113, 10000 Zagreb</izvorni_sadrzaj>
    <derivirana_varijabla naziv="DomainObject.Predmet.ProtustrankaWithAdressOIB_1">Seven Pleiades j.d.o.o. za trgovinu i usluge, OIB 56458359297, Remetinečka cesta 113, 10000 Zagreb</derivirana_varijabla>
  </DomainObject.Predmet.ProtustrankaWithAdressOIB>
  <DomainObject.Predmet.ProtustrankaNazivFormated>
    <izvorni_sadrzaj>Seven Pleiades j.d.o.o. za trgovinu i usluge</izvorni_sadrzaj>
    <derivirana_varijabla naziv="DomainObject.Predmet.ProtustrankaNazivFormated_1">Seven Pleiades j.d.o.o. za trgovinu i usluge</derivirana_varijabla>
  </DomainObject.Predmet.ProtustrankaNazivFormated>
  <DomainObject.Predmet.ProtustrankaNazivFormatedOIB>
    <izvorni_sadrzaj>Seven Pleiades j.d.o.o. za trgovinu i usluge, OIB 56458359297</izvorni_sadrzaj>
    <derivirana_varijabla naziv="DomainObject.Predmet.ProtustrankaNazivFormatedOIB_1">Seven Pleiades j.d.o.o. za trgovinu i usluge, OIB 56458359297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Seven Pleiades j.d.o.o. za trgovinu i usluge</item>
    </izvorni_sadrzaj>
    <derivirana_varijabla naziv="DomainObject.Predmet.ProtuStrankaListFormated_1">
      <item>Seven Pleiades j.d.o.o. za trgovinu i usluge</item>
    </derivirana_varijabla>
  </DomainObject.Predmet.ProtuStrankaListFormated>
  <DomainObject.Predmet.ProtuStrankaListFormatedOIB>
    <izvorni_sadrzaj>
      <item>Seven Pleiades j.d.o.o. za trgovinu i usluge, OIB 56458359297</item>
    </izvorni_sadrzaj>
    <derivirana_varijabla naziv="DomainObject.Predmet.ProtuStrankaListFormatedOIB_1">
      <item>Seven Pleiades j.d.o.o. za trgovinu i usluge, OIB 56458359297</item>
    </derivirana_varijabla>
  </DomainObject.Predmet.ProtuStrankaListFormatedOIB>
  <DomainObject.Predmet.ProtuStrankaListFormatedWithAdress>
    <izvorni_sadrzaj>
      <item>Seven Pleiades j.d.o.o. za trgovinu i usluge, Remetinečka cesta 113, 10000 Zagreb</item>
    </izvorni_sadrzaj>
    <derivirana_varijabla naziv="DomainObject.Predmet.ProtuStrankaListFormatedWithAdress_1">
      <item>Seven Pleiades j.d.o.o. za trgovinu i usluge, Remetinečka cesta 113, 10000 Zagreb</item>
    </derivirana_varijabla>
  </DomainObject.Predmet.ProtuStrankaListFormatedWithAdress>
  <DomainObject.Predmet.ProtuStrankaListFormatedWithAdressOIB>
    <izvorni_sadrzaj>
      <item>Seven Pleiades j.d.o.o. za trgovinu i usluge, OIB 56458359297, Remetinečka cesta 113, 10000 Zagreb</item>
    </izvorni_sadrzaj>
    <derivirana_varijabla naziv="DomainObject.Predmet.ProtuStrankaListFormatedWithAdressOIB_1">
      <item>Seven Pleiades j.d.o.o. za trgovinu i usluge, OIB 56458359297, Remetinečka cesta 113, 10000 Zagreb</item>
    </derivirana_varijabla>
  </DomainObject.Predmet.ProtuStrankaListFormatedWithAdressOIB>
  <DomainObject.Predmet.ProtuStrankaListNazivFormated>
    <izvorni_sadrzaj>
      <item>Seven Pleiades j.d.o.o. za trgovinu i usluge</item>
    </izvorni_sadrzaj>
    <derivirana_varijabla naziv="DomainObject.Predmet.ProtuStrankaListNazivFormated_1">
      <item>Seven Pleiades j.d.o.o. za trgovinu i usluge</item>
    </derivirana_varijabla>
  </DomainObject.Predmet.ProtuStrankaListNazivFormated>
  <DomainObject.Predmet.ProtuStrankaListNazivFormatedOIB>
    <izvorni_sadrzaj>
      <item>Seven Pleiades j.d.o.o. za trgovinu i usluge, OIB 56458359297</item>
    </izvorni_sadrzaj>
    <derivirana_varijabla naziv="DomainObject.Predmet.ProtuStrankaListNazivFormatedOIB_1">
      <item>Seven Pleiades j.d.o.o. za trgovinu i usluge, OIB 56458359297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Seven Pleiades j.d.o.o. za trgovinu i usluge</izvorni_sadrzaj>
    <derivirana_varijabla naziv="DomainObject.Predmet.ProtustrankaIDrugi_1">Seven Pleiades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Seven Pleiades j.d.o.o. za trgovinu i usluge, OIB 56458359297, Remetinečka cesta 113, 10000 Zagreb</izvorni_sadrzaj>
    <derivirana_varijabla naziv="DomainObject.Predmet.ProtustrankaIDrugiAdressOIB_1">Seven Pleiades j.d.o.o. za trgovinu i usluge, OIB 56458359297, Remetinečka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Seven Pleiades j.d.o.o. za trgovinu i usluge</item>
      <item>FINA Regionalni centar Zagreb</item>
    </izvorni_sadrzaj>
    <derivirana_varijabla naziv="DomainObject.Predmet.SudioniciListNaziv_1">
      <item>Seven Pleiades j.d.o.o. za trgovinu i usluge</item>
      <item>FINA Regionalni centar Zagreb</item>
    </derivirana_varijabla>
  </DomainObject.Predmet.SudioniciListNaziv>
  <DomainObject.Predmet.SudioniciListAdressOIB>
    <izvorni_sadrzaj>
      <item>Seven Pleiades j.d.o.o. za trgovinu i usluge, OIB 56458359297, Remetinečka cesta 113,10000 Zagreb</item>
      <item>FINA Regionalni centar Zagreb, OIB 85821130368, Trg svibanjskih žrtava 1995. 1,10000 Zagreb</item>
    </izvorni_sadrzaj>
    <derivirana_varijabla naziv="DomainObject.Predmet.SudioniciListAdressOIB_1">
      <item>Seven Pleiades j.d.o.o. za trgovinu i usluge, OIB 56458359297, Remetinečka cesta 113,10000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56458359297</item>
      <item>, OIB 85821130368</item>
    </izvorni_sadrzaj>
    <derivirana_varijabla naziv="DomainObject.Predmet.SudioniciListNazivOIB_1">
      <item>, OIB 56458359297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B8946-5503-4441-9BDE-9237060FE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2803</properties:Characters>
  <properties:Lines>91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2017-04-27T07:05:00Z</cp:lastPrinted>
  <dcterms:modified xmlns:xsi="http://www.w3.org/2001/XMLSchema-instance" xsi:type="dcterms:W3CDTF">2017-04-27T09:26:00Z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