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5c29" w14:paraId="11f5c29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C5C9C" w:rsidRPr="00EC5C9C">
        <w:rPr>
          <w:szCs w:val="24"/>
          <w:lang w:val="hr-HR"/>
        </w:rPr>
        <w:t>SHIFT d.o.o. Rovinjsko selo, Rovinjska ulica 36, OIB: 73054730253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20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C5C9C" w:rsidRPr="00EC5C9C">
        <w:rPr>
          <w:szCs w:val="24"/>
          <w:lang w:val="hr-HR"/>
        </w:rPr>
        <w:t>SHIFT d.o.o. Rovinjsko selo, Rovinjska ulica 36, OIB: 73054730253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EC5C9C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C5C9C">
        <w:rPr>
          <w:szCs w:val="24"/>
          <w:lang w:val="hr-HR"/>
        </w:rPr>
        <w:t>nja 2016. u 9</w:t>
      </w:r>
      <w:r w:rsidR="00042A52" w:rsidRPr="00042A52">
        <w:rPr>
          <w:szCs w:val="24"/>
          <w:lang w:val="hr-HR"/>
        </w:rPr>
        <w:t>:</w:t>
      </w:r>
      <w:r w:rsidR="00D47C44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EC5C9C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EC5C9C">
        <w:rPr>
          <w:szCs w:val="24"/>
          <w:lang w:val="hr-HR"/>
        </w:rPr>
        <w:t>Danijel</w:t>
      </w:r>
      <w:r w:rsidR="00EC5C9C" w:rsidRPr="00EC5C9C">
        <w:rPr>
          <w:szCs w:val="24"/>
          <w:lang w:val="hr-HR"/>
        </w:rPr>
        <w:t xml:space="preserve"> Čehić iz Rovinjskog sela, Rovinjska ulica 36</w:t>
      </w:r>
      <w:r w:rsidR="00EC5C9C">
        <w:rPr>
          <w:szCs w:val="24"/>
          <w:lang w:val="hr-HR"/>
        </w:rPr>
        <w:t>.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20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A77E2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EC5C9C" w:rsidRPr="00EC5C9C">
        <w:rPr>
          <w:szCs w:val="24"/>
          <w:lang w:val="hr-HR"/>
        </w:rPr>
        <w:t>Danijel Čehić iz Rovinjskog sela, Rovinjska ulica 36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D0D" w:rsidP="00E95B75" w:rsidR="00F66D0D">
      <w:r>
        <w:separator/>
      </w:r>
    </w:p>
  </w:endnote>
  <w:endnote w:id="0" w:type="continuationSeparator">
    <w:p w:rsidRDefault="00F66D0D" w:rsidP="00E95B75" w:rsidR="00F66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D0D" w:rsidP="00E95B75" w:rsidR="00F66D0D">
      <w:r>
        <w:separator/>
      </w:r>
    </w:p>
  </w:footnote>
  <w:footnote w:id="0" w:type="continuationSeparator">
    <w:p w:rsidRDefault="00F66D0D" w:rsidP="00E95B75" w:rsidR="00F66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C5C9C">
      <w:t>644</w:t>
    </w:r>
    <w:r w:rsidR="000D0B38">
      <w:t>/16</w:t>
    </w:r>
    <w:r w:rsidR="00E95B75" w:rsidRPr="00E95B75">
      <w:t>-</w:t>
    </w:r>
    <w:r w:rsidR="00EC5C9C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4016BF"/>
    <w:rsid w:val="00416DAB"/>
    <w:rsid w:val="004255E6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47C44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C5C9C"/>
    <w:rsid w:val="00EE7995"/>
    <w:rsid w:val="00EF513E"/>
    <w:rsid w:val="00F129A8"/>
    <w:rsid w:val="00F30032"/>
    <w:rsid w:val="00F34AF8"/>
    <w:rsid w:val="00F51E07"/>
    <w:rsid w:val="00F66D0D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5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55E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5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5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5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55E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5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5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SHIFT d.o.o. ROVINJSKO SELO</izvorni_sadrzaj>
    <derivirana_varijabla naziv="DomainObject.Predmet.ProtustrankaFormated_1">  SHIFT d.o.o. ROVINJSKO SELO</derivirana_varijabla>
  </DomainObject.Predmet.ProtustrankaFormated>
  <DomainObject.Predmet.ProtustrankaFormatedOIB>
    <izvorni_sadrzaj>  SHIFT d.o.o. ROVINJSKO SELO, OIB 73054730253</izvorni_sadrzaj>
    <derivirana_varijabla naziv="DomainObject.Predmet.ProtustrankaFormatedOIB_1">  SHIFT d.o.o. ROVINJSKO SELO, OIB 73054730253</derivirana_varijabla>
  </DomainObject.Predmet.ProtustrankaFormatedOIB>
  <DomainObject.Predmet.ProtustrankaFormatedWithAdress>
    <izvorni_sadrzaj> SHIFT d.o.o. ROVINJSKO SELO, Rovinjska ulica 36, 52210 Rovinjsko Selo</izvorni_sadrzaj>
    <derivirana_varijabla naziv="DomainObject.Predmet.ProtustrankaFormatedWithAdress_1"> SHIFT d.o.o. ROVINJSKO SELO, Rovinjska ulica 36, 52210 Rovinjsko Selo</derivirana_varijabla>
  </DomainObject.Predmet.ProtustrankaFormatedWithAdress>
  <DomainObject.Predmet.ProtustrankaFormatedWithAdressOIB>
    <izvorni_sadrzaj> SHIFT d.o.o. ROVINJSKO SELO, OIB 73054730253, Rovinjska ulica 36, 52210 Rovinjsko Selo</izvorni_sadrzaj>
    <derivirana_varijabla naziv="DomainObject.Predmet.ProtustrankaFormatedWithAdressOIB_1"> SHIFT d.o.o. ROVINJSKO SELO, OIB 73054730253, Rovinjska ulica 36, 52210 Rovinjsko Selo</derivirana_varijabla>
  </DomainObject.Predmet.ProtustrankaFormatedWithAdressOIB>
  <DomainObject.Predmet.ProtustrankaWithAdress>
    <izvorni_sadrzaj>SHIFT d.o.o. ROVINJSKO SELO Rovinjska ulica 36, 52210 Rovinjsko Selo</izvorni_sadrzaj>
    <derivirana_varijabla naziv="DomainObject.Predmet.ProtustrankaWithAdress_1">SHIFT d.o.o. ROVINJSKO SELO Rovinjska ulica 36, 52210 Rovinjsko Selo</derivirana_varijabla>
  </DomainObject.Predmet.ProtustrankaWithAdress>
  <DomainObject.Predmet.ProtustrankaWithAdressOIB>
    <izvorni_sadrzaj>SHIFT d.o.o. ROVINJSKO SELO, OIB 73054730253, Rovinjska ulica 36, 52210 Rovinjsko Selo</izvorni_sadrzaj>
    <derivirana_varijabla naziv="DomainObject.Predmet.ProtustrankaWithAdressOIB_1">SHIFT d.o.o. ROVINJSKO SELO, OIB 73054730253, Rovinjska ulica 36, 52210 Rovinjsko Selo</derivirana_varijabla>
  </DomainObject.Predmet.ProtustrankaWithAdressOIB>
  <DomainObject.Predmet.ProtustrankaNazivFormated>
    <izvorni_sadrzaj>SHIFT d.o.o. ROVINJSKO SELO</izvorni_sadrzaj>
    <derivirana_varijabla naziv="DomainObject.Predmet.ProtustrankaNazivFormated_1">SHIFT d.o.o. ROVINJSKO SELO</derivirana_varijabla>
  </DomainObject.Predmet.ProtustrankaNazivFormated>
  <DomainObject.Predmet.ProtustrankaNazivFormatedOIB>
    <izvorni_sadrzaj>SHIFT d.o.o. ROVINJSKO SELO, OIB 73054730253</izvorni_sadrzaj>
    <derivirana_varijabla naziv="DomainObject.Predmet.ProtustrankaNazivFormatedOIB_1">SHIFT d.o.o. ROVINJSKO SELO, OIB 73054730253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SHIFT d.o.o. ROVINJSKO SELO</item>
    </izvorni_sadrzaj>
    <derivirana_varijabla naziv="DomainObject.Predmet.ProtuStrankaListFormated_1">
      <item>SHIFT d.o.o. ROVINJSKO SELO</item>
    </derivirana_varijabla>
  </DomainObject.Predmet.ProtuStrankaListFormated>
  <DomainObject.Predmet.ProtuStrankaListFormatedOIB>
    <izvorni_sadrzaj>
      <item>SHIFT d.o.o. ROVINJSKO SELO, OIB 73054730253</item>
    </izvorni_sadrzaj>
    <derivirana_varijabla naziv="DomainObject.Predmet.ProtuStrankaListFormatedOIB_1">
      <item>SHIFT d.o.o. ROVINJSKO SELO, OIB 73054730253</item>
    </derivirana_varijabla>
  </DomainObject.Predmet.ProtuStrankaListFormatedOIB>
  <DomainObject.Predmet.ProtuStrankaListFormatedWithAdress>
    <izvorni_sadrzaj>
      <item>SHIFT d.o.o. ROVINJSKO SELO, Rovinjska ulica 36, 52210 Rovinjsko Selo</item>
    </izvorni_sadrzaj>
    <derivirana_varijabla naziv="DomainObject.Predmet.ProtuStrankaListFormatedWithAdress_1">
      <item>SHIFT d.o.o. ROVINJSKO SELO, Rovinjska ulica 36, 52210 Rovinjsko Selo</item>
    </derivirana_varijabla>
  </DomainObject.Predmet.ProtuStrankaListFormatedWithAdress>
  <DomainObject.Predmet.ProtuStrankaListFormatedWithAdressOIB>
    <izvorni_sadrzaj>
      <item>SHIFT d.o.o. ROVINJSKO SELO, OIB 73054730253, Rovinjska ulica 36, 52210 Rovinjsko Selo</item>
    </izvorni_sadrzaj>
    <derivirana_varijabla naziv="DomainObject.Predmet.ProtuStrankaListFormatedWithAdressOIB_1">
      <item>SHIFT d.o.o. ROVINJSKO SELO, OIB 73054730253, Rovinjska ulica 36, 52210 Rovinjsko Selo</item>
    </derivirana_varijabla>
  </DomainObject.Predmet.ProtuStrankaListFormatedWithAdressOIB>
  <DomainObject.Predmet.ProtuStrankaListNazivFormated>
    <izvorni_sadrzaj>
      <item>SHIFT d.o.o. ROVINJSKO SELO</item>
    </izvorni_sadrzaj>
    <derivirana_varijabla naziv="DomainObject.Predmet.ProtuStrankaListNazivFormated_1">
      <item>SHIFT d.o.o. ROVINJSKO SELO</item>
    </derivirana_varijabla>
  </DomainObject.Predmet.ProtuStrankaListNazivFormated>
  <DomainObject.Predmet.ProtuStrankaListNazivFormatedOIB>
    <izvorni_sadrzaj>
      <item>SHIFT d.o.o. ROVINJSKO SELO, OIB 73054730253</item>
    </izvorni_sadrzaj>
    <derivirana_varijabla naziv="DomainObject.Predmet.ProtuStrankaListNazivFormatedOIB_1">
      <item>SHIFT d.o.o. ROVINJSKO SELO, OIB 73054730253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SHIFT d.o.o. ROVINJSKO SELO</izvorni_sadrzaj>
    <derivirana_varijabla naziv="DomainObject.Predmet.ProtustrankaIDrugi_1">SHIFT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SHIFT d.o.o. ROVINJSKO SELO, OIB 73054730253, Rovinjska ulica 36, 52210 Rovinjsko Selo</izvorni_sadrzaj>
    <derivirana_varijabla naziv="DomainObject.Predmet.ProtustrankaIDrugiAdressOIB_1">SHIFT d.o.o. ROVINJSKO SELO, OIB 73054730253, Rovinjska ulica 36,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SHIFT d.o.o. ROVINJSKO SELO</item>
    </izvorni_sadrzaj>
    <derivirana_varijabla naziv="DomainObject.Predmet.SudioniciListNaziv_1">
      <item>FINANCIJSKA AGENCIJA, RC RIJEKA, PODRUŽNICA PULA, PULA</item>
      <item>SHIFT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SHIFT d.o.o. ROVINJSKO SELO, OIB 73054730253, Rovinjska ulica 36,52210 Rovinjsko Selo</item>
    </izvorni_sadrzaj>
    <derivirana_varijabla naziv="DomainObject.Predmet.SudioniciListAdressOIB_1">
      <item>FINANCIJSKA AGENCIJA, RC RIJEKA, PODRUŽNICA PULA, PULA, OIB 85821130368, Giardini 5,52100 Pula</item>
      <item>SHIFT d.o.o. ROVINJSKO SELO, OIB 73054730253, Rovinjska ulica 36,52210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73054730253</item>
    </izvorni_sadrzaj>
    <derivirana_varijabla naziv="DomainObject.Predmet.SudioniciListNazivOIB_1">
      <item>, OIB 85821130368</item>
      <item>, OIB 73054730253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1489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2016-04-20T13:10:00Z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