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9114" w14:paraId="5809114" w:rsidRDefault="00E73702" w:rsidP="00E73702" w:rsidR="00E73702">
      <w:pPr>
        <w:pStyle w:val="Naslov3"/>
        <w:spacing w:after="0"/>
        <w15:collapsed w:val="false"/>
      </w:pPr>
      <w:bookmarkStart w:name="_GoBack" w:id="0"/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1077914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Default="00E73702" w:rsidP="00E73702" w:rsidR="00E7370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AAAAAAAKBQAAZHJzL2Rvd25yZXYueG1sUEsFBgAAAAAEAAQA8wAAABUGAAAAAA==">
            <v:textbox inset="0,0,0,0">
              <w:txbxContent>
                <w:p w:rsidRDefault="00E73702" w:rsidP="00E73702" w:rsidR="00E73702">
                  <w:pPr>
                    <w:pStyle w:val="GrbRH"/>
                    <w:rPr>
                      <w:noProof w:val="false"/>
                      <w:sz w:val="24"/>
                      <w:szCs w:val="24"/>
                      <w:lang w:eastAsia="hr-HR"/>
                    </w:rPr>
                  </w:pPr>
                  <w:sdt>
                    <w:sdtPr>
                      <w:rPr>
                        <w:rFonts w:hAnsiTheme="minorHAnsi" w:asciiTheme="minorHAnsi"/>
                        <w:sz w:val="20"/>
                        <w:szCs w:val="20"/>
                        <w:lang w:eastAsia="hr-HR"/>
                      </w:rPr>
                      <w:alias w:val="Grb Republike Hrvatske"/>
                      <w:tag w:val="eSPIS_GrbRH"/>
                      <w:id w:val="51893063"/>
                      <w:picture/>
                    </w:sdtPr>
                    <w:sdtContent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2025" cx="723900"/>
                            <wp:effectExtent b="9525" r="0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2025" cx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sdtContent>
                  </w:sdt>
                  <w:r>
                    <w:rPr>
                      <w:lang w:eastAsia="hr-HR"/>
                    </w:rPr>
                    <w:t xml:space="preserve"> </w:t>
                  </w:r>
                  <w:sdt>
                    <w:sdtPr>
                      <w:rPr>
                        <w:rFonts w:hAnsiTheme="minorHAnsi" w:asciiTheme="minorHAnsi"/>
                        <w:sz w:val="20"/>
                        <w:szCs w:val="20"/>
                        <w:lang w:eastAsia="hr-HR"/>
                      </w:rPr>
                      <w:alias w:val="Grb Republike Hrvatske"/>
                      <w:tag w:val="eSPIS_GrbRH"/>
                      <w:id w:val="759795006"/>
                      <w:picture/>
                    </w:sdtPr>
                    <w:sdtContent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2025" cx="723900"/>
                            <wp:effectExtent b="9525" r="0" t="0" l="0"/>
                            <wp:docPr name="Slika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4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2025" cx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sdtContent>
                  </w:sdt>
                </w:p>
                <w:p w:rsidRDefault="00E73702" w:rsidP="00E73702" w:rsidR="00E7370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>
        <w:t>REPUBLIKA HRVATSKA</w:t>
      </w:r>
    </w:p>
    <w:p w:rsidRDefault="00E73702" w:rsidP="00E73702" w:rsidR="00E73702">
      <w:pPr>
        <w:pStyle w:val="SudNaziv"/>
      </w:pPr>
      <w:r>
        <w:t>TRGOVAČKI SUD U VARAŽDINU</w:t>
      </w:r>
    </w:p>
    <w:p w:rsidRDefault="00E73702" w:rsidP="00E73702" w:rsidR="00E73702">
      <w:pPr>
        <w:spacing w:after="0"/>
        <w:jc w:val="both"/>
        <w:rPr>
          <w:bCs/>
        </w:rPr>
      </w:pPr>
      <w:r>
        <w:tab/>
      </w:r>
      <w:r>
        <w:rPr>
          <w:bCs/>
        </w:rPr>
        <w:t xml:space="preserve"> </w:t>
      </w:r>
    </w:p>
    <w:p w:rsidRDefault="00E73702" w:rsidP="00E73702" w:rsidR="00E73702">
      <w:pPr>
        <w:spacing w:after="0"/>
      </w:pPr>
    </w:p>
    <w:p w:rsidRDefault="00E73702" w:rsidP="00E73702" w:rsidR="00E73702">
      <w:pPr>
        <w:spacing w:after="0"/>
      </w:pPr>
    </w:p>
    <w:p w:rsidRDefault="00E73702" w:rsidP="00E73702" w:rsidR="00E73702">
      <w:pPr>
        <w:spacing w:after="0"/>
        <w:jc w:val="center"/>
      </w:pPr>
      <w:r>
        <w:t>REPUBLIKA HRVATSKA</w:t>
      </w:r>
    </w:p>
    <w:p w:rsidRDefault="00E73702" w:rsidP="00E73702" w:rsidR="00E73702">
      <w:pPr>
        <w:spacing w:after="0"/>
      </w:pPr>
    </w:p>
    <w:p w:rsidRDefault="00E73702" w:rsidP="00E73702" w:rsidR="00E73702">
      <w:pPr>
        <w:spacing w:after="0"/>
        <w:jc w:val="center"/>
      </w:pPr>
      <w:r>
        <w:t xml:space="preserve">R J E Š E N J E </w:t>
      </w:r>
    </w:p>
    <w:p w:rsidRDefault="00E73702" w:rsidP="00E73702" w:rsidR="00E73702">
      <w:pPr>
        <w:spacing w:after="0"/>
        <w:jc w:val="center"/>
        <w:rPr>
          <w:b/>
        </w:rPr>
      </w:pPr>
    </w:p>
    <w:p w:rsidRDefault="00E73702" w:rsidP="00E73702" w:rsidR="00E73702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</w:t>
      </w:r>
      <w:r w:rsidR="00B7246F">
        <w:t xml:space="preserve">DRVO VRHOVINE d.o.o., OIB: 82503610311, Dravska 24, Veliki </w:t>
      </w:r>
      <w:proofErr w:type="spellStart"/>
      <w:r w:rsidR="00B7246F">
        <w:t>Bukovec</w:t>
      </w:r>
      <w:proofErr w:type="spellEnd"/>
      <w:r>
        <w:t>, 24. kolovoza 2017.,</w:t>
      </w:r>
    </w:p>
    <w:p w:rsidRDefault="00E73702" w:rsidP="00E73702" w:rsidR="00E73702">
      <w:pPr>
        <w:spacing w:after="0"/>
        <w:jc w:val="both"/>
      </w:pPr>
    </w:p>
    <w:p w:rsidRDefault="00E73702" w:rsidP="00E73702" w:rsidR="00E73702">
      <w:pPr>
        <w:spacing w:after="0"/>
        <w:jc w:val="center"/>
      </w:pPr>
      <w:r>
        <w:t xml:space="preserve">r i j e š i o  j e </w:t>
      </w:r>
    </w:p>
    <w:p w:rsidRDefault="00E73702" w:rsidP="00E73702" w:rsidR="00E73702">
      <w:pPr>
        <w:spacing w:after="0"/>
        <w:jc w:val="both"/>
      </w:pPr>
      <w:r>
        <w:tab/>
      </w:r>
    </w:p>
    <w:p w:rsidRDefault="00E73702" w:rsidP="00E73702" w:rsidR="00E73702">
      <w:pPr>
        <w:spacing w:after="0"/>
        <w:ind w:hanging="705" w:left="705"/>
        <w:jc w:val="both"/>
      </w:pPr>
      <w:r>
        <w:t>I</w:t>
      </w:r>
      <w:r>
        <w:tab/>
        <w:t>Određuje se ročište za glasovanje o planu restrukturiranja, kod ovog suda u Varaždinu, Ulica Braće Radić 2, soba 22</w:t>
      </w:r>
      <w:r w:rsidR="000D7E4D">
        <w:t>2</w:t>
      </w:r>
      <w:r>
        <w:t xml:space="preserve">/II kat, za dan </w:t>
      </w:r>
    </w:p>
    <w:p w:rsidRDefault="00E73702" w:rsidP="00E73702" w:rsidR="00E73702">
      <w:pPr>
        <w:spacing w:after="0"/>
        <w:jc w:val="both"/>
      </w:pPr>
    </w:p>
    <w:p w:rsidRDefault="00E73702" w:rsidP="00E73702" w:rsidR="00E73702">
      <w:pPr>
        <w:spacing w:after="0"/>
        <w:jc w:val="center"/>
      </w:pPr>
      <w:r>
        <w:t>04. rujna 2017. u 09,</w:t>
      </w:r>
      <w:r w:rsidR="00B7246F">
        <w:t>3</w:t>
      </w:r>
      <w:r>
        <w:t>0 sati.</w:t>
      </w:r>
    </w:p>
    <w:p w:rsidRDefault="00E73702" w:rsidP="00E73702" w:rsidR="00E73702">
      <w:pPr>
        <w:spacing w:after="0"/>
        <w:jc w:val="both"/>
      </w:pPr>
    </w:p>
    <w:p w:rsidRDefault="00E73702" w:rsidP="00E73702" w:rsidR="00E73702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rješenja na e-Oglasnoj ploči suda pozivaju: </w:t>
      </w:r>
    </w:p>
    <w:p w:rsidRDefault="00E73702" w:rsidP="00E73702" w:rsidR="00E73702">
      <w:pPr>
        <w:spacing w:after="0"/>
        <w:ind w:hanging="705" w:left="705"/>
        <w:jc w:val="both"/>
      </w:pPr>
    </w:p>
    <w:p w:rsidRDefault="00E73702" w:rsidP="00E73702" w:rsidR="00E73702">
      <w:pPr>
        <w:spacing w:after="0"/>
        <w:jc w:val="both"/>
      </w:pPr>
      <w:r>
        <w:tab/>
        <w:t xml:space="preserve">- dužnik, </w:t>
      </w:r>
      <w:r w:rsidR="00B7246F">
        <w:t xml:space="preserve">DRVO VRHOVINE d.o.o., OIB: 82503610311, Dravska 24, Veliki </w:t>
      </w:r>
      <w:proofErr w:type="spellStart"/>
      <w:r w:rsidR="00B7246F">
        <w:t>Bukovec</w:t>
      </w:r>
      <w:proofErr w:type="spellEnd"/>
      <w:r>
        <w:tab/>
        <w:t xml:space="preserve">- povjerenik, Zvonko </w:t>
      </w:r>
      <w:proofErr w:type="spellStart"/>
      <w:r>
        <w:t>Hrain</w:t>
      </w:r>
      <w:proofErr w:type="spellEnd"/>
      <w:r>
        <w:t>, Varaždin, A. Cesarca 2</w:t>
      </w:r>
    </w:p>
    <w:p w:rsidRDefault="00E73702" w:rsidP="00E73702" w:rsidR="00E73702">
      <w:pPr>
        <w:spacing w:after="0"/>
        <w:jc w:val="both"/>
      </w:pPr>
      <w:r>
        <w:tab/>
        <w:t>- vjerovnici.</w:t>
      </w:r>
    </w:p>
    <w:p w:rsidRDefault="00E73702" w:rsidP="00E73702" w:rsidR="00E73702">
      <w:pPr>
        <w:spacing w:after="0"/>
        <w:jc w:val="both"/>
      </w:pPr>
    </w:p>
    <w:p w:rsidRDefault="00E73702" w:rsidP="00E73702" w:rsidR="00E73702">
      <w:pPr>
        <w:spacing w:after="0"/>
        <w:ind w:hanging="705" w:left="705"/>
        <w:jc w:val="both"/>
      </w:pPr>
      <w:r>
        <w:t>III</w:t>
      </w:r>
      <w:r>
        <w:tab/>
        <w:t>Na ročištu će dužnik izlagati plan restrukturiranja, nakon toga će se o planu očitovati povjerenik, a potom slijedi rasprava u kojoj imaju pravo sudjelovati vjerovnici, dužnik i povjerenik (čl. 55. st. 3.-5. Stečajnog zakona).</w:t>
      </w:r>
    </w:p>
    <w:p w:rsidRDefault="00E73702" w:rsidP="00E73702" w:rsidR="00E73702">
      <w:pPr>
        <w:spacing w:after="0"/>
        <w:ind w:hanging="705" w:left="705"/>
        <w:jc w:val="both"/>
      </w:pPr>
    </w:p>
    <w:p w:rsidRDefault="00E73702" w:rsidP="00E73702" w:rsidR="00E73702">
      <w:pPr>
        <w:spacing w:after="0"/>
        <w:ind w:hanging="705" w:left="705"/>
        <w:jc w:val="both"/>
      </w:pPr>
      <w:r>
        <w:t>IV</w:t>
      </w:r>
      <w:r>
        <w:tab/>
        <w:t>Vjerovnici odlučuju o planu restrukturiranja glasovanjem (čl. 55. st. 6. Stečajnog zakona).</w:t>
      </w:r>
    </w:p>
    <w:p w:rsidRDefault="00E73702" w:rsidP="00E73702" w:rsidR="00E73702">
      <w:pPr>
        <w:spacing w:after="0"/>
        <w:ind w:hanging="705" w:left="705"/>
        <w:jc w:val="both"/>
      </w:pPr>
      <w:r>
        <w:tab/>
        <w:t>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E73702" w:rsidP="00E73702" w:rsidR="00E73702">
      <w:pPr>
        <w:spacing w:after="0"/>
        <w:jc w:val="both"/>
      </w:pPr>
    </w:p>
    <w:p w:rsidRDefault="00E73702" w:rsidP="00E73702" w:rsidR="00E73702">
      <w:pPr>
        <w:spacing w:after="0"/>
        <w:jc w:val="center"/>
      </w:pPr>
    </w:p>
    <w:p w:rsidRDefault="00E73702" w:rsidP="00E73702" w:rsidR="00E73702">
      <w:pPr>
        <w:spacing w:after="0"/>
        <w:jc w:val="center"/>
      </w:pPr>
      <w:r>
        <w:t>U Varaždinu 24. kolovoza 2017.</w:t>
      </w:r>
    </w:p>
    <w:p w:rsidRDefault="00E73702" w:rsidP="00E73702" w:rsidR="00E73702">
      <w:pPr>
        <w:spacing w:after="0"/>
        <w:jc w:val="both"/>
      </w:pPr>
    </w:p>
    <w:p w:rsidRDefault="00E73702" w:rsidP="00E73702" w:rsidR="00E73702">
      <w:pPr>
        <w:spacing w:after="0"/>
        <w:jc w:val="both"/>
      </w:pPr>
      <w:r>
        <w:t xml:space="preserve">                                                                                                  Stečajni sudac: </w:t>
      </w:r>
    </w:p>
    <w:p w:rsidRDefault="00E73702" w:rsidP="00E73702" w:rsidR="00E73702">
      <w:pPr>
        <w:spacing w:after="0"/>
        <w:jc w:val="both"/>
      </w:pPr>
      <w:r>
        <w:tab/>
        <w:t xml:space="preserve">        </w:t>
      </w:r>
    </w:p>
    <w:p w:rsidRDefault="00E73702" w:rsidP="00E73702" w:rsidR="00E73702">
      <w:pPr>
        <w:spacing w:after="0"/>
      </w:pPr>
      <w:r>
        <w:t xml:space="preserve">                                                                                               Hugo Wedemeyer</w:t>
      </w:r>
    </w:p>
    <w:p w:rsidRDefault="00E73702" w:rsidP="00E73702" w:rsidR="00E73702">
      <w:pPr>
        <w:spacing w:after="0"/>
        <w:jc w:val="both"/>
        <w:rPr>
          <w:sz w:val="22"/>
          <w:szCs w:val="22"/>
        </w:rPr>
      </w:pPr>
      <w:r>
        <w:rPr>
          <w:szCs w:val="22"/>
        </w:rPr>
        <w:t>DNA: -e-Oglasna ploča suda</w:t>
      </w:r>
    </w:p>
    <w:p w:rsidRDefault="00E73702" w:rsidP="00E73702" w:rsidR="00E73702">
      <w:pPr>
        <w:spacing w:after="0"/>
        <w:ind w:left="720"/>
        <w:jc w:val="both"/>
      </w:pPr>
    </w:p>
    <w:p w:rsidRDefault="00E73702" w:rsidP="00E73702" w:rsidR="00E73702">
      <w:pPr>
        <w:pStyle w:val="SudSjedite"/>
      </w:pPr>
    </w:p>
    <w:p w:rsidRDefault="00AE649C" w:rsidP="00E73702" w:rsidR="00AE649C" w:rsidRPr="00E73702"/>
    <w:sectPr w:rsidSect="0032366B" w:rsidR="00AE649C" w:rsidRPr="00E7370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D54" w:rsidP="00537B78" w:rsidR="00A34D54">
      <w:r>
        <w:separator/>
      </w:r>
    </w:p>
  </w:endnote>
  <w:endnote w:id="0" w:type="continuationSeparator">
    <w:p w:rsidRDefault="00A34D54" w:rsidP="00537B78" w:rsidR="00A34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D54" w:rsidP="00537B78" w:rsidR="00A34D54">
      <w:r>
        <w:separator/>
      </w:r>
    </w:p>
  </w:footnote>
  <w:footnote w:id="0" w:type="continuationSeparator">
    <w:p w:rsidRDefault="00A34D54" w:rsidP="00537B78" w:rsidR="00A34D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E4D" w:rsidR="008333A9">
    <w:pPr>
      <w:pStyle w:val="Zaglavlje"/>
    </w:pPr>
    <w:r>
      <w:rPr>
        <w:rStyle w:val="PozadinaSvijetloCrvena"/>
        <w:shd w:fill="auto" w:color="auto" w:val="clear"/>
      </w:rPr>
      <w:t>Poslovni broj: 8 St-80/17-17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D7E4D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D54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46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E1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702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7370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7370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758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St-80/2017-17</izvorni_sadrzaj>
    <derivirana_varijabla naziv="DomainObject.Oznaka_1">St-80/2017-17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DRVO VRHOVINE društvo s ograničenom odgovornošću za proizvodnju, trgovinu i usluge</izvorni_sadrzaj>
    <derivirana_varijabla naziv="DomainObject.Predmet.StrankaFormated_1">  DRVO VRHOVINE društvo s ograničenom odgovornošću za proizvodnju, trgovinu i usluge</derivirana_varijabla>
  </DomainObject.Predmet.StrankaFormated>
  <DomainObject.Predmet.StrankaFormatedOIB>
    <izvorni_sadrzaj>  DRVO VRHOVINE društvo s ograničenom odgovornošću za proizvodnju, trgovinu i usluge, OIB 82503610311</izvorni_sadrzaj>
    <derivirana_varijabla naziv="DomainObject.Predmet.StrankaFormatedOIB_1">  DRVO VRHOVINE društvo s ograničenom odgovornošću za proizvodnju, trgovinu i usluge, OIB 82503610311</derivirana_varijabla>
  </DomainObject.Predmet.StrankaFormatedOIB>
  <DomainObject.Predmet.StrankaFormatedWithAdress>
    <izvorni_sadrzaj> DRVO VRHOVINE društvo s ograničenom odgovornošću za proizvodnju, trgovinu i usluge, Dravska ulica 24, 42230 Veliki Bukovec</izvorni_sadrzaj>
    <derivirana_varijabla naziv="DomainObject.Predmet.StrankaFormatedWithAdress_1"> DRVO VRHOVINE društvo s ograničenom odgovornošću za proizvodnju, trgovinu i usluge, Dravska ulica 24, 42230 Veliki Bukovec</derivirana_varijabla>
  </DomainObject.Predmet.StrankaFormatedWithAdress>
  <DomainObject.Predmet.StrankaFormatedWithAdressOIB>
    <izvorni_sadrzaj> DRVO VRHOVINE društvo s ograničenom odgovornošću za proizvodnju, trgovinu i usluge, OIB 82503610311, Dravska ulica 24, 42230 Veliki Bukovec</izvorni_sadrzaj>
    <derivirana_varijabla naziv="DomainObject.Predmet.StrankaFormatedWithAdressOIB_1"> DRVO VRHOVINE društvo s ograničenom odgovornošću za proizvodnju, trgovinu i usluge, OIB 82503610311, Dravska ulica 24, 42230 Veliki Bukovec</derivirana_varijabla>
  </DomainObject.Predmet.StrankaFormatedWithAdressOIB>
  <DomainObject.Predmet.StrankaWithAdress>
    <izvorni_sadrzaj>DRVO VRHOVINE društvo s ograničenom odgovornošću za proizvodnju, trgovinu i usluge Dravska ulica 24,42230 Veliki Bukovec</izvorni_sadrzaj>
    <derivirana_varijabla naziv="DomainObject.Predmet.StrankaWithAdress_1">DRVO VRHOVINE društvo s ograničenom odgovornošću za proizvodnju, trgovinu i usluge Dravska ulica 24,42230 Veliki Bukovec</derivirana_varijabla>
  </DomainObject.Predmet.StrankaWithAdress>
  <DomainObject.Predmet.StrankaWithAdressOIB>
    <izvorni_sadrzaj>DRVO VRHOVINE društvo s ograničenom odgovornošću za proizvodnju, trgovinu i usluge, OIB 82503610311, Dravska ulica 24,42230 Veliki Bukovec</izvorni_sadrzaj>
    <derivirana_varijabla naziv="DomainObject.Predmet.StrankaWithAdressOIB_1">DRVO VRHOVINE društvo s ograničenom odgovornošću za proizvodnju, trgovinu i usluge, OIB 82503610311, Dravska ulica 24,42230 Veliki Bukovec</derivirana_varijabla>
  </DomainObject.Predmet.StrankaWithAdressOIB>
  <DomainObject.Predmet.StrankaNazivFormated>
    <izvorni_sadrzaj>DRVO VRHOVINE društvo s ograničenom odgovornošću za proizvodnju, trgovinu i usluge</izvorni_sadrzaj>
    <derivirana_varijabla naziv="DomainObject.Predmet.StrankaNazivFormated_1">DRVO VRHOVINE društvo s ograničenom odgovornošću za proizvodnju, trgovinu i usluge</derivirana_varijabla>
  </DomainObject.Predmet.StrankaNazivFormated>
  <DomainObject.Predmet.StrankaNazivFormatedOIB>
    <izvorni_sadrzaj>DRVO VRHOVINE društvo s ograničenom odgovornošću za proizvodnju, trgovinu i usluge, OIB 82503610311</izvorni_sadrzaj>
    <derivirana_varijabla naziv="DomainObject.Predmet.StrankaNazivFormatedOIB_1">DRVO VRHOVINE društvo s ograničenom odgovornošću za proizvodnju, trgovinu i usluge, OIB 82503610311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83968622.77</izvorni_sadrzaj>
    <derivirana_varijabla naziv="DomainObject.Predmet.TrenutnaVrijednost_1">83968622.77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DRVO VRHOVINE društvo s ograničenom odgovornošću za proizvodnju, trgovinu i usluge</item>
    </izvorni_sadrzaj>
    <derivirana_varijabla naziv="DomainObject.Predmet.StrankaListFormated_1">
      <item>DRVO VRHOVINE društvo s ograničenom odgovornošću za proizvodnju, trgovinu i usluge</item>
    </derivirana_varijabla>
  </DomainObject.Predmet.StrankaListFormated>
  <DomainObject.Predmet.StrankaListFormatedOIB>
    <izvorni_sadrzaj>
      <item>DRVO VRHOVINE društvo s ograničenom odgovornošću za proizvodnju, trgovinu i usluge, OIB 82503610311</item>
    </izvorni_sadrzaj>
    <derivirana_varijabla naziv="DomainObject.Predmet.StrankaListFormatedOIB_1">
      <item>DRVO VRHOVINE društvo s ograničenom odgovornošću za proizvodnju, trgovinu i usluge, OIB 82503610311</item>
    </derivirana_varijabla>
  </DomainObject.Predmet.StrankaListFormatedOIB>
  <DomainObject.Predmet.StrankaListFormatedWithAdress>
    <izvorni_sadrzaj>
      <item>DRVO VRHOVINE društvo s ograničenom odgovornošću za proizvodnju, trgovinu i usluge, Dravska ulica 24, 42230 Veliki Bukovec</item>
    </izvorni_sadrzaj>
    <derivirana_varijabla naziv="DomainObject.Predmet.StrankaListFormatedWithAdress_1">
      <item>DRVO VRHOVINE društvo s ograničenom odgovornošću za proizvodnju, trgovinu i usluge, Dravska ulica 24, 42230 Veliki Bukovec</item>
    </derivirana_varijabla>
  </DomainObject.Predmet.StrankaListFormatedWithAdress>
  <DomainObject.Predmet.StrankaListFormatedWithAdressOIB>
    <izvorni_sadrzaj>
      <item>DRVO VRHOVINE društvo s ograničenom odgovornošću za proizvodnju, trgovinu i usluge, OIB 82503610311, Dravska ulica 24, 42230 Veliki Bukovec</item>
    </izvorni_sadrzaj>
    <derivirana_varijabla naziv="DomainObject.Predmet.StrankaListFormatedWithAdressOIB_1">
      <item>DRVO VRHOVINE društvo s ograničenom odgovornošću za proizvodnju, trgovinu i usluge, OIB 82503610311, Dravska ulica 24, 42230 Veliki Bukovec</item>
    </derivirana_varijabla>
  </DomainObject.Predmet.StrankaListFormatedWithAdressOIB>
  <DomainObject.Predmet.StrankaListNazivFormated>
    <izvorni_sadrzaj>
      <item>DRVO VRHOVINE društvo s ograničenom odgovornošću za proizvodnju, trgovinu i usluge</item>
    </izvorni_sadrzaj>
    <derivirana_varijabla naziv="DomainObject.Predmet.StrankaListNazivFormated_1">
      <item>DRVO VRHOVINE društvo s ograničenom odgovornošću za proizvodnju, trgovinu i usluge</item>
    </derivirana_varijabla>
  </DomainObject.Predmet.StrankaListNazivFormated>
  <DomainObject.Predmet.StrankaListNazivFormatedOIB>
    <izvorni_sadrzaj>
      <item>DRVO VRHOVINE društvo s ograničenom odgovornošću za proizvodnju, trgovinu i usluge, OIB 82503610311</item>
    </izvorni_sadrzaj>
    <derivirana_varijabla naziv="DomainObject.Predmet.StrankaListNazivFormatedOIB_1">
      <item>DRVO VRHOVINE društvo s ograničenom odgovornošću za proizvodnju, trgovinu i usluge, OIB 82503610311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Formated_1"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Formated>
  <DomainObject.Predmet.OstaliListFormatedOIB>
    <izvorni_sadrzaj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FormatedOIB_1"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Zvonko Hrain, povjerenik</item>
      <item>Hrvatska radiotelevizija, Prisavlje 3, 10000 Zagreb</item>
      <item>STON-ING, društvo s ograničenom odgovornošću za proizvodnju, trgovinu i usluge,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FormatedWithAdress_1">
      <item>Sudski registar</item>
      <item>Financijska agencija, Ulica grada Vukovara 70, 10000 Zagreb</item>
      <item>Zvonko Hrain, povjerenik</item>
      <item>Hrvatska radiotelevizija, Prisavlje 3, 10000 Zagreb</item>
      <item>STON-ING, društvo s ograničenom odgovornošću za proizvodnju, trgovinu i usluge,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Zvonko Hrain, povjerenik</item>
      <item>Hrvatska radiotelevizija, OIB 68419124305, Prisavlje 3, 10000 Zagreb</item>
      <item>STON-ING, društvo s ograničenom odgovornošću za proizvodnju, trgovinu i usluge, OIB 45561493065,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FormatedWithAdressOIB_1">
      <item>Sudski registar</item>
      <item>Financijska agencija, OIB 85821130368, Ulica grada Vukovara 70, 10000 Zagreb</item>
      <item>Zvonko Hrain, povjerenik</item>
      <item>Hrvatska radiotelevizija, OIB 68419124305, Prisavlje 3, 10000 Zagreb</item>
      <item>STON-ING, društvo s ograničenom odgovornošću za proizvodnju, trgovinu i usluge, OIB 45561493065,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FormatedWithAdressOIB>
  <DomainObject.Predmet.OstaliListNazivFormated>
    <izvorni_sadrzaj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NazivFormated_1"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NazivFormated>
  <DomainObject.Predmet.OstaliListNazivFormatedOIB>
    <izvorni_sadrzaj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NazivFormatedOIB_1"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St-80/2017-17</izvorni_sadrzaj>
    <derivirana_varijabla naziv="DomainObject.PoslovniBrojDokumenta_1">St-80/2017-17</derivirana_varijabla>
  </DomainObject.PoslovniBrojDokumenta>
  <DomainObject.Predmet.StrankaIDrugi>
    <izvorni_sadrzaj>DRVO VRHOVINE društvo s ograničenom odgovornošću za proizvodnju, trgovinu i usluge</izvorni_sadrzaj>
    <derivirana_varijabla naziv="DomainObject.Predmet.StrankaIDrugi_1">DRVO VRHOVINE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DRVO VRHOVINE društvo s ograničenom odgovornošću za proizvodnju, trgovinu i usluge, OIB 82503610311, Dravska ulica 24, 42230 Veliki Bukovec</izvorni_sadrzaj>
    <derivirana_varijabla naziv="DomainObject.Predmet.StrankaIDrugiAdressOIB_1">DRVO VRHOVINE društvo s ograničenom odgovornošću za proizvodnju, trgovinu i usluge, OIB 82503610311, Dravska ulica 24,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 VRHOVINE društvo s ograničenom odgovornošću za proizvodnju, trgovinu i usluge</item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SudioniciListNaziv_1">
      <item>DRVO VRHOVINE društvo s ograničenom odgovornošću za proizvodnju, trgovinu i usluge</item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SudioniciListNaziv>
  <DomainObject.Predmet.SudioniciListAdressOIB>
    <izvorni_sadrzaj>
      <item>DRVO VRHOVINE društvo s ograničenom odgovornošću za proizvodnju, trgovinu i usluge, OIB 82503610311, Dravska ulica 24,42230 Veliki Bukovec</item>
      <item>Sudski registar</item>
      <item>Financijska agencija, OIB 85821130368, Ulica grada Vukovara 70,10000 Zagreb</item>
      <item>Zvonko Hrain, povjerenik</item>
      <item>Hrvatska radiotelevizija, OIB 68419124305, Prisavlje 3,10000 Zagreb</item>
      <item>STON-ING, društvo s ograničenom odgovornošću za proizvodnju, trgovinu i usluge, OIB 45561493065, Sv. Mateja 126,10000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SudioniciListAdressOIB_1">
      <item>DRVO VRHOVINE društvo s ograničenom odgovornošću za proizvodnju, trgovinu i usluge, OIB 82503610311, Dravska ulica 24,42230 Veliki Bukovec</item>
      <item>Sudski registar</item>
      <item>Financijska agencija, OIB 85821130368, Ulica grada Vukovara 70,10000 Zagreb</item>
      <item>Zvonko Hrain, povjerenik</item>
      <item>Hrvatska radiotelevizija, OIB 68419124305, Prisavlje 3,10000 Zagreb</item>
      <item>STON-ING, društvo s ograničenom odgovornošću za proizvodnju, trgovinu i usluge, OIB 45561493065, Sv. Mateja 126,10000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C3D58-7C87-4EA2-92C7-DF57F2DAD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1305</properties:Characters>
  <properties:Lines>54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2017-08-24T11:00:00Z</cp:lastPrinted>
  <dcterms:modified xmlns:xsi="http://www.w3.org/2001/XMLSchema-instance" xsi:type="dcterms:W3CDTF">2017-08-24T11:01:00Z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St-80/2017-17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