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3eaa" w14:paraId="9bf3eaa" w:rsidRDefault="0071169D" w:rsidP="00BF0886" w:rsidR="0071169D" w:rsidRPr="00CD56AB">
      <w:pPr>
        <w15:collapsed w:val="false"/>
        <w:rPr>
          <w:sz w:val="22"/>
          <w:szCs w:val="22"/>
        </w:rPr>
      </w:pPr>
      <w:bookmarkStart w:name="_GoBack" w:id="0"/>
      <w:bookmarkEnd w:id="0"/>
      <w:r w:rsidRPr="00CD56AB">
        <w:rPr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169D" w:rsidP="00BF0886" w:rsidR="0071169D" w:rsidRPr="00CD56AB">
      <w:pPr>
        <w:rPr>
          <w:sz w:val="22"/>
          <w:szCs w:val="22"/>
        </w:rPr>
      </w:pPr>
    </w:p>
    <w:p w:rsidRDefault="00BF0886" w:rsidP="00BF0886" w:rsidR="00BF0886" w:rsidRPr="00CD56AB">
      <w:pPr>
        <w:rPr>
          <w:sz w:val="22"/>
          <w:szCs w:val="22"/>
        </w:rPr>
      </w:pPr>
      <w:r w:rsidRPr="00CD56AB">
        <w:rPr>
          <w:sz w:val="22"/>
          <w:szCs w:val="22"/>
        </w:rPr>
        <w:t>REPUBLIKA HRVATSKA</w:t>
      </w:r>
    </w:p>
    <w:p w:rsidRDefault="00BF0886" w:rsidP="00BF0886" w:rsidR="00BF0886" w:rsidRPr="00CD56AB">
      <w:pPr>
        <w:rPr>
          <w:sz w:val="22"/>
          <w:szCs w:val="22"/>
        </w:rPr>
      </w:pPr>
      <w:r w:rsidRPr="00CD56AB">
        <w:rPr>
          <w:sz w:val="22"/>
          <w:szCs w:val="22"/>
        </w:rPr>
        <w:t>TRGOVAČKI SUD U ZAGREBU</w:t>
      </w:r>
    </w:p>
    <w:p w:rsidRDefault="00BF0886" w:rsidP="00BF0886" w:rsidR="00BF0886" w:rsidRPr="00CD56AB">
      <w:pPr>
        <w:rPr>
          <w:sz w:val="22"/>
          <w:szCs w:val="22"/>
        </w:rPr>
      </w:pPr>
      <w:r w:rsidRPr="00CD56AB">
        <w:rPr>
          <w:sz w:val="22"/>
          <w:szCs w:val="22"/>
        </w:rPr>
        <w:t xml:space="preserve">Zagreb, </w:t>
      </w:r>
      <w:proofErr w:type="spellStart"/>
      <w:r w:rsidRPr="00CD56AB">
        <w:rPr>
          <w:sz w:val="22"/>
          <w:szCs w:val="22"/>
        </w:rPr>
        <w:t>Amruševa</w:t>
      </w:r>
      <w:proofErr w:type="spellEnd"/>
      <w:r w:rsidRPr="00CD56AB">
        <w:rPr>
          <w:sz w:val="22"/>
          <w:szCs w:val="22"/>
        </w:rPr>
        <w:t xml:space="preserve"> 2/II</w:t>
      </w:r>
    </w:p>
    <w:p w:rsidRDefault="0071169D" w:rsidP="0071169D" w:rsidR="00BF0886" w:rsidRPr="00CD56AB">
      <w:pPr>
        <w:jc w:val="right"/>
        <w:rPr>
          <w:sz w:val="22"/>
          <w:szCs w:val="22"/>
        </w:rPr>
      </w:pPr>
      <w:proofErr w:type="spellStart"/>
      <w:r w:rsidRPr="00CD56AB">
        <w:rPr>
          <w:sz w:val="22"/>
          <w:szCs w:val="22"/>
        </w:rPr>
        <w:t>42</w:t>
      </w:r>
      <w:proofErr w:type="spellEnd"/>
      <w:r w:rsidRPr="00CD56AB">
        <w:rPr>
          <w:sz w:val="22"/>
          <w:szCs w:val="22"/>
        </w:rPr>
        <w:t>. St-</w:t>
      </w:r>
      <w:proofErr w:type="spellStart"/>
      <w:r w:rsidRPr="00CD56AB">
        <w:rPr>
          <w:sz w:val="22"/>
          <w:szCs w:val="22"/>
        </w:rPr>
        <w:t>2951</w:t>
      </w:r>
      <w:proofErr w:type="spellEnd"/>
      <w:r w:rsidRPr="00CD56AB">
        <w:rPr>
          <w:sz w:val="22"/>
          <w:szCs w:val="22"/>
        </w:rPr>
        <w:t>/</w:t>
      </w:r>
      <w:proofErr w:type="spellStart"/>
      <w:r w:rsidRPr="00CD56AB">
        <w:rPr>
          <w:sz w:val="22"/>
          <w:szCs w:val="22"/>
        </w:rPr>
        <w:t>2018</w:t>
      </w:r>
      <w:proofErr w:type="spellEnd"/>
      <w:r w:rsidRPr="00CD56AB">
        <w:rPr>
          <w:sz w:val="22"/>
          <w:szCs w:val="22"/>
        </w:rPr>
        <w:t>-</w:t>
      </w:r>
      <w:proofErr w:type="spellStart"/>
      <w:r w:rsidRPr="00CD56AB">
        <w:rPr>
          <w:sz w:val="22"/>
          <w:szCs w:val="22"/>
        </w:rPr>
        <w:t>10</w:t>
      </w:r>
      <w:proofErr w:type="spellEnd"/>
    </w:p>
    <w:p w:rsidRDefault="0071169D" w:rsidP="0071169D" w:rsidR="0071169D" w:rsidRPr="00CD56AB">
      <w:pPr>
        <w:jc w:val="right"/>
        <w:rPr>
          <w:sz w:val="22"/>
          <w:szCs w:val="22"/>
        </w:rPr>
      </w:pPr>
    </w:p>
    <w:p w:rsidRDefault="0071169D" w:rsidP="0071169D" w:rsidR="0071169D" w:rsidRPr="00CD56AB">
      <w:pPr>
        <w:jc w:val="right"/>
        <w:rPr>
          <w:sz w:val="22"/>
          <w:szCs w:val="22"/>
        </w:rPr>
      </w:pPr>
    </w:p>
    <w:p w:rsidRDefault="00BF0886" w:rsidP="00BF0886" w:rsidR="00BF0886" w:rsidRPr="00CD56AB">
      <w:pPr>
        <w:jc w:val="center"/>
        <w:rPr>
          <w:sz w:val="22"/>
          <w:szCs w:val="22"/>
        </w:rPr>
      </w:pPr>
      <w:r w:rsidRPr="00CD56AB">
        <w:rPr>
          <w:sz w:val="22"/>
          <w:szCs w:val="22"/>
        </w:rPr>
        <w:t xml:space="preserve">R E P U B L I K A </w:t>
      </w:r>
      <w:r w:rsidR="001A7089">
        <w:rPr>
          <w:sz w:val="22"/>
          <w:szCs w:val="22"/>
        </w:rPr>
        <w:t xml:space="preserve">  </w:t>
      </w:r>
      <w:r w:rsidRPr="00CD56AB">
        <w:rPr>
          <w:sz w:val="22"/>
          <w:szCs w:val="22"/>
        </w:rPr>
        <w:t>H R V A T S K A</w:t>
      </w:r>
    </w:p>
    <w:p w:rsidRDefault="00BF0886" w:rsidP="00BF0886" w:rsidR="00BF0886" w:rsidRPr="00CD56AB">
      <w:pPr>
        <w:jc w:val="center"/>
        <w:rPr>
          <w:sz w:val="22"/>
          <w:szCs w:val="22"/>
        </w:rPr>
      </w:pPr>
    </w:p>
    <w:p w:rsidRDefault="00BF0886" w:rsidP="00BF0886" w:rsidR="00BF0886" w:rsidRPr="00CD56AB">
      <w:pPr>
        <w:jc w:val="center"/>
        <w:rPr>
          <w:sz w:val="22"/>
          <w:szCs w:val="22"/>
        </w:rPr>
      </w:pPr>
      <w:r w:rsidRPr="00CD56AB">
        <w:rPr>
          <w:sz w:val="22"/>
          <w:szCs w:val="22"/>
        </w:rPr>
        <w:t>R J E Š E N J E</w:t>
      </w:r>
    </w:p>
    <w:p w:rsidRDefault="00BF0886" w:rsidP="00BF0886" w:rsidR="00BF0886" w:rsidRPr="00CD56AB">
      <w:pPr>
        <w:rPr>
          <w:sz w:val="22"/>
          <w:szCs w:val="22"/>
        </w:rPr>
      </w:pPr>
    </w:p>
    <w:p w:rsidRDefault="00BF0886" w:rsidP="0071169D" w:rsidR="00BF0886" w:rsidRPr="00CD56AB">
      <w:pPr>
        <w:ind w:firstLine="709"/>
        <w:jc w:val="both"/>
        <w:rPr>
          <w:sz w:val="22"/>
          <w:szCs w:val="22"/>
        </w:rPr>
      </w:pPr>
      <w:r w:rsidRPr="00CD56AB">
        <w:rPr>
          <w:sz w:val="22"/>
          <w:szCs w:val="22"/>
        </w:rPr>
        <w:t>Trgovački sud u Zagrebu</w:t>
      </w:r>
      <w:r w:rsidR="0071169D" w:rsidRPr="00CD56AB">
        <w:rPr>
          <w:sz w:val="22"/>
          <w:szCs w:val="22"/>
        </w:rPr>
        <w:t>,</w:t>
      </w:r>
      <w:r w:rsidRPr="00CD56AB">
        <w:rPr>
          <w:sz w:val="22"/>
          <w:szCs w:val="22"/>
        </w:rPr>
        <w:t xml:space="preserve"> po sucu pojedincu Hrvoju Lukšiću</w:t>
      </w:r>
      <w:r w:rsidR="0071169D" w:rsidRPr="00CD56AB">
        <w:rPr>
          <w:sz w:val="22"/>
          <w:szCs w:val="22"/>
        </w:rPr>
        <w:t>,</w:t>
      </w:r>
      <w:r w:rsidRPr="00CD56AB">
        <w:rPr>
          <w:sz w:val="22"/>
          <w:szCs w:val="22"/>
        </w:rPr>
        <w:t xml:space="preserve"> kao stečajnom</w:t>
      </w:r>
      <w:r w:rsidR="0071169D" w:rsidRPr="00CD56AB">
        <w:rPr>
          <w:sz w:val="22"/>
          <w:szCs w:val="22"/>
        </w:rPr>
        <w:t xml:space="preserve"> </w:t>
      </w:r>
      <w:r w:rsidRPr="00CD56AB">
        <w:rPr>
          <w:sz w:val="22"/>
          <w:szCs w:val="22"/>
        </w:rPr>
        <w:t>sucu</w:t>
      </w:r>
      <w:r w:rsidR="0071169D" w:rsidRPr="00CD56AB">
        <w:rPr>
          <w:sz w:val="22"/>
          <w:szCs w:val="22"/>
        </w:rPr>
        <w:t>,</w:t>
      </w:r>
      <w:r w:rsidRPr="00CD56AB">
        <w:rPr>
          <w:sz w:val="22"/>
          <w:szCs w:val="22"/>
        </w:rPr>
        <w:t xml:space="preserve"> po prijedlogu predlagatelja </w:t>
      </w:r>
      <w:r w:rsidR="00431696" w:rsidRPr="00156807">
        <w:rPr>
          <w:sz w:val="22"/>
          <w:szCs w:val="22"/>
        </w:rPr>
        <w:t xml:space="preserve">Financijske agencije, Regionalni centar Zagreb, Podružnica Zagreb, Trg svibanjskih žrtava </w:t>
      </w:r>
      <w:proofErr w:type="spellStart"/>
      <w:r w:rsidR="00431696" w:rsidRPr="00156807">
        <w:rPr>
          <w:sz w:val="22"/>
          <w:szCs w:val="22"/>
        </w:rPr>
        <w:t>1995</w:t>
      </w:r>
      <w:proofErr w:type="spellEnd"/>
      <w:r w:rsidR="00431696" w:rsidRPr="00156807">
        <w:rPr>
          <w:sz w:val="22"/>
          <w:szCs w:val="22"/>
        </w:rPr>
        <w:t xml:space="preserve">. br. 1, </w:t>
      </w:r>
      <w:proofErr w:type="spellStart"/>
      <w:r w:rsidR="00431696" w:rsidRPr="00156807">
        <w:rPr>
          <w:sz w:val="22"/>
          <w:szCs w:val="22"/>
        </w:rPr>
        <w:t>OIB</w:t>
      </w:r>
      <w:proofErr w:type="spellEnd"/>
      <w:r w:rsidR="00431696" w:rsidRPr="00156807">
        <w:rPr>
          <w:sz w:val="22"/>
          <w:szCs w:val="22"/>
        </w:rPr>
        <w:t xml:space="preserve">: </w:t>
      </w:r>
      <w:proofErr w:type="spellStart"/>
      <w:r w:rsidR="00431696" w:rsidRPr="00156807">
        <w:rPr>
          <w:sz w:val="22"/>
          <w:szCs w:val="22"/>
        </w:rPr>
        <w:t>85821130368</w:t>
      </w:r>
      <w:proofErr w:type="spellEnd"/>
      <w:r w:rsidRPr="00CD56AB">
        <w:rPr>
          <w:sz w:val="22"/>
          <w:szCs w:val="22"/>
        </w:rPr>
        <w:t xml:space="preserve">, za otvaranje stečajnog postupka nad dužnikom </w:t>
      </w:r>
      <w:r w:rsidR="00CD56AB" w:rsidRPr="00CD56AB">
        <w:rPr>
          <w:sz w:val="22"/>
          <w:szCs w:val="22"/>
        </w:rPr>
        <w:t xml:space="preserve">Gradnja Božić jednostavno društvo s ograničenom odgovornošću za graditeljstvo, usluge i trgovinu, Zagreb, </w:t>
      </w:r>
      <w:proofErr w:type="spellStart"/>
      <w:r w:rsidR="00CD56AB" w:rsidRPr="00CD56AB">
        <w:rPr>
          <w:sz w:val="22"/>
          <w:szCs w:val="22"/>
        </w:rPr>
        <w:t>Delenšice</w:t>
      </w:r>
      <w:proofErr w:type="spellEnd"/>
      <w:r w:rsidR="00CD56AB" w:rsidRPr="00CD56AB">
        <w:rPr>
          <w:sz w:val="22"/>
          <w:szCs w:val="22"/>
        </w:rPr>
        <w:t xml:space="preserve"> </w:t>
      </w:r>
      <w:proofErr w:type="spellStart"/>
      <w:r w:rsidR="00CD56AB" w:rsidRPr="00CD56AB">
        <w:rPr>
          <w:sz w:val="22"/>
          <w:szCs w:val="22"/>
        </w:rPr>
        <w:t>20</w:t>
      </w:r>
      <w:proofErr w:type="spellEnd"/>
      <w:r w:rsidR="00CD56AB" w:rsidRPr="00CD56AB">
        <w:rPr>
          <w:sz w:val="22"/>
          <w:szCs w:val="22"/>
        </w:rPr>
        <w:t xml:space="preserve">, </w:t>
      </w:r>
      <w:proofErr w:type="spellStart"/>
      <w:r w:rsidR="00CD56AB" w:rsidRPr="00CD56AB">
        <w:rPr>
          <w:sz w:val="22"/>
          <w:szCs w:val="22"/>
        </w:rPr>
        <w:t>OIB</w:t>
      </w:r>
      <w:proofErr w:type="spellEnd"/>
      <w:r w:rsidR="00CD56AB" w:rsidRPr="00CD56AB">
        <w:rPr>
          <w:sz w:val="22"/>
          <w:szCs w:val="22"/>
        </w:rPr>
        <w:t xml:space="preserve">: </w:t>
      </w:r>
      <w:proofErr w:type="spellStart"/>
      <w:r w:rsidR="00CD56AB" w:rsidRPr="00CD56AB">
        <w:rPr>
          <w:sz w:val="22"/>
          <w:szCs w:val="22"/>
        </w:rPr>
        <w:t>18466229807</w:t>
      </w:r>
      <w:proofErr w:type="spellEnd"/>
      <w:r w:rsidRPr="00CD56AB">
        <w:rPr>
          <w:sz w:val="22"/>
          <w:szCs w:val="22"/>
        </w:rPr>
        <w:t xml:space="preserve">, dana </w:t>
      </w:r>
      <w:proofErr w:type="spellStart"/>
      <w:r w:rsidR="0071169D" w:rsidRPr="00CD56AB">
        <w:rPr>
          <w:sz w:val="22"/>
          <w:szCs w:val="22"/>
        </w:rPr>
        <w:t>18</w:t>
      </w:r>
      <w:proofErr w:type="spellEnd"/>
      <w:r w:rsidRPr="00CD56AB">
        <w:rPr>
          <w:sz w:val="22"/>
          <w:szCs w:val="22"/>
        </w:rPr>
        <w:t xml:space="preserve">. lipnja </w:t>
      </w:r>
      <w:proofErr w:type="spellStart"/>
      <w:r w:rsidRPr="00CD56AB">
        <w:rPr>
          <w:sz w:val="22"/>
          <w:szCs w:val="22"/>
        </w:rPr>
        <w:t>2019.</w:t>
      </w:r>
      <w:r w:rsidR="0071169D" w:rsidRPr="00CD56AB">
        <w:rPr>
          <w:sz w:val="22"/>
          <w:szCs w:val="22"/>
        </w:rPr>
        <w:t>g</w:t>
      </w:r>
      <w:proofErr w:type="spellEnd"/>
      <w:r w:rsidR="0071169D" w:rsidRPr="00CD56AB">
        <w:rPr>
          <w:sz w:val="22"/>
          <w:szCs w:val="22"/>
        </w:rPr>
        <w:t>.,</w:t>
      </w:r>
    </w:p>
    <w:p w:rsidRDefault="00BF0886" w:rsidP="00BF0886" w:rsidR="00BF0886" w:rsidRPr="00CD56AB">
      <w:pPr>
        <w:rPr>
          <w:sz w:val="22"/>
          <w:szCs w:val="22"/>
        </w:rPr>
      </w:pPr>
    </w:p>
    <w:p w:rsidRDefault="00BF0886" w:rsidP="00BF0886" w:rsidR="00BF0886" w:rsidRPr="00CD56AB">
      <w:pPr>
        <w:jc w:val="center"/>
        <w:rPr>
          <w:sz w:val="22"/>
          <w:szCs w:val="22"/>
        </w:rPr>
      </w:pPr>
      <w:r w:rsidRPr="00CD56AB">
        <w:rPr>
          <w:sz w:val="22"/>
          <w:szCs w:val="22"/>
        </w:rPr>
        <w:t xml:space="preserve">r i j e š i o </w:t>
      </w:r>
      <w:r w:rsidR="0071169D" w:rsidRPr="00CD56AB">
        <w:rPr>
          <w:sz w:val="22"/>
          <w:szCs w:val="22"/>
        </w:rPr>
        <w:t xml:space="preserve">  </w:t>
      </w:r>
      <w:r w:rsidRPr="00CD56AB">
        <w:rPr>
          <w:sz w:val="22"/>
          <w:szCs w:val="22"/>
        </w:rPr>
        <w:t>j e</w:t>
      </w:r>
      <w:r w:rsidR="0071169D" w:rsidRPr="00CD56AB">
        <w:rPr>
          <w:sz w:val="22"/>
          <w:szCs w:val="22"/>
        </w:rPr>
        <w:t>:</w:t>
      </w:r>
    </w:p>
    <w:p w:rsidRDefault="00BF0886" w:rsidP="00BF0886" w:rsidR="00BF0886" w:rsidRPr="00CD56AB">
      <w:pPr>
        <w:rPr>
          <w:sz w:val="22"/>
          <w:szCs w:val="22"/>
        </w:rPr>
      </w:pPr>
    </w:p>
    <w:p w:rsidRDefault="00BF0886" w:rsidP="0071169D" w:rsidR="00BF0886" w:rsidRPr="00CD56AB">
      <w:pPr>
        <w:ind w:firstLine="709"/>
        <w:jc w:val="both"/>
        <w:rPr>
          <w:sz w:val="22"/>
          <w:szCs w:val="22"/>
        </w:rPr>
      </w:pPr>
      <w:r w:rsidRPr="00CD56AB">
        <w:rPr>
          <w:sz w:val="22"/>
          <w:szCs w:val="22"/>
        </w:rPr>
        <w:t xml:space="preserve">1. Pozivaju se osobe koje imaju pravni interes da se provede stečajni postupak nad dužnikom </w:t>
      </w:r>
      <w:r w:rsidR="00CD56AB" w:rsidRPr="00CD56AB">
        <w:rPr>
          <w:sz w:val="22"/>
          <w:szCs w:val="22"/>
        </w:rPr>
        <w:t xml:space="preserve">Gradnja Božić jednostavno društvo s ograničenom odgovornošću za graditeljstvo, usluge i trgovinu, Zagreb, </w:t>
      </w:r>
      <w:proofErr w:type="spellStart"/>
      <w:r w:rsidR="00CD56AB" w:rsidRPr="00CD56AB">
        <w:rPr>
          <w:sz w:val="22"/>
          <w:szCs w:val="22"/>
        </w:rPr>
        <w:t>Delenšice</w:t>
      </w:r>
      <w:proofErr w:type="spellEnd"/>
      <w:r w:rsidR="00CD56AB" w:rsidRPr="00CD56AB">
        <w:rPr>
          <w:sz w:val="22"/>
          <w:szCs w:val="22"/>
        </w:rPr>
        <w:t xml:space="preserve"> </w:t>
      </w:r>
      <w:proofErr w:type="spellStart"/>
      <w:r w:rsidR="00CD56AB" w:rsidRPr="00CD56AB">
        <w:rPr>
          <w:sz w:val="22"/>
          <w:szCs w:val="22"/>
        </w:rPr>
        <w:t>20</w:t>
      </w:r>
      <w:proofErr w:type="spellEnd"/>
      <w:r w:rsidR="00CD56AB" w:rsidRPr="00CD56AB">
        <w:rPr>
          <w:sz w:val="22"/>
          <w:szCs w:val="22"/>
        </w:rPr>
        <w:t xml:space="preserve">, </w:t>
      </w:r>
      <w:proofErr w:type="spellStart"/>
      <w:r w:rsidR="00CD56AB" w:rsidRPr="00CD56AB">
        <w:rPr>
          <w:sz w:val="22"/>
          <w:szCs w:val="22"/>
        </w:rPr>
        <w:t>OIB</w:t>
      </w:r>
      <w:proofErr w:type="spellEnd"/>
      <w:r w:rsidR="00CD56AB" w:rsidRPr="00CD56AB">
        <w:rPr>
          <w:sz w:val="22"/>
          <w:szCs w:val="22"/>
        </w:rPr>
        <w:t xml:space="preserve">: </w:t>
      </w:r>
      <w:proofErr w:type="spellStart"/>
      <w:r w:rsidR="00CD56AB" w:rsidRPr="00CD56AB">
        <w:rPr>
          <w:sz w:val="22"/>
          <w:szCs w:val="22"/>
        </w:rPr>
        <w:t>18466229807</w:t>
      </w:r>
      <w:proofErr w:type="spellEnd"/>
      <w:r w:rsidRPr="00CD56AB">
        <w:rPr>
          <w:sz w:val="22"/>
          <w:szCs w:val="22"/>
        </w:rPr>
        <w:t xml:space="preserve">, da u roku petnaest dana od dana objave ovog rješenja, uplate iznos od 10.000,00 kn na ime predujma za namirenje troškova prethodnog i otvorenog stečajnog postupka na sudski depozit ovog suda </w:t>
      </w:r>
      <w:proofErr w:type="spellStart"/>
      <w:r w:rsidRPr="00CD56AB">
        <w:rPr>
          <w:sz w:val="22"/>
          <w:szCs w:val="22"/>
        </w:rPr>
        <w:t>IBAN</w:t>
      </w:r>
      <w:proofErr w:type="spellEnd"/>
      <w:r w:rsidRPr="00CD56AB">
        <w:rPr>
          <w:sz w:val="22"/>
          <w:szCs w:val="22"/>
        </w:rPr>
        <w:t xml:space="preserve">: </w:t>
      </w:r>
      <w:proofErr w:type="spellStart"/>
      <w:r w:rsidRPr="00CD56AB">
        <w:rPr>
          <w:sz w:val="22"/>
          <w:szCs w:val="22"/>
        </w:rPr>
        <w:t>HR9223900011300000460</w:t>
      </w:r>
      <w:proofErr w:type="spellEnd"/>
      <w:r w:rsidRPr="00CD56AB">
        <w:rPr>
          <w:sz w:val="22"/>
          <w:szCs w:val="22"/>
        </w:rPr>
        <w:t xml:space="preserve"> otvoren kod Hrvatske poštanske banke d.d., Zagreb, pozivom na broj 05-295118, te da u istom roku potvrdu o uplati dostavi u sudski spis.</w:t>
      </w:r>
    </w:p>
    <w:p w:rsidRDefault="00BF0886" w:rsidP="0071169D" w:rsidR="00BF0886" w:rsidRPr="00CD56AB">
      <w:pPr>
        <w:ind w:firstLine="709"/>
        <w:jc w:val="both"/>
        <w:rPr>
          <w:sz w:val="22"/>
          <w:szCs w:val="22"/>
        </w:rPr>
      </w:pPr>
      <w:r w:rsidRPr="00CD56AB">
        <w:rPr>
          <w:sz w:val="22"/>
          <w:szCs w:val="22"/>
        </w:rPr>
        <w:t>2. Ukoliko vjerovnici dužnika ne postupe u skladu s točkom 1. ovog rješenja, sud će donijeti odluku o otvaranju i zaključenju ovog stečajnog postupka sukladno čl. 132. st. 2. Stečajnog zakona.</w:t>
      </w:r>
    </w:p>
    <w:p w:rsidRDefault="00BF0886" w:rsidP="00BF0886" w:rsidR="00BF0886" w:rsidRPr="00CD56AB">
      <w:pPr>
        <w:rPr>
          <w:sz w:val="22"/>
          <w:szCs w:val="22"/>
        </w:rPr>
      </w:pPr>
    </w:p>
    <w:p w:rsidRDefault="00BF0886" w:rsidP="00BF0886" w:rsidR="00BF0886" w:rsidRPr="00CD56AB">
      <w:pPr>
        <w:jc w:val="center"/>
        <w:rPr>
          <w:sz w:val="22"/>
          <w:szCs w:val="22"/>
        </w:rPr>
      </w:pPr>
      <w:r w:rsidRPr="00CD56AB">
        <w:rPr>
          <w:sz w:val="22"/>
          <w:szCs w:val="22"/>
        </w:rPr>
        <w:t>Obrazloženje</w:t>
      </w:r>
    </w:p>
    <w:p w:rsidRDefault="00BF0886" w:rsidP="00BF0886" w:rsidR="00BF0886" w:rsidRPr="00CD56AB">
      <w:pPr>
        <w:rPr>
          <w:sz w:val="22"/>
          <w:szCs w:val="22"/>
        </w:rPr>
      </w:pPr>
    </w:p>
    <w:p w:rsidRDefault="00BF0886" w:rsidP="0071169D" w:rsidR="00BF0886" w:rsidRPr="00CD56AB">
      <w:pPr>
        <w:ind w:firstLine="709"/>
        <w:jc w:val="both"/>
        <w:rPr>
          <w:sz w:val="22"/>
          <w:szCs w:val="22"/>
        </w:rPr>
      </w:pPr>
      <w:r w:rsidRPr="00CD56AB">
        <w:rPr>
          <w:sz w:val="22"/>
          <w:szCs w:val="22"/>
        </w:rPr>
        <w:t xml:space="preserve">Sud je odredio pozvati vjerovnike i zainteresirane na uplatu iznosa od </w:t>
      </w:r>
      <w:proofErr w:type="spellStart"/>
      <w:r w:rsidRPr="00CD56AB">
        <w:rPr>
          <w:sz w:val="22"/>
          <w:szCs w:val="22"/>
        </w:rPr>
        <w:t>10.000</w:t>
      </w:r>
      <w:proofErr w:type="spellEnd"/>
      <w:r w:rsidRPr="00CD56AB">
        <w:rPr>
          <w:sz w:val="22"/>
          <w:szCs w:val="22"/>
        </w:rPr>
        <w:t>,</w:t>
      </w:r>
      <w:proofErr w:type="spellStart"/>
      <w:r w:rsidRPr="00CD56AB">
        <w:rPr>
          <w:sz w:val="22"/>
          <w:szCs w:val="22"/>
        </w:rPr>
        <w:t>00</w:t>
      </w:r>
      <w:proofErr w:type="spellEnd"/>
      <w:r w:rsidRPr="00CD56AB">
        <w:rPr>
          <w:sz w:val="22"/>
          <w:szCs w:val="22"/>
        </w:rPr>
        <w:t xml:space="preserve"> kn,</w:t>
      </w:r>
      <w:r w:rsidR="0071169D" w:rsidRPr="00CD56AB">
        <w:rPr>
          <w:sz w:val="22"/>
          <w:szCs w:val="22"/>
        </w:rPr>
        <w:t xml:space="preserve"> </w:t>
      </w:r>
      <w:r w:rsidRPr="00CD56AB">
        <w:rPr>
          <w:sz w:val="22"/>
          <w:szCs w:val="22"/>
        </w:rPr>
        <w:t xml:space="preserve">koji iznos smatra dostatnim za provođenje redovitog postupka do eventualnog zaključenja postupka po čl. 293. Stečajnog zakona </w:t>
      </w:r>
      <w:r w:rsidR="00CD56AB" w:rsidRPr="00CD56AB">
        <w:rPr>
          <w:sz w:val="22"/>
          <w:szCs w:val="22"/>
        </w:rPr>
        <w:t xml:space="preserve">(„Narodne novine“, broj </w:t>
      </w:r>
      <w:proofErr w:type="spellStart"/>
      <w:r w:rsidRPr="00CD56AB">
        <w:rPr>
          <w:sz w:val="22"/>
          <w:szCs w:val="22"/>
        </w:rPr>
        <w:t>71</w:t>
      </w:r>
      <w:proofErr w:type="spellEnd"/>
      <w:r w:rsidRPr="00CD56AB">
        <w:rPr>
          <w:sz w:val="22"/>
          <w:szCs w:val="22"/>
        </w:rPr>
        <w:t>/</w:t>
      </w:r>
      <w:proofErr w:type="spellStart"/>
      <w:r w:rsidRPr="00CD56AB">
        <w:rPr>
          <w:sz w:val="22"/>
          <w:szCs w:val="22"/>
        </w:rPr>
        <w:t>15</w:t>
      </w:r>
      <w:proofErr w:type="spellEnd"/>
      <w:r w:rsidR="00CD56AB" w:rsidRPr="00CD56AB">
        <w:rPr>
          <w:sz w:val="22"/>
          <w:szCs w:val="22"/>
        </w:rPr>
        <w:t>;</w:t>
      </w:r>
      <w:r w:rsidRPr="00CD56AB">
        <w:rPr>
          <w:sz w:val="22"/>
          <w:szCs w:val="22"/>
        </w:rPr>
        <w:t xml:space="preserve"> dalje: </w:t>
      </w:r>
      <w:proofErr w:type="spellStart"/>
      <w:r w:rsidRPr="00CD56AB">
        <w:rPr>
          <w:sz w:val="22"/>
          <w:szCs w:val="22"/>
        </w:rPr>
        <w:t>SZ</w:t>
      </w:r>
      <w:proofErr w:type="spellEnd"/>
      <w:r w:rsidRPr="00CD56AB">
        <w:rPr>
          <w:sz w:val="22"/>
          <w:szCs w:val="22"/>
        </w:rPr>
        <w:t>-a).</w:t>
      </w:r>
    </w:p>
    <w:p w:rsidRDefault="00BF0886" w:rsidP="0071169D" w:rsidR="00BF0886" w:rsidRPr="00CD56AB">
      <w:pPr>
        <w:ind w:firstLine="709"/>
        <w:jc w:val="both"/>
        <w:rPr>
          <w:sz w:val="22"/>
          <w:szCs w:val="22"/>
        </w:rPr>
      </w:pPr>
      <w:r w:rsidRPr="00CD56AB">
        <w:rPr>
          <w:sz w:val="22"/>
          <w:szCs w:val="22"/>
        </w:rPr>
        <w:t>Na dan pisanja ovog rješenja nije evidentirana imovina stečajnog dužnika koja bi ušla</w:t>
      </w:r>
      <w:r w:rsidR="0071169D" w:rsidRPr="00CD56AB">
        <w:rPr>
          <w:sz w:val="22"/>
          <w:szCs w:val="22"/>
        </w:rPr>
        <w:t xml:space="preserve"> </w:t>
      </w:r>
      <w:r w:rsidRPr="00CD56AB">
        <w:rPr>
          <w:sz w:val="22"/>
          <w:szCs w:val="22"/>
        </w:rPr>
        <w:t>u stečajnu masu, što je vidljivo iz dokumentacije, koja prileži spisu, pa nije moguće</w:t>
      </w:r>
      <w:r w:rsidR="0071169D" w:rsidRPr="00CD56AB">
        <w:rPr>
          <w:sz w:val="22"/>
          <w:szCs w:val="22"/>
        </w:rPr>
        <w:t xml:space="preserve"> </w:t>
      </w:r>
      <w:r w:rsidRPr="00CD56AB">
        <w:rPr>
          <w:sz w:val="22"/>
          <w:szCs w:val="22"/>
        </w:rPr>
        <w:t>ekonomsko namirenje vjerovnika. Ukoliko vjerovnici imaju interes ostvariti pravo na vođenje stečajnog postupka dužni su predujmiti troškove kako je određeno u izreci, sve u skladu s čl. 132. st. 1. SZ-a.</w:t>
      </w:r>
    </w:p>
    <w:p w:rsidRDefault="00BF0886" w:rsidP="00BF0886" w:rsidR="00BF0886" w:rsidRPr="00CD56AB">
      <w:pPr>
        <w:rPr>
          <w:sz w:val="22"/>
          <w:szCs w:val="22"/>
        </w:rPr>
      </w:pPr>
    </w:p>
    <w:p w:rsidRDefault="00BF0886" w:rsidP="00BF0886" w:rsidR="00BF0886" w:rsidRPr="00CD56AB">
      <w:pPr>
        <w:jc w:val="center"/>
        <w:rPr>
          <w:sz w:val="22"/>
          <w:szCs w:val="22"/>
        </w:rPr>
      </w:pPr>
      <w:r w:rsidRPr="00CD56AB">
        <w:rPr>
          <w:sz w:val="22"/>
          <w:szCs w:val="22"/>
        </w:rPr>
        <w:t xml:space="preserve">U Zagrebu, </w:t>
      </w:r>
      <w:proofErr w:type="spellStart"/>
      <w:r w:rsidRPr="00CD56AB">
        <w:rPr>
          <w:sz w:val="22"/>
          <w:szCs w:val="22"/>
        </w:rPr>
        <w:t>1</w:t>
      </w:r>
      <w:r w:rsidR="0071169D" w:rsidRPr="00CD56AB">
        <w:rPr>
          <w:sz w:val="22"/>
          <w:szCs w:val="22"/>
        </w:rPr>
        <w:t>8</w:t>
      </w:r>
      <w:proofErr w:type="spellEnd"/>
      <w:r w:rsidRPr="00CD56AB">
        <w:rPr>
          <w:sz w:val="22"/>
          <w:szCs w:val="22"/>
        </w:rPr>
        <w:t xml:space="preserve">. lipnja </w:t>
      </w:r>
      <w:proofErr w:type="spellStart"/>
      <w:r w:rsidRPr="00CD56AB">
        <w:rPr>
          <w:sz w:val="22"/>
          <w:szCs w:val="22"/>
        </w:rPr>
        <w:t>2019.</w:t>
      </w:r>
      <w:r w:rsidR="0071169D" w:rsidRPr="00CD56AB">
        <w:rPr>
          <w:sz w:val="22"/>
          <w:szCs w:val="22"/>
        </w:rPr>
        <w:t>g</w:t>
      </w:r>
      <w:proofErr w:type="spellEnd"/>
      <w:r w:rsidR="0071169D" w:rsidRPr="00CD56AB">
        <w:rPr>
          <w:sz w:val="22"/>
          <w:szCs w:val="22"/>
        </w:rPr>
        <w:t>.</w:t>
      </w:r>
    </w:p>
    <w:p w:rsidRDefault="00BF0886" w:rsidP="00BF0886" w:rsidR="00BF0886" w:rsidRPr="00CD56AB">
      <w:pPr>
        <w:rPr>
          <w:sz w:val="22"/>
          <w:szCs w:val="22"/>
        </w:rPr>
      </w:pPr>
    </w:p>
    <w:p w:rsidRDefault="0071169D" w:rsidP="00B33209" w:rsidR="0071169D" w:rsidRPr="00CD56AB">
      <w:pPr>
        <w:pStyle w:val="Tijeloteksta"/>
        <w:tabs>
          <w:tab w:pos="720" w:val="left"/>
        </w:tabs>
        <w:ind w:right="-422"/>
        <w:rPr>
          <w:sz w:val="22"/>
          <w:szCs w:val="22"/>
        </w:rPr>
      </w:pPr>
      <w:r w:rsidRPr="00CD56AB">
        <w:rPr>
          <w:sz w:val="22"/>
          <w:szCs w:val="22"/>
        </w:rPr>
        <w:tab/>
      </w:r>
      <w:r w:rsidRPr="00CD56AB">
        <w:rPr>
          <w:sz w:val="22"/>
          <w:szCs w:val="22"/>
        </w:rPr>
        <w:tab/>
      </w:r>
      <w:r w:rsidRPr="00CD56AB">
        <w:rPr>
          <w:sz w:val="22"/>
          <w:szCs w:val="22"/>
        </w:rPr>
        <w:tab/>
      </w:r>
      <w:r w:rsidRPr="00CD56AB">
        <w:rPr>
          <w:sz w:val="22"/>
          <w:szCs w:val="22"/>
        </w:rPr>
        <w:tab/>
      </w:r>
      <w:r w:rsidRPr="00CD56AB">
        <w:rPr>
          <w:sz w:val="22"/>
          <w:szCs w:val="22"/>
        </w:rPr>
        <w:tab/>
      </w:r>
      <w:r w:rsidRPr="00CD56AB">
        <w:rPr>
          <w:sz w:val="22"/>
          <w:szCs w:val="22"/>
        </w:rPr>
        <w:tab/>
      </w:r>
      <w:r w:rsidRPr="00CD56AB">
        <w:rPr>
          <w:sz w:val="22"/>
          <w:szCs w:val="22"/>
        </w:rPr>
        <w:tab/>
      </w:r>
      <w:r w:rsidRPr="00CD56AB">
        <w:rPr>
          <w:sz w:val="22"/>
          <w:szCs w:val="22"/>
        </w:rPr>
        <w:tab/>
      </w:r>
      <w:r w:rsidRPr="00CD56AB">
        <w:rPr>
          <w:sz w:val="22"/>
          <w:szCs w:val="22"/>
        </w:rPr>
        <w:tab/>
        <w:t>SUDAC:</w:t>
      </w:r>
    </w:p>
    <w:p w:rsidRDefault="0071169D" w:rsidP="00B33209" w:rsidR="0071169D" w:rsidRPr="00CD56AB">
      <w:pPr>
        <w:pStyle w:val="Tijeloteksta"/>
        <w:tabs>
          <w:tab w:pos="720" w:val="left"/>
        </w:tabs>
        <w:ind w:right="-422"/>
        <w:rPr>
          <w:sz w:val="22"/>
          <w:szCs w:val="22"/>
        </w:rPr>
      </w:pPr>
      <w:r w:rsidRPr="00CD56AB">
        <w:rPr>
          <w:sz w:val="22"/>
          <w:szCs w:val="22"/>
        </w:rPr>
        <w:tab/>
      </w:r>
      <w:r w:rsidRPr="00CD56AB">
        <w:rPr>
          <w:sz w:val="22"/>
          <w:szCs w:val="22"/>
        </w:rPr>
        <w:tab/>
      </w:r>
      <w:r w:rsidRPr="00CD56AB">
        <w:rPr>
          <w:sz w:val="22"/>
          <w:szCs w:val="22"/>
        </w:rPr>
        <w:tab/>
      </w:r>
      <w:r w:rsidRPr="00CD56AB">
        <w:rPr>
          <w:sz w:val="22"/>
          <w:szCs w:val="22"/>
        </w:rPr>
        <w:tab/>
      </w:r>
      <w:r w:rsidRPr="00CD56AB">
        <w:rPr>
          <w:sz w:val="22"/>
          <w:szCs w:val="22"/>
        </w:rPr>
        <w:tab/>
      </w:r>
      <w:r w:rsidRPr="00CD56AB">
        <w:rPr>
          <w:sz w:val="22"/>
          <w:szCs w:val="22"/>
        </w:rPr>
        <w:tab/>
      </w:r>
      <w:r w:rsidRPr="00CD56AB">
        <w:rPr>
          <w:sz w:val="22"/>
          <w:szCs w:val="22"/>
        </w:rPr>
        <w:tab/>
      </w:r>
      <w:r w:rsidRPr="00CD56AB">
        <w:rPr>
          <w:sz w:val="22"/>
          <w:szCs w:val="22"/>
        </w:rPr>
        <w:tab/>
      </w:r>
      <w:r w:rsidRPr="00CD56AB">
        <w:rPr>
          <w:sz w:val="22"/>
          <w:szCs w:val="22"/>
        </w:rPr>
        <w:tab/>
        <w:t>Hrvoje Lukšić</w:t>
      </w:r>
      <w:r w:rsidR="005D765E">
        <w:rPr>
          <w:sz w:val="22"/>
          <w:szCs w:val="22"/>
        </w:rPr>
        <w:t>, v.r.</w:t>
      </w:r>
    </w:p>
    <w:p w:rsidRDefault="0071169D" w:rsidP="00BF0886" w:rsidR="0071169D" w:rsidRPr="00CD56AB">
      <w:pPr>
        <w:rPr>
          <w:sz w:val="22"/>
          <w:szCs w:val="22"/>
        </w:rPr>
      </w:pPr>
    </w:p>
    <w:p w:rsidRDefault="0071169D" w:rsidP="00BF0886" w:rsidR="0071169D" w:rsidRPr="00CD56AB">
      <w:pPr>
        <w:rPr>
          <w:sz w:val="22"/>
          <w:szCs w:val="22"/>
        </w:rPr>
      </w:pPr>
    </w:p>
    <w:p w:rsidRDefault="00BF0886" w:rsidP="00F61245" w:rsidR="00BF0886" w:rsidRPr="00CD56AB">
      <w:pPr>
        <w:jc w:val="both"/>
        <w:rPr>
          <w:sz w:val="22"/>
          <w:szCs w:val="22"/>
        </w:rPr>
      </w:pPr>
      <w:r w:rsidRPr="00CD56AB">
        <w:rPr>
          <w:sz w:val="22"/>
          <w:szCs w:val="22"/>
        </w:rPr>
        <w:t>POUKA O PRAVNOM LIJEKU:</w:t>
      </w:r>
    </w:p>
    <w:p w:rsidRDefault="00BF0886" w:rsidP="00F61245" w:rsidR="00BF0886" w:rsidRPr="00CD56AB">
      <w:pPr>
        <w:jc w:val="both"/>
        <w:rPr>
          <w:sz w:val="22"/>
          <w:szCs w:val="22"/>
        </w:rPr>
      </w:pPr>
      <w:r w:rsidRPr="00CD56AB">
        <w:rPr>
          <w:sz w:val="22"/>
          <w:szCs w:val="22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BF0886" w:rsidP="00BF0886" w:rsidR="00BF0886" w:rsidRPr="00CD56AB">
      <w:pPr>
        <w:rPr>
          <w:sz w:val="22"/>
          <w:szCs w:val="22"/>
        </w:rPr>
      </w:pPr>
    </w:p>
    <w:p w:rsidRDefault="005D765E" w:rsidP="00B33209" w:rsidR="005D765E" w:rsidRPr="005D765E">
      <w:pPr>
        <w:jc w:val="right"/>
        <w:rPr>
          <w:sz w:val="22"/>
          <w:szCs w:val="22"/>
        </w:rPr>
      </w:pPr>
      <w:r w:rsidRPr="005D765E">
        <w:rPr>
          <w:sz w:val="22"/>
          <w:szCs w:val="22"/>
        </w:rPr>
        <w:t>Za točnost otpravka – ovlašteni službenik</w:t>
      </w:r>
    </w:p>
    <w:p w:rsidRDefault="005D765E" w:rsidP="000B65C0" w:rsidR="005D765E" w:rsidRPr="005D765E">
      <w:pPr>
        <w:jc w:val="right"/>
        <w:rPr>
          <w:sz w:val="22"/>
          <w:szCs w:val="22"/>
        </w:rPr>
      </w:pPr>
      <w:r w:rsidRPr="005D765E">
        <w:rPr>
          <w:sz w:val="22"/>
          <w:szCs w:val="22"/>
        </w:rPr>
        <w:t>Kristina Bujanić</w:t>
      </w:r>
    </w:p>
    <w:p w:rsidRDefault="00D733BC" w:rsidP="00F61245" w:rsidR="00D733BC" w:rsidRPr="00CD56AB">
      <w:pPr>
        <w:jc w:val="both"/>
        <w:rPr>
          <w:sz w:val="22"/>
          <w:szCs w:val="22"/>
        </w:rPr>
      </w:pPr>
    </w:p>
    <w:sectPr w:rsidSect="0071169D" w:rsidR="00D733BC" w:rsidRPr="00CD56AB">
      <w:headerReference w:type="even" r:id="rId10"/>
      <w:headerReference w:type="default" r:id="rId11"/>
      <w:pgSz w:h="16838" w:w="11906"/>
      <w:pgMar w:gutter="0" w:footer="720" w:header="720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91C" w:rsidR="0069491C">
      <w:r>
        <w:separator/>
      </w:r>
    </w:p>
  </w:endnote>
  <w:endnote w:id="0" w:type="continuationSeparator">
    <w:p w:rsidRDefault="0069491C" w:rsidR="00694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91C" w:rsidR="0069491C">
      <w:r>
        <w:separator/>
      </w:r>
    </w:p>
  </w:footnote>
  <w:footnote w:id="0" w:type="continuationSeparator">
    <w:p w:rsidRDefault="0069491C" w:rsidR="006949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42B7" w:rsidR="001842B7">
    <w:pPr>
      <w:pStyle w:val="Zaglavlje"/>
    </w:pPr>
  </w:p>
  <w:p w:rsidRDefault="001842B7" w:rsidR="001842B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42B7" w:rsidR="001842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56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42B7" w:rsidP="008A2D28" w:rsidR="001842B7">
    <w:pPr>
      <w:pStyle w:val="Zaglavlje"/>
      <w:jc w:val="right"/>
    </w:pPr>
  </w:p>
  <w:p w:rsidRDefault="001842B7" w:rsidR="001842B7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23A52"/>
    <w:multiLevelType w:val="hybridMultilevel"/>
    <w:tmpl w:val="6DBC2D26"/>
    <w:lvl w:tplc="27007CC0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3CA6ED3"/>
    <w:multiLevelType w:val="hybridMultilevel"/>
    <w:tmpl w:val="BDF619D6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DB1E25"/>
    <w:multiLevelType w:val="hybridMultilevel"/>
    <w:tmpl w:val="AB7410B6"/>
    <w:lvl w:tplc="3034BB36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3A4ABA"/>
    <w:multiLevelType w:val="multilevel"/>
    <w:tmpl w:val="23107EA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1C6D4156"/>
    <w:multiLevelType w:val="hybridMultilevel"/>
    <w:tmpl w:val="C7FCAE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9534D9"/>
    <w:multiLevelType w:val="hybridMultilevel"/>
    <w:tmpl w:val="DAB60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33483"/>
    <w:multiLevelType w:val="hybridMultilevel"/>
    <w:tmpl w:val="292E5694"/>
    <w:lvl w:tplc="DF4879C6" w:ilvl="0">
      <w:start w:val="4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6DA63CDD"/>
    <w:multiLevelType w:val="hybridMultilevel"/>
    <w:tmpl w:val="4CDA94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FB6FDC"/>
    <w:multiLevelType w:val="hybridMultilevel"/>
    <w:tmpl w:val="831C6E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10D1"/>
    <w:rsid w:val="00015213"/>
    <w:rsid w:val="00021C1F"/>
    <w:rsid w:val="000427A9"/>
    <w:rsid w:val="0008604C"/>
    <w:rsid w:val="000A1782"/>
    <w:rsid w:val="000A597B"/>
    <w:rsid w:val="000D3F04"/>
    <w:rsid w:val="00117DC7"/>
    <w:rsid w:val="00122BA5"/>
    <w:rsid w:val="00127D96"/>
    <w:rsid w:val="00130DE2"/>
    <w:rsid w:val="001842B7"/>
    <w:rsid w:val="00191680"/>
    <w:rsid w:val="00194BEC"/>
    <w:rsid w:val="0019740F"/>
    <w:rsid w:val="001A7089"/>
    <w:rsid w:val="001B22F9"/>
    <w:rsid w:val="001B6F6D"/>
    <w:rsid w:val="001C5CAD"/>
    <w:rsid w:val="00210B3E"/>
    <w:rsid w:val="002257D7"/>
    <w:rsid w:val="002348CF"/>
    <w:rsid w:val="00253F97"/>
    <w:rsid w:val="00262AD4"/>
    <w:rsid w:val="00274344"/>
    <w:rsid w:val="00281D56"/>
    <w:rsid w:val="002A00FB"/>
    <w:rsid w:val="002B1123"/>
    <w:rsid w:val="002B1179"/>
    <w:rsid w:val="002B5BA2"/>
    <w:rsid w:val="002F24E2"/>
    <w:rsid w:val="002F4B67"/>
    <w:rsid w:val="00305F1B"/>
    <w:rsid w:val="0032633B"/>
    <w:rsid w:val="003264AC"/>
    <w:rsid w:val="003362EB"/>
    <w:rsid w:val="00336A5A"/>
    <w:rsid w:val="003413B5"/>
    <w:rsid w:val="00374E05"/>
    <w:rsid w:val="00377EBE"/>
    <w:rsid w:val="00386848"/>
    <w:rsid w:val="003A33C3"/>
    <w:rsid w:val="003A44FB"/>
    <w:rsid w:val="003A6C51"/>
    <w:rsid w:val="003B30F5"/>
    <w:rsid w:val="003B3A8A"/>
    <w:rsid w:val="003C0BFB"/>
    <w:rsid w:val="003F2137"/>
    <w:rsid w:val="003F29CF"/>
    <w:rsid w:val="004110D1"/>
    <w:rsid w:val="00416640"/>
    <w:rsid w:val="00416ED1"/>
    <w:rsid w:val="0042086E"/>
    <w:rsid w:val="00426F43"/>
    <w:rsid w:val="00430BA5"/>
    <w:rsid w:val="00431696"/>
    <w:rsid w:val="0045591D"/>
    <w:rsid w:val="0046650B"/>
    <w:rsid w:val="00466E34"/>
    <w:rsid w:val="00486F8E"/>
    <w:rsid w:val="004B3947"/>
    <w:rsid w:val="004B4164"/>
    <w:rsid w:val="0050264E"/>
    <w:rsid w:val="005078B0"/>
    <w:rsid w:val="005224D6"/>
    <w:rsid w:val="005317C7"/>
    <w:rsid w:val="00540285"/>
    <w:rsid w:val="00540BDC"/>
    <w:rsid w:val="00547635"/>
    <w:rsid w:val="00565603"/>
    <w:rsid w:val="00566E4D"/>
    <w:rsid w:val="0056717F"/>
    <w:rsid w:val="0057417B"/>
    <w:rsid w:val="00587552"/>
    <w:rsid w:val="00597CA8"/>
    <w:rsid w:val="005A09BF"/>
    <w:rsid w:val="005B06FE"/>
    <w:rsid w:val="005B6E26"/>
    <w:rsid w:val="005B6FF5"/>
    <w:rsid w:val="005C19C4"/>
    <w:rsid w:val="005D0EF1"/>
    <w:rsid w:val="005D765E"/>
    <w:rsid w:val="005D7E53"/>
    <w:rsid w:val="005E4E07"/>
    <w:rsid w:val="00600816"/>
    <w:rsid w:val="00610A40"/>
    <w:rsid w:val="00616A97"/>
    <w:rsid w:val="00616F17"/>
    <w:rsid w:val="0061710A"/>
    <w:rsid w:val="00630846"/>
    <w:rsid w:val="00635DDD"/>
    <w:rsid w:val="00647846"/>
    <w:rsid w:val="0067271B"/>
    <w:rsid w:val="0069491C"/>
    <w:rsid w:val="006E116D"/>
    <w:rsid w:val="006F1EAA"/>
    <w:rsid w:val="006F3076"/>
    <w:rsid w:val="006F5380"/>
    <w:rsid w:val="00707AEB"/>
    <w:rsid w:val="0071169D"/>
    <w:rsid w:val="00721EEB"/>
    <w:rsid w:val="00726145"/>
    <w:rsid w:val="00726A5A"/>
    <w:rsid w:val="00730926"/>
    <w:rsid w:val="00735A88"/>
    <w:rsid w:val="007669E6"/>
    <w:rsid w:val="007704D9"/>
    <w:rsid w:val="00786319"/>
    <w:rsid w:val="00787F9A"/>
    <w:rsid w:val="00794D63"/>
    <w:rsid w:val="007C6DD7"/>
    <w:rsid w:val="00807E54"/>
    <w:rsid w:val="00811056"/>
    <w:rsid w:val="0082246F"/>
    <w:rsid w:val="00822F7D"/>
    <w:rsid w:val="008234F4"/>
    <w:rsid w:val="0084498B"/>
    <w:rsid w:val="00845420"/>
    <w:rsid w:val="00862B87"/>
    <w:rsid w:val="008647F5"/>
    <w:rsid w:val="0087232A"/>
    <w:rsid w:val="00873306"/>
    <w:rsid w:val="00875B4A"/>
    <w:rsid w:val="00891E22"/>
    <w:rsid w:val="0089380E"/>
    <w:rsid w:val="008A2D28"/>
    <w:rsid w:val="008B16B1"/>
    <w:rsid w:val="008F1769"/>
    <w:rsid w:val="00910845"/>
    <w:rsid w:val="00912D14"/>
    <w:rsid w:val="00932EBA"/>
    <w:rsid w:val="0093655A"/>
    <w:rsid w:val="009645BB"/>
    <w:rsid w:val="00990EB9"/>
    <w:rsid w:val="009A0E08"/>
    <w:rsid w:val="009A64D1"/>
    <w:rsid w:val="009C0978"/>
    <w:rsid w:val="009C5A30"/>
    <w:rsid w:val="009E5EAD"/>
    <w:rsid w:val="009F588B"/>
    <w:rsid w:val="009F5AB4"/>
    <w:rsid w:val="00A114AF"/>
    <w:rsid w:val="00A213A8"/>
    <w:rsid w:val="00A24068"/>
    <w:rsid w:val="00A35B0A"/>
    <w:rsid w:val="00A54727"/>
    <w:rsid w:val="00AC7D84"/>
    <w:rsid w:val="00AD1EF8"/>
    <w:rsid w:val="00AD59CD"/>
    <w:rsid w:val="00AE2F07"/>
    <w:rsid w:val="00AE422E"/>
    <w:rsid w:val="00AF37C9"/>
    <w:rsid w:val="00B124B5"/>
    <w:rsid w:val="00B21634"/>
    <w:rsid w:val="00B32E1F"/>
    <w:rsid w:val="00B3584C"/>
    <w:rsid w:val="00B439F6"/>
    <w:rsid w:val="00B56F3C"/>
    <w:rsid w:val="00B61BF2"/>
    <w:rsid w:val="00B73486"/>
    <w:rsid w:val="00BB01BC"/>
    <w:rsid w:val="00BB7774"/>
    <w:rsid w:val="00BC7BE2"/>
    <w:rsid w:val="00BE1019"/>
    <w:rsid w:val="00BF0886"/>
    <w:rsid w:val="00BF3543"/>
    <w:rsid w:val="00BF51FD"/>
    <w:rsid w:val="00C07D01"/>
    <w:rsid w:val="00C32D3A"/>
    <w:rsid w:val="00C47124"/>
    <w:rsid w:val="00C57CA7"/>
    <w:rsid w:val="00C6402C"/>
    <w:rsid w:val="00C71EDE"/>
    <w:rsid w:val="00C81F00"/>
    <w:rsid w:val="00C97424"/>
    <w:rsid w:val="00CB3F70"/>
    <w:rsid w:val="00CC6F49"/>
    <w:rsid w:val="00CD0887"/>
    <w:rsid w:val="00CD0A18"/>
    <w:rsid w:val="00CD41A0"/>
    <w:rsid w:val="00CD56AB"/>
    <w:rsid w:val="00CE49B4"/>
    <w:rsid w:val="00CE6628"/>
    <w:rsid w:val="00CF04E9"/>
    <w:rsid w:val="00D128C9"/>
    <w:rsid w:val="00D141CE"/>
    <w:rsid w:val="00D22326"/>
    <w:rsid w:val="00D441D7"/>
    <w:rsid w:val="00D47BA0"/>
    <w:rsid w:val="00D5439A"/>
    <w:rsid w:val="00D733BC"/>
    <w:rsid w:val="00D77DB1"/>
    <w:rsid w:val="00D8223E"/>
    <w:rsid w:val="00DA10A7"/>
    <w:rsid w:val="00DA5E78"/>
    <w:rsid w:val="00DB0337"/>
    <w:rsid w:val="00DB4028"/>
    <w:rsid w:val="00DF58BC"/>
    <w:rsid w:val="00E011C1"/>
    <w:rsid w:val="00E20707"/>
    <w:rsid w:val="00E22210"/>
    <w:rsid w:val="00E25259"/>
    <w:rsid w:val="00E33003"/>
    <w:rsid w:val="00E40343"/>
    <w:rsid w:val="00E7379C"/>
    <w:rsid w:val="00E826B6"/>
    <w:rsid w:val="00EA5A18"/>
    <w:rsid w:val="00EB5917"/>
    <w:rsid w:val="00EE34AF"/>
    <w:rsid w:val="00F147E3"/>
    <w:rsid w:val="00F2566F"/>
    <w:rsid w:val="00F308E3"/>
    <w:rsid w:val="00F32369"/>
    <w:rsid w:val="00F33607"/>
    <w:rsid w:val="00F375B5"/>
    <w:rsid w:val="00F4260C"/>
    <w:rsid w:val="00F61245"/>
    <w:rsid w:val="00F91F31"/>
    <w:rsid w:val="00F93A67"/>
    <w:rsid w:val="00FB02A8"/>
    <w:rsid w:val="00FC4285"/>
    <w:rsid w:val="00FD5544"/>
    <w:rsid w:val="00FE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hAnsi="Calibri" w:ascii="Calibri"/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Blokteksta" w:type="paragraph">
    <w:name w:val="Block Text"/>
    <w:basedOn w:val="Normal"/>
    <w:pPr>
      <w:ind w:right="572" w:left="705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lineRule="auto" w:line="480" w:after="120"/>
    </w:pPr>
  </w:style>
  <w:style w:customStyle="true" w:styleId="ListParagraph1" w:type="paragraph">
    <w:name w:val="List Paragraph1"/>
    <w:basedOn w:val="Normal"/>
    <w:qFormat/>
    <w:rsid w:val="003A6C51"/>
    <w:pPr>
      <w:spacing w:lineRule="auto" w:line="276" w:after="200"/>
      <w:ind w:left="720"/>
      <w:contextualSpacing/>
    </w:pPr>
    <w:rPr>
      <w:rFonts w:eastAsia="PMingLiU" w:hAnsi="Calibri" w:asci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false"/>
      <w:dstrike w:val="false"/>
      <w:color w:val="159BC4"/>
      <w:u w:val="none"/>
      <w:effect w:val="none"/>
    </w:rPr>
  </w:style>
  <w:style w:customStyle="true" w:styleId="Naslov2Char" w:type="character">
    <w:name w:val="Naslov 2 Char"/>
    <w:link w:val="Naslov2"/>
    <w:rsid w:val="00274344"/>
    <w:rPr>
      <w:rFonts w:cs="Arial" w:hAnsi="Arial" w:ascii="Arial"/>
      <w:b/>
      <w:bCs/>
      <w:i/>
      <w:iCs/>
      <w:sz w:val="28"/>
      <w:szCs w:val="28"/>
    </w:rPr>
  </w:style>
  <w:style w:customStyle="true" w:styleId="Default" w:type="paragraph">
    <w:name w:val="Default"/>
    <w:rsid w:val="006F5380"/>
    <w:pPr>
      <w:autoSpaceDE w:val="false"/>
      <w:autoSpaceDN w:val="false"/>
      <w:adjustRightInd w:val="false"/>
    </w:pPr>
    <w:rPr>
      <w:rFonts w:cs="Arial" w:hAnsi="Arial" w:ascii="Arial"/>
      <w:color w:val="000000"/>
      <w:sz w:val="24"/>
      <w:szCs w:val="24"/>
    </w:rPr>
  </w:style>
  <w:style w:customStyle="true" w:styleId="Naslov4Char" w:type="character">
    <w:name w:val="Naslov 4 Char"/>
    <w:link w:val="Naslov4"/>
    <w:semiHidden/>
    <w:rsid w:val="00B32E1F"/>
    <w:rPr>
      <w:rFonts w:cs="Times New Roman" w:eastAsia="Times New Roman" w:hAnsi="Calibri" w:asci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Autospacing="true" w:after="100" w:beforeAutospacing="true" w:before="100"/>
    </w:pPr>
  </w:style>
  <w:style w:customStyle="true" w:styleId="apple-tab-span" w:type="character">
    <w:name w:val="apple-tab-span"/>
    <w:rsid w:val="00891E22"/>
  </w:style>
  <w:style w:styleId="Tekstbalonia" w:type="paragraph">
    <w:name w:val="Balloon Text"/>
    <w:basedOn w:val="Normal"/>
    <w:link w:val="TekstbaloniaChar"/>
    <w:rsid w:val="007116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1169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116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7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65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65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65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65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2F4B67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B32E1F"/>
    <w:pPr>
      <w:keepNext/>
      <w:spacing w:after="60" w:before="240"/>
      <w:outlineLvl w:val="3"/>
    </w:pPr>
    <w:rPr>
      <w:rFonts w:ascii="Calibri" w:hAnsi="Calibri"/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Blokteksta" w:type="paragraph">
    <w:name w:val="Block Text"/>
    <w:basedOn w:val="Normal"/>
    <w:pPr>
      <w:ind w:left="705" w:right="572"/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rsid w:val="002F4B67"/>
    <w:pPr>
      <w:spacing w:after="120" w:line="480" w:lineRule="auto"/>
    </w:pPr>
  </w:style>
  <w:style w:customStyle="1" w:styleId="ListParagraph1" w:type="paragraph">
    <w:name w:val="List Paragraph1"/>
    <w:basedOn w:val="Normal"/>
    <w:qFormat/>
    <w:rsid w:val="003A6C51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eastAsia="zh-CN"/>
    </w:rPr>
  </w:style>
  <w:style w:styleId="Hiperveza" w:type="character">
    <w:name w:val="Hyperlink"/>
    <w:uiPriority w:val="99"/>
    <w:rsid w:val="005224D6"/>
    <w:rPr>
      <w:strike w:val="0"/>
      <w:dstrike w:val="0"/>
      <w:color w:val="159BC4"/>
      <w:u w:val="none"/>
      <w:effect w:val="none"/>
    </w:rPr>
  </w:style>
  <w:style w:customStyle="1" w:styleId="Naslov2Char" w:type="character">
    <w:name w:val="Naslov 2 Char"/>
    <w:link w:val="Naslov2"/>
    <w:rsid w:val="00274344"/>
    <w:rPr>
      <w:rFonts w:ascii="Arial" w:cs="Arial" w:hAnsi="Arial"/>
      <w:b/>
      <w:bCs/>
      <w:i/>
      <w:iCs/>
      <w:sz w:val="28"/>
      <w:szCs w:val="28"/>
    </w:rPr>
  </w:style>
  <w:style w:customStyle="1" w:styleId="Default" w:type="paragraph">
    <w:name w:val="Default"/>
    <w:rsid w:val="006F5380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Naslov4Char" w:type="character">
    <w:name w:val="Naslov 4 Char"/>
    <w:link w:val="Naslov4"/>
    <w:semiHidden/>
    <w:rsid w:val="00B32E1F"/>
    <w:rPr>
      <w:rFonts w:ascii="Calibri" w:cs="Times New Roman" w:eastAsia="Times New Roman" w:hAnsi="Calibri"/>
      <w:b/>
      <w:bCs/>
      <w:sz w:val="28"/>
      <w:szCs w:val="28"/>
    </w:rPr>
  </w:style>
  <w:style w:styleId="StandardWeb" w:type="paragraph">
    <w:name w:val="Normal (Web)"/>
    <w:basedOn w:val="Normal"/>
    <w:uiPriority w:val="99"/>
    <w:unhideWhenUsed/>
    <w:rsid w:val="00B32E1F"/>
    <w:pPr>
      <w:spacing w:after="100" w:afterAutospacing="1" w:before="100" w:beforeAutospacing="1"/>
    </w:pPr>
  </w:style>
  <w:style w:customStyle="1" w:styleId="apple-tab-span" w:type="character">
    <w:name w:val="apple-tab-span"/>
    <w:rsid w:val="00891E22"/>
  </w:style>
  <w:style w:styleId="Tekstbalonia" w:type="paragraph">
    <w:name w:val="Balloon Text"/>
    <w:basedOn w:val="Normal"/>
    <w:link w:val="TekstbaloniaChar"/>
    <w:rsid w:val="007116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169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116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7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65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65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65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65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735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20149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0152431">
              <w:marLeft w:val="480"/>
              <w:marRight w:val="480"/>
              <w:marTop w:val="330"/>
              <w:marBottom w:val="273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6577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021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5991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04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319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75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23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104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400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83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3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2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00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914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43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3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17250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6881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828631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4539858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116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768287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7204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130659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27407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7414531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0747446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11592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0167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34358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126705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228094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090835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490828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3256804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52570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99948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206449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4855841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97582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1213394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78737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11314633">
              <w:marLeft w:val="4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98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062223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128573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205986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25918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72243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326781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43940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712231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12778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15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28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1815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27899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32656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46631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698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2019.</izvorni_sadrzaj>
    <derivirana_varijabla naziv="DomainObject.DatumDonosenjaOdluke_1">18.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>St-2951/2018-10</izvorni_sadrzaj>
    <derivirana_varijabla naziv="DomainObject.Oznaka_1">St-2951/2018-10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2951</izvorni_sadrzaj>
    <derivirana_varijabla naziv="DomainObject.Predmet.Broj_1">2951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St-2951/2018</izvorni_sadrzaj>
    <derivirana_varijabla naziv="DomainObject.Predmet.OznakaBroj_1">St-2951/2018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Božić jednostavno društvo s ograničenom odgovornošću za graditeljstvo, usluge i trgovinu zastupanog po punomoćniku Niko Božić</izvorni_sadrzaj>
    <derivirana_varijabla naziv="DomainObject.Predmet.ProtustrankaFormated_1">  Gradnja Božić jednostavno društvo s ograničenom odgovornošću za graditeljstvo, usluge i trgovinu zastupanog po punomoćniku Niko Božić</derivirana_varijabla>
  </DomainObject.Predmet.ProtustrankaFormated>
  <DomainObject.Predmet.ProtustrankaFormatedOIB>
    <izvorni_sadrzaj>  Gradnja Božić jednostavno društvo s ograničenom odgovornošću za graditeljstvo, usluge i trgovinu, OIB 18466229807 zastupanog po punomoćniku Niko Božić</izvorni_sadrzaj>
    <derivirana_varijabla naziv="DomainObject.Predmet.ProtustrankaFormatedOIB_1">  Gradnja Božić jednostavno društvo s ograničenom odgovornošću za graditeljstvo, usluge i trgovinu, OIB 18466229807 zastupanog po punomoćniku Niko Božić</derivirana_varijabla>
  </DomainObject.Predmet.ProtustrankaFormatedOIB>
  <DomainObject.Predmet.ProtustrankaFormatedWithAdress>
    <izvorni_sadrzaj> Gradnja Božić jednostavno društvo s ograničenom odgovornošću za graditeljstvo, usluge i trgovinu, Delenšice 20, 10000 Zagreb zastupanog po punomoćniku Niko Božić</izvorni_sadrzaj>
    <derivirana_varijabla naziv="DomainObject.Predmet.ProtustrankaFormatedWithAdress_1"> Gradnja Božić jednostavno društvo s ograničenom odgovornošću za graditeljstvo, usluge i trgovinu, Delenšice 20, 10000 Zagreb zastupanog po punomoćniku Niko Božić</derivirana_varijabla>
  </DomainObject.Predmet.ProtustrankaFormatedWithAdress>
  <DomainObject.Predmet.ProtustrankaFormatedWithAdressOIB>
    <izvorni_sadrzaj> Gradnja Božić jednostavno društvo s ograničenom odgovornošću za graditeljstvo, usluge i trgovinu, OIB 18466229807, Delenšice 20, 10000 Zagreb zastupanog po punomoćniku Niko Božić</izvorni_sadrzaj>
    <derivirana_varijabla naziv="DomainObject.Predmet.ProtustrankaFormatedWithAdressOIB_1"> Gradnja Božić jednostavno društvo s ograničenom odgovornošću za graditeljstvo, usluge i trgovinu, OIB 18466229807, Delenšice 20, 10000 Zagreb zastupanog po punomoćniku Niko Božić</derivirana_varijabla>
  </DomainObject.Predmet.ProtustrankaFormatedWithAdressOIB>
  <DomainObject.Predmet.ProtustrankaWithAdress>
    <izvorni_sadrzaj>Gradnja Božić jednostavno društvo s ograničenom odgovornošću za graditeljstvo, usluge i trgovinu Delenšice 20, 10000 Zagreb</izvorni_sadrzaj>
    <derivirana_varijabla naziv="DomainObject.Predmet.ProtustrankaWithAdress_1">Gradnja Božić jednostavno društvo s ograničenom odgovornošću za graditeljstvo, usluge i trgovinu Delenšice 20, 10000 Zagreb</derivirana_varijabla>
  </DomainObject.Predmet.ProtustrankaWithAdress>
  <DomainObject.Predmet.ProtustrankaWithAdressOIB>
    <izvorni_sadrzaj>Gradnja Božić jednostavno društvo s ograničenom odgovornošću za graditeljstvo, usluge i trgovinu, OIB 18466229807, Delenšice 20, 10000 Zagreb</izvorni_sadrzaj>
    <derivirana_varijabla naziv="DomainObject.Predmet.ProtustrankaWithAdressOIB_1">Gradnja Božić jednostavno društvo s ograničenom odgovornošću za graditeljstvo, usluge i trgovinu, OIB 18466229807, Delenšice 20, 10000 Zagreb</derivirana_varijabla>
  </DomainObject.Predmet.ProtustrankaWithAdressOIB>
  <DomainObject.Predmet.ProtustrankaNazivFormated>
    <izvorni_sadrzaj>Gradnja Božić jednostavno društvo s ograničenom odgovornošću za graditeljstvo, usluge i trgovinu</izvorni_sadrzaj>
    <derivirana_varijabla naziv="DomainObject.Predmet.ProtustrankaNazivFormated_1">Gradnja Božić jednostavno društvo s ograničenom odgovornošću za graditeljstvo, usluge i trgovinu</derivirana_varijabla>
  </DomainObject.Predmet.ProtustrankaNazivFormated>
  <DomainObject.Predmet.ProtustrankaNazivFormatedOIB>
    <izvorni_sadrzaj>Gradnja Božić jednostavno društvo s ograničenom odgovornošću za graditeljstvo, usluge i trgovinu, OIB 18466229807</izvorni_sadrzaj>
    <derivirana_varijabla naziv="DomainObject.Predmet.ProtustrankaNazivFormatedOIB_1">Gradnja Božić jednostavno društvo s ograničenom odgovornošću za graditeljstvo, usluge i trgovinu, OIB 18466229807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Božić jednostavno društvo s ograničenom odgovornošću za graditeljstvo, usluge i trgovinu zastupanog po punomoćniku Niko Božić</item>
    </izvorni_sadrzaj>
    <derivirana_varijabla naziv="DomainObject.Predmet.ProtuStrankaListFormated_1">
      <item>Gradnja Božić jednostavno društvo s ograničenom odgovornošću za graditeljstvo, usluge i trgovinu zastupanog po punomoćniku Niko Božić</item>
    </derivirana_varijabla>
  </DomainObject.Predmet.ProtuStrankaListFormated>
  <DomainObject.Predmet.ProtuStrankaListFormatedOIB>
    <izvorni_sadrzaj>
      <item>Gradnja Božić jednostavno društvo s ograničenom odgovornošću za graditeljstvo, usluge i trgovinu, OIB 18466229807 zastupanog po punomoćniku Niko Božić</item>
    </izvorni_sadrzaj>
    <derivirana_varijabla naziv="DomainObject.Predmet.ProtuStrankaListFormatedOIB_1">
      <item>Gradnja Božić jednostavno društvo s ograničenom odgovornošću za graditeljstvo, usluge i trgovinu, OIB 18466229807 zastupanog po punomoćniku Niko Božić</item>
    </derivirana_varijabla>
  </DomainObject.Predmet.ProtuStrankaListFormatedOIB>
  <DomainObject.Predmet.ProtuStrankaListFormatedWithAdress>
    <izvorni_sadrzaj>
      <item>Gradnja Božić jednostavno društvo s ograničenom odgovornošću za graditeljstvo, usluge i trgovinu, Delenšice 20, 10000 Zagreb zastupanog po punomoćniku Niko Božić</item>
    </izvorni_sadrzaj>
    <derivirana_varijabla naziv="DomainObject.Predmet.ProtuStrankaListFormatedWithAdress_1">
      <item>Gradnja Božić jednostavno društvo s ograničenom odgovornošću za graditeljstvo, usluge i trgovinu, Delenšice 20, 10000 Zagreb zastupanog po punomoćniku Niko Božić</item>
    </derivirana_varijabla>
  </DomainObject.Predmet.ProtuStrankaListFormatedWithAdress>
  <DomainObject.Predmet.ProtuStrankaListFormatedWithAdressOIB>
    <izvorni_sadrzaj>
      <item>Gradnja Božić jednostavno društvo s ograničenom odgovornošću za graditeljstvo, usluge i trgovinu, OIB 18466229807, Delenšice 20, 10000 Zagreb zastupanog po punomoćniku Niko Božić</item>
    </izvorni_sadrzaj>
    <derivirana_varijabla naziv="DomainObject.Predmet.ProtuStrankaListFormatedWithAdressOIB_1">
      <item>Gradnja Božić jednostavno društvo s ograničenom odgovornošću za graditeljstvo, usluge i trgovinu, OIB 18466229807, Delenšice 20, 10000 Zagreb zastupanog po punomoćniku Niko Božić</item>
    </derivirana_varijabla>
  </DomainObject.Predmet.ProtuStrankaListFormatedWithAdressOIB>
  <DomainObject.Predmet.ProtuStrankaListNazivFormated>
    <izvorni_sadrzaj>
      <item>Gradnja Božić jednostavno društvo s ograničenom odgovornošću za graditeljstvo, usluge i trgovinu</item>
    </izvorni_sadrzaj>
    <derivirana_varijabla naziv="DomainObject.Predmet.ProtuStrankaListNazivFormated_1">
      <item>Gradnja Božić jednostavno društvo s ograničenom odgovornošću za graditeljstvo, usluge i trgovinu</item>
    </derivirana_varijabla>
  </DomainObject.Predmet.ProtuStrankaListNazivFormated>
  <DomainObject.Predmet.ProtuStrankaListNazivFormatedOIB>
    <izvorni_sadrzaj>
      <item>Gradnja Božić jednostavno društvo s ograničenom odgovornošću za graditeljstvo, usluge i trgovinu, OIB 18466229807</item>
    </izvorni_sadrzaj>
    <derivirana_varijabla naziv="DomainObject.Predmet.ProtuStrankaListNazivFormatedOIB_1">
      <item>Gradnja Božić jednostavno društvo s ograničenom odgovornošću za graditeljstvo, usluge i trgovinu, OIB 18466229807</item>
    </derivirana_varijabla>
  </DomainObject.Predmet.ProtuStrankaListNazivFormatedOIB>
  <DomainObject.Predmet.OstaliListFormated>
    <izvorni_sadrzaj>
      <item>Niko Božić punomoćnik sudionika u postupku Gradnja Božić jednostavno društvo s ograničenom odgovornošću za graditeljstvo, usluge i trgovinu</item>
      <item>Petra Gjurašić</item>
    </izvorni_sadrzaj>
    <derivirana_varijabla naziv="DomainObject.Predmet.OstaliListFormated_1">
      <item>Niko Božić punomoćnik sudionika u postupku Gradnja Božić jednostavno društvo s ograničenom odgovornošću za graditeljstvo, usluge i trgovinu</item>
      <item>Petra Gjurašić</item>
    </derivirana_varijabla>
  </DomainObject.Predmet.OstaliListFormated>
  <DomainObject.Predmet.OstaliListFormatedOIB>
    <izvorni_sadrzaj>
      <item>Niko Božić, OIB 76268899711 punomoćnik sudionika u postupku Gradnja Božić jednostavno društvo s ograničenom odgovornošću za graditeljstvo, usluge i trgovinu</item>
      <item>Petra Gjurašić, OIB 42344632101</item>
    </izvorni_sadrzaj>
    <derivirana_varijabla naziv="DomainObject.Predmet.OstaliListFormatedOIB_1">
      <item>Niko Božić, OIB 76268899711 punomoćnik sudionika u postupku Gradnja Božić jednostavno društvo s ograničenom odgovornošću za graditeljstvo, usluge i trgovinu</item>
      <item>Petra Gjurašić, OIB 42344632101</item>
    </derivirana_varijabla>
  </DomainObject.Predmet.OstaliListFormatedOIB>
  <DomainObject.Predmet.OstaliListFormatedWithAdress>
    <izvorni_sadrzaj>
      <item>Niko Božić, Delenšice 20, 10000 Zagreb punomoćnik sudionika u postupku Gradnja Božić jednostavno društvo s ograničenom odgovornošću za graditeljstvo, usluge i trgovinu</item>
      <item>Petra Gjurašić, Trg Hrvatskih Velikana 2, 10000 Zagreb</item>
    </izvorni_sadrzaj>
    <derivirana_varijabla naziv="DomainObject.Predmet.OstaliListFormatedWithAdress_1">
      <item>Niko Božić, Delenšice 20, 10000 Zagreb punomoćnik sudionika u postupku Gradnja Božić jednostavno društvo s ograničenom odgovornošću za graditeljstvo, usluge i trgovinu</item>
      <item>Petra Gjurašić, Trg Hrvatskih Velikana 2, 10000 Zagreb</item>
    </derivirana_varijabla>
  </DomainObject.Predmet.OstaliListFormatedWithAdress>
  <DomainObject.Predmet.OstaliListFormatedWithAdressOIB>
    <izvorni_sadrzaj>
      <item>Niko Božić, OIB 76268899711, Delenšice 20, 10000 Zagreb punomoćnik sudionika u postupku Gradnja Božić jednostavno društvo s ograničenom odgovornošću za graditeljstvo, usluge i trgovinu</item>
      <item>Petra Gjurašić, OIB 42344632101, Trg Hrvatskih Velikana 2, 10000 Zagreb</item>
    </izvorni_sadrzaj>
    <derivirana_varijabla naziv="DomainObject.Predmet.OstaliListFormatedWithAdressOIB_1">
      <item>Niko Božić, OIB 76268899711, Delenšice 20, 10000 Zagreb punomoćnik sudionika u postupku Gradnja Božić jednostavno društvo s ograničenom odgovornošću za graditeljstvo, usluge i trgovinu</item>
      <item>Petra Gjurašić, OIB 42344632101, Trg Hrvatskih Velikana 2, 10000 Zagreb</item>
    </derivirana_varijabla>
  </DomainObject.Predmet.OstaliListFormatedWithAdressOIB>
  <DomainObject.Predmet.OstaliListNazivFormated>
    <izvorni_sadrzaj>
      <item>Niko Božić</item>
      <item>Petra Gjurašić</item>
    </izvorni_sadrzaj>
    <derivirana_varijabla naziv="DomainObject.Predmet.OstaliListNazivFormated_1">
      <item>Niko Božić</item>
      <item>Petra Gjurašić</item>
    </derivirana_varijabla>
  </DomainObject.Predmet.OstaliListNazivFormated>
  <DomainObject.Predmet.OstaliListNazivFormatedOIB>
    <izvorni_sadrzaj>
      <item>Niko Božić, OIB 76268899711</item>
      <item>Petra Gjurašić, OIB 42344632101</item>
    </izvorni_sadrzaj>
    <derivirana_varijabla naziv="DomainObject.Predmet.OstaliListNazivFormatedOIB_1">
      <item>Niko Božić, OIB 76268899711</item>
      <item>Petra Gjurašić, OIB 42344632101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>St-2951/2018-10</izvorni_sadrzaj>
    <derivirana_varijabla naziv="DomainObject.PoslovniBrojDokumenta_1">St-2951/2018-10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Božić jednostavno društvo s ograničenom odgovornošću za graditeljstvo, usluge i trgovinu</izvorni_sadrzaj>
    <derivirana_varijabla naziv="DomainObject.Predmet.ProtustrankaIDrugi_1">Gradnja Božić jednostavno društvo s ograničenom odgovornošću za graditeljstvo,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Božić jednostavno društvo s ograničenom odgovornošću za graditeljstvo, usluge i trgovinu, OIB 18466229807, Delenšice 20, 10000 Zagreb</izvorni_sadrzaj>
    <derivirana_varijabla naziv="DomainObject.Predmet.ProtustrankaIDrugiAdressOIB_1">Gradnja Božić jednostavno društvo s ograničenom odgovornošću za graditeljstvo, usluge i trgovinu, OIB 18466229807, Delenšice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Božić jednostavno društvo s ograničenom odgovornošću za graditeljstvo, usluge i trgovinu</item>
      <item>Niko Božić</item>
      <item>Petra Gjurašić</item>
    </izvorni_sadrzaj>
    <derivirana_varijabla naziv="DomainObject.Predmet.SudioniciListNaziv_1">
      <item>Fina Regionalni centar Zagreb</item>
      <item>Gradnja Božić jednostavno društvo s ograničenom odgovornošću za graditeljstvo, usluge i trgovinu</item>
      <item>Niko Božić</item>
      <item>Petra Gjurašić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Božić jednostavno društvo s ograničenom odgovornošću za graditeljstvo, usluge i trgovinu, OIB 18466229807, Delenšice 20,10000 Zagreb</item>
      <item>Niko Božić, OIB 76268899711, Delenšice 20,10000 Zagreb</item>
      <item>Petra Gjurašić, OIB 42344632101, Trg Hrvatskih Velikana 2,10000 Zagreb</item>
    </izvorni_sadrzaj>
    <derivirana_varijabla naziv="DomainObject.Predmet.SudioniciListAdressOIB_1">
      <item>Fina Regionalni centar Zagreb, OIB 85821130368, Trg svibanjskih žrtava 1995. 1,10000 Zagreb</item>
      <item>Gradnja Božić jednostavno društvo s ograničenom odgovornošću za graditeljstvo, usluge i trgovinu, OIB 18466229807, Delenšice 20,10000 Zagreb</item>
      <item>Niko Božić, OIB 76268899711, Delenšice 20,10000 Zagreb</item>
      <item>Petra Gjurašić, OIB 42344632101, Trg Hrvatskih Velikana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18466229807</item>
      <item>, OIB 76268899711</item>
      <item>, OIB 42344632101</item>
    </izvorni_sadrzaj>
    <derivirana_varijabla naziv="DomainObject.Predmet.SudioniciListNazivOIB_1">
      <item>, OIB 85821130368</item>
      <item>, OIB 18466229807</item>
      <item>, OIB 76268899711</item>
      <item>, OIB 42344632101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ožujka 2019.</izvorni_sadrzaj>
    <derivirana_varijabla naziv="DomainObject.Predmet.DatumZadnjeOdrzaneSudskeRadnje_1">22. ožujka 2019.</derivirana_varijabla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St-2951/2018-5</izvorni_sadrzaj>
    <derivirana_varijabla naziv="DomainObject.PredzadnjaOdlukaIzPredmeta.Oznaka_1">St-2951/2018-5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375</properties:Words>
  <properties:Characters>2011</properties:Characters>
  <properties:Lines>53</properties:Lines>
  <properties:Paragraphs>20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   I M E   R E P U B L I K E    H R V A T S K E</vt:lpstr>
      <vt:lpstr>U   I M E   R E P U B L I K E    H R V A T S K E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2019-06-18T06:24:00Z</dcterms:created>
  <dc:creator>VESNA SREMAC-ŠOŠTAR</dc:creator>
  <cp:lastModifiedBy>Kristina Bujanić</cp:lastModifiedBy>
  <cp:lastPrinted>2019-06-18T06:38:00Z</cp:lastPrinted>
  <dcterms:modified xmlns:xsi="http://www.w3.org/2001/XMLSchema-instance" xsi:type="dcterms:W3CDTF">2019-06-18T06:39:00Z</dcterms:modified>
  <cp:revision>16</cp:revision>
  <dc:title>U   I M E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St-2951/2018-10 / Odluka - Rješenje (odluka_St-2951_2018-10.docx)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