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d494" w14:paraId="f2ed494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E61803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CF106C">
        <w:t>4245/</w:t>
      </w:r>
      <w:r w:rsidR="00050A01" w:rsidRPr="00E61803">
        <w:t>16-</w:t>
      </w:r>
      <w:r w:rsidR="00CF106C">
        <w:t>1</w:t>
      </w:r>
      <w:r w:rsidR="00A464DF">
        <w:t>5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9330E" w:rsidP="0069330E" w:rsidR="0069330E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CF106C" w:rsidRPr="00CF106C">
        <w:t>VRNJICA d.o.o. za proizvodnju i usluge, OIB: 11072783031, Zagreb, Branimira Gušića 7A</w:t>
      </w:r>
      <w:r>
        <w:rPr>
          <w:lang w:val="pt-BR"/>
        </w:rPr>
        <w:t xml:space="preserve">, </w:t>
      </w:r>
      <w:r w:rsidR="00096386">
        <w:t>5</w:t>
      </w:r>
      <w:r w:rsidR="00CF106C">
        <w:t xml:space="preserve">. </w:t>
      </w:r>
      <w:r w:rsidR="00096386">
        <w:t>siječnja 2018</w:t>
      </w:r>
      <w:r w:rsidRPr="00070D63">
        <w:t>.,</w:t>
      </w:r>
    </w:p>
    <w:p w:rsidRDefault="00A464DF" w:rsidP="0069330E" w:rsidR="00A464DF" w:rsidRPr="00070D63">
      <w:pPr>
        <w:tabs>
          <w:tab w:pos="2977" w:val="left"/>
        </w:tabs>
        <w:ind w:firstLine="720"/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9330E">
        <w:t xml:space="preserve"> </w:t>
      </w:r>
      <w:r w:rsidR="00CF106C" w:rsidRPr="00CF106C">
        <w:t>VRNJICA d.o.o. za proizvodnju i usluge, OIB: 11072783031, Zagreb, Branimira Gušića 7A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F106C">
        <w:t>4245-16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9330E" w:rsidP="0069330E" w:rsidR="0069330E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1A1A53" w:rsidRPr="00CF106C">
        <w:t>VRNJICA d.o.o. za proizvodnju i usluge, OIB: 11072783031, Zagreb, Branimira Gušića 7A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CF106C" w:rsidP="0069330E" w:rsidR="00CF106C">
      <w:pPr>
        <w:ind w:firstLine="709"/>
        <w:jc w:val="both"/>
      </w:pPr>
      <w:r w:rsidRPr="00CF106C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602 dana, u ukupnom iznosu od 8.602,98 kn, kao i da dužnik ima 2 zaposlenih.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9330E" w:rsidP="0069330E" w:rsidR="0069330E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1A1A53" w:rsidR="00CF106C">
      <w:pPr>
        <w:ind w:firstLine="708"/>
        <w:jc w:val="both"/>
      </w:pPr>
      <w:r>
        <w:t>Sud je rješenjem</w:t>
      </w:r>
      <w:r w:rsidR="0069330E">
        <w:t xml:space="preserve"> sukladno o</w:t>
      </w:r>
      <w:r w:rsidR="0069330E" w:rsidRPr="00070D63">
        <w:t>dredb</w:t>
      </w:r>
      <w:r w:rsidR="0069330E">
        <w:t>i</w:t>
      </w:r>
      <w:r w:rsidR="0069330E" w:rsidRPr="00070D63">
        <w:t xml:space="preserve"> čl. 115. st. 1. SZ-a</w:t>
      </w:r>
      <w:r>
        <w:t xml:space="preserve">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</w:t>
      </w:r>
      <w:r w:rsidR="00D346E6">
        <w:lastRenderedPageBreak/>
        <w:t>od</w:t>
      </w:r>
      <w:r w:rsidR="0069330E">
        <w:t xml:space="preserve"> </w:t>
      </w:r>
      <w:r w:rsidR="00CF106C">
        <w:t>30. listopada</w:t>
      </w:r>
      <w:r w:rsidR="00D346E6" w:rsidRPr="0069330E">
        <w:t xml:space="preserve"> 201</w:t>
      </w:r>
      <w:r w:rsidR="0069330E" w:rsidRPr="0069330E">
        <w:t>7</w:t>
      </w:r>
      <w:r w:rsidR="00D346E6" w:rsidRPr="0069330E">
        <w:t>., ko</w:t>
      </w:r>
      <w:r w:rsidR="00652C5D" w:rsidRPr="0069330E">
        <w:t>ji</w:t>
      </w:r>
      <w:r w:rsidR="00D346E6" w:rsidRPr="0069330E">
        <w:t xml:space="preserve">m je pozvan na ročište </w:t>
      </w:r>
      <w:r w:rsidR="00CF106C">
        <w:t>dana 28. studenog</w:t>
      </w:r>
      <w:r w:rsidR="0069330E" w:rsidRPr="0069330E">
        <w:t xml:space="preserve"> 2017</w:t>
      </w:r>
      <w:r w:rsidR="00D346E6" w:rsidRPr="0069330E">
        <w:t>.,</w:t>
      </w:r>
      <w:r w:rsidR="005356ED" w:rsidRPr="0069330E">
        <w:t xml:space="preserve"> </w:t>
      </w:r>
      <w:r w:rsidR="002902DA" w:rsidRPr="0069330E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 xml:space="preserve">. </w:t>
      </w:r>
      <w:r w:rsidR="001A1A53">
        <w:t xml:space="preserve">Spisu prileži podnesak </w:t>
      </w:r>
      <w:r w:rsidR="00CF106C">
        <w:t xml:space="preserve">Ministarstva financija, Porezne uprave, Područni ured Zagreb </w:t>
      </w:r>
      <w:r w:rsidR="001E50DE">
        <w:t>od 24</w:t>
      </w:r>
      <w:r w:rsidR="00CF106C">
        <w:t xml:space="preserve">. kolovoza 2017. (list </w:t>
      </w:r>
      <w:r w:rsidR="001E50DE">
        <w:t>12</w:t>
      </w:r>
      <w:r w:rsidR="00CF106C">
        <w:t xml:space="preserve"> spisa</w:t>
      </w:r>
      <w:r w:rsidR="00CF106C" w:rsidRPr="001E50DE">
        <w:t xml:space="preserve">) kojim obavještava sud da su uvidom u Informacijski sustav Porezne uprave te evidencije PBZO utvrdili da </w:t>
      </w:r>
      <w:r w:rsidR="001E50DE" w:rsidRPr="001E50DE">
        <w:t>dužnik ne posjeduje pokretnu odnosno nepokretnu imovinu te nema saznanja o istoj</w:t>
      </w:r>
      <w:r w:rsidR="00CF106C" w:rsidRPr="001E50DE">
        <w:t>.</w:t>
      </w:r>
    </w:p>
    <w:p w:rsidRDefault="001A1A53" w:rsidP="001A1A53" w:rsidR="001A1A53">
      <w:pPr>
        <w:ind w:firstLine="708"/>
        <w:jc w:val="both"/>
      </w:pPr>
      <w:r>
        <w:t>Uvidom u dopis FINE od 10. srpnja 2017. (list 9 spisa) sud je utvrdio da je dužnik na dan 7. srpnja 2017. u Očevidniku redoslijeda osnova za plaćanje imao neizvršene osnove za plaćanje u neprekinutom razdoblju od 52 dana u ukupnom iznosu od 8.130,47 kn.</w:t>
      </w:r>
    </w:p>
    <w:p w:rsidRDefault="001A1A53" w:rsidP="001A1A53" w:rsidR="001A1A5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 pa je sudac na ročištu 28. studenog 2017.  službenim putem (telefonom) kontaktirao FINU – gđu. Mirelu Jurač te je utvrđeno da je dužnik na dan 28. studenog 2017. u neprekidnoj blokadi 196 dana u ukupnom iznosu od 19.480,06 kn.</w:t>
      </w:r>
    </w:p>
    <w:p w:rsidRDefault="00A464DF" w:rsidP="001A1A53" w:rsidR="00A464DF">
      <w:pPr>
        <w:pStyle w:val="Tijeloteksta"/>
        <w:ind w:firstLine="708"/>
      </w:pPr>
      <w:r>
        <w:t>Slijedom navedenog, sud je uvidom u Zajednički informacijski sustav zemljišnih knjiga i katastra utvrdio da dužnik na dan 28. studenog 2017. nije vlasnik nekretnina (list 24 spisa).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96386">
        <w:t>5</w:t>
      </w:r>
      <w:r w:rsidR="001A1A53">
        <w:t xml:space="preserve">. </w:t>
      </w:r>
      <w:r w:rsidR="00096386">
        <w:t>siječnja 2018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787EB1">
        <w:t>, 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787EB1" w:rsidP="007B64C7" w:rsidR="00787EB1">
      <w:pPr>
        <w:ind w:firstLine="708" w:left="3540"/>
        <w:jc w:val="right"/>
      </w:pPr>
      <w:r>
        <w:t>Za točnost otpravka-ovlašteni službenik:</w:t>
      </w:r>
    </w:p>
    <w:p w:rsidRDefault="00787EB1" w:rsidP="007B64C7" w:rsidR="00787EB1">
      <w:pPr>
        <w:ind w:firstLine="708" w:left="3540"/>
        <w:jc w:val="right"/>
      </w:pPr>
      <w:r>
        <w:t xml:space="preserve">                                       Valentina Gabud</w:t>
      </w:r>
    </w:p>
    <w:p w:rsidRDefault="00787EB1" w:rsidP="00065B42" w:rsidR="00787EB1"/>
    <w:sectPr w:rsidSect="001B2E63" w:rsidR="00787EB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787EB1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1A1A53">
          <w:rPr>
            <w:sz w:val="24"/>
          </w:rPr>
          <w:t>4245</w:t>
        </w:r>
        <w:r w:rsidR="00050A01">
          <w:rPr>
            <w:sz w:val="24"/>
          </w:rPr>
          <w:t>/16-</w:t>
        </w:r>
        <w:r w:rsidR="001A1A53">
          <w:rPr>
            <w:sz w:val="24"/>
          </w:rPr>
          <w:t>1</w:t>
        </w:r>
        <w:r w:rsidR="00A464DF">
          <w:rPr>
            <w:sz w:val="24"/>
          </w:rPr>
          <w:t>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96386"/>
    <w:rsid w:val="000B22E7"/>
    <w:rsid w:val="000C1F96"/>
    <w:rsid w:val="000E335E"/>
    <w:rsid w:val="001013EE"/>
    <w:rsid w:val="00134F3A"/>
    <w:rsid w:val="00173A9F"/>
    <w:rsid w:val="001861A1"/>
    <w:rsid w:val="001A1A53"/>
    <w:rsid w:val="001A762F"/>
    <w:rsid w:val="001B2E63"/>
    <w:rsid w:val="001E50DE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4D3A52"/>
    <w:rsid w:val="00501EBB"/>
    <w:rsid w:val="005356ED"/>
    <w:rsid w:val="00535D8E"/>
    <w:rsid w:val="005543BD"/>
    <w:rsid w:val="0059075B"/>
    <w:rsid w:val="00591F57"/>
    <w:rsid w:val="005F49B4"/>
    <w:rsid w:val="0062522C"/>
    <w:rsid w:val="00652C5D"/>
    <w:rsid w:val="00662884"/>
    <w:rsid w:val="006850B7"/>
    <w:rsid w:val="0069330E"/>
    <w:rsid w:val="00704DD0"/>
    <w:rsid w:val="007150E9"/>
    <w:rsid w:val="00754CF2"/>
    <w:rsid w:val="00787EB1"/>
    <w:rsid w:val="007B068E"/>
    <w:rsid w:val="007C3530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464DF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F106C"/>
    <w:rsid w:val="00D24310"/>
    <w:rsid w:val="00D346E6"/>
    <w:rsid w:val="00D62EBE"/>
    <w:rsid w:val="00D677F7"/>
    <w:rsid w:val="00D803A5"/>
    <w:rsid w:val="00DE0F86"/>
    <w:rsid w:val="00E0682D"/>
    <w:rsid w:val="00E24B5E"/>
    <w:rsid w:val="00E61803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4245</izvorni_sadrzaj>
    <derivirana_varijabla naziv="DomainObject.Predmet.Broj_1">4245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St-4245/2016</izvorni_sadrzaj>
    <derivirana_varijabla naziv="DomainObject.Predmet.OznakaBroj_1">St-4245/2016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VRNJICA d.o.o. zastupanog po punomoćniku Sonja Marchioli</izvorni_sadrzaj>
    <derivirana_varijabla naziv="DomainObject.Predmet.ProtustrankaFormated_1">  VRNJICA d.o.o. zastupanog po punomoćniku Sonja Marchioli</derivirana_varijabla>
  </DomainObject.Predmet.ProtustrankaFormated>
  <DomainObject.Predmet.ProtustrankaFormatedOIB>
    <izvorni_sadrzaj>  VRNJICA d.o.o., OIB 11072783031 zastupanog po punomoćniku Sonja Marchioli</izvorni_sadrzaj>
    <derivirana_varijabla naziv="DomainObject.Predmet.ProtustrankaFormatedOIB_1">  VRNJICA d.o.o., OIB 11072783031 zastupanog po punomoćniku Sonja Marchioli</derivirana_varijabla>
  </DomainObject.Predmet.ProtustrankaFormatedOIB>
  <DomainObject.Predmet.ProtustrankaFormatedWithAdress>
    <izvorni_sadrzaj> VRNJICA d.o.o., Branimira Gušića 7A, 10000 Zagreb zastupanog po punomoćniku Sonja Marchioli</izvorni_sadrzaj>
    <derivirana_varijabla naziv="DomainObject.Predmet.ProtustrankaFormatedWithAdress_1"> VRNJICA d.o.o., Branimira Gušića 7A, 10000 Zagreb zastupanog po punomoćniku Sonja Marchioli</derivirana_varijabla>
  </DomainObject.Predmet.ProtustrankaFormatedWithAdress>
  <DomainObject.Predmet.ProtustrankaFormatedWithAdressOIB>
    <izvorni_sadrzaj> VRNJICA d.o.o., OIB 11072783031, Branimira Gušića 7A, 10000 Zagreb zastupanog po punomoćniku Sonja Marchioli</izvorni_sadrzaj>
    <derivirana_varijabla naziv="DomainObject.Predmet.ProtustrankaFormatedWithAdressOIB_1"> VRNJICA d.o.o., OIB 11072783031, Branimira Gušića 7A, 10000 Zagreb zastupanog po punomoćniku Sonja Marchioli</derivirana_varijabla>
  </DomainObject.Predmet.ProtustrankaFormatedWithAdressOIB>
  <DomainObject.Predmet.ProtustrankaWithAdress>
    <izvorni_sadrzaj>VRNJICA d.o.o. Branimira Gušića 7A, 10000 Zagreb</izvorni_sadrzaj>
    <derivirana_varijabla naziv="DomainObject.Predmet.ProtustrankaWithAdress_1">VRNJICA d.o.o. Branimira Gušića 7A, 10000 Zagreb</derivirana_varijabla>
  </DomainObject.Predmet.ProtustrankaWithAdress>
  <DomainObject.Predmet.ProtustrankaWithAdressOIB>
    <izvorni_sadrzaj>VRNJICA d.o.o., OIB 11072783031, Branimira Gušića 7A, 10000 Zagreb</izvorni_sadrzaj>
    <derivirana_varijabla naziv="DomainObject.Predmet.ProtustrankaWithAdressOIB_1">VRNJICA d.o.o., OIB 11072783031, Branimira Gušića 7A, 10000 Zagreb</derivirana_varijabla>
  </DomainObject.Predmet.ProtustrankaWithAdressOIB>
  <DomainObject.Predmet.ProtustrankaNazivFormated>
    <izvorni_sadrzaj>VRNJICA d.o.o.</izvorni_sadrzaj>
    <derivirana_varijabla naziv="DomainObject.Predmet.ProtustrankaNazivFormated_1">VRNJICA d.o.o.</derivirana_varijabla>
  </DomainObject.Predmet.ProtustrankaNazivFormated>
  <DomainObject.Predmet.ProtustrankaNazivFormatedOIB>
    <izvorni_sadrzaj>VRNJICA d.o.o., OIB 11072783031</izvorni_sadrzaj>
    <derivirana_varijabla naziv="DomainObject.Predmet.ProtustrankaNazivFormatedOIB_1">VRNJICA d.o.o., OIB 11072783031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Sonja Marchioli</izvorni_sadrzaj>
    <derivirana_varijabla naziv="DomainObject.Predmet.StrankaFormated_1">  FINA Regionalni centar Zagreb; Sonja Marchioli</derivirana_varijabla>
  </DomainObject.Predmet.StrankaFormated>
  <DomainObject.Predmet.StrankaFormatedOIB>
    <izvorni_sadrzaj>  FINA Regionalni centar Zagreb, OIB 85821130368; Sonja Marchioli, OIB 43791015063</izvorni_sadrzaj>
    <derivirana_varijabla naziv="DomainObject.Predmet.StrankaFormatedOIB_1">  FINA Regionalni centar Zagreb, OIB 85821130368; Sonja Marchioli, OIB 43791015063</derivirana_varijabla>
  </DomainObject.Predmet.StrankaFormatedOIB>
  <DomainObject.Predmet.StrankaFormatedWithAdress>
    <izvorni_sadrzaj> FINA Regionalni centar Zagreb, Trg svibanjskih žrtava 1995. 1, 10000 Zagreb; Sonja Marchioli, Nikole Udine Algarottija 30, 51500 Krk</izvorni_sadrzaj>
    <derivirana_varijabla naziv="DomainObject.Predmet.StrankaFormatedWithAdress_1"> FINA Regionalni centar Zagreb, Trg svibanjskih žrtava 1995. 1, 10000 Zagreb; Sonja Marchioli, Nikole Udine Algarottija 30, 51500 Krk</derivirana_varijabla>
  </DomainObject.Predmet.StrankaFormatedWithAdress>
  <DomainObject.Predmet.StrankaFormatedWithAdressOIB>
    <izvorni_sadrzaj> FINA Regionalni centar Zagreb, OIB 85821130368, Trg svibanjskih žrtava 1995. 1, 10000 Zagreb; Sonja Marchioli, OIB 43791015063, Nikole Udine Algarottija 30, 51500 Krk</izvorni_sadrzaj>
    <derivirana_varijabla naziv="DomainObject.Predmet.StrankaFormatedWithAdressOIB_1"> FINA Regionalni centar Zagreb, OIB 85821130368, Trg svibanjskih žrtava 1995. 1, 10000 Zagreb; Sonja Marchioli, OIB 43791015063, Nikole Udine Algarottija 30, 51500 Krk</derivirana_varijabla>
  </DomainObject.Predmet.StrankaFormatedWithAdressOIB>
  <DomainObject.Predmet.StrankaWithAdress>
    <izvorni_sadrzaj>FINA Regionalni centar Zagreb Trg svibanjskih žrtava 1995. 1,10000 Zagreb,Sonja Marchioli Nikole Udine Algarottija 30,51500 Krk</izvorni_sadrzaj>
    <derivirana_varijabla naziv="DomainObject.Predmet.StrankaWithAdress_1">FINA Regionalni centar Zagreb Trg svibanjskih žrtava 1995. 1,10000 Zagreb,Sonja Marchioli Nikole Udine Algarottija 30,51500 Krk</derivirana_varijabla>
  </DomainObject.Predmet.StrankaWithAdress>
  <DomainObject.Predmet.StrankaWithAdressOIB>
    <izvorni_sadrzaj>FINA Regionalni centar Zagreb, OIB 85821130368, Trg svibanjskih žrtava 1995. 1,10000 Zagreb,Sonja Marchioli, OIB 43791015063, Nikole Udine Algarottija 30,51500 Krk</izvorni_sadrzaj>
    <derivirana_varijabla naziv="DomainObject.Predmet.StrankaWithAdressOIB_1">FINA Regionalni centar Zagreb, OIB 85821130368, Trg svibanjskih žrtava 1995. 1,10000 Zagreb,Sonja Marchioli, OIB 43791015063, Nikole Udine Algarottija 30,51500 Krk</derivirana_varijabla>
  </DomainObject.Predmet.StrankaWithAdressOIB>
  <DomainObject.Predmet.StrankaNazivFormated>
    <izvorni_sadrzaj>FINA Regionalni centar Zagreb,Sonja Marchioli</izvorni_sadrzaj>
    <derivirana_varijabla naziv="DomainObject.Predmet.StrankaNazivFormated_1">FINA Regionalni centar Zagreb,Sonja Marchioli</derivirana_varijabla>
  </DomainObject.Predmet.StrankaNazivFormated>
  <DomainObject.Predmet.StrankaNazivFormatedOIB>
    <izvorni_sadrzaj>FINA Regionalni centar Zagreb, OIB 85821130368,Sonja Marchioli, OIB 43791015063</izvorni_sadrzaj>
    <derivirana_varijabla naziv="DomainObject.Predmet.StrankaNazivFormatedOIB_1">FINA Regionalni centar Zagreb, OIB 85821130368,Sonja Marchioli, OIB 43791015063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Sonja Marchioli</item>
    </izvorni_sadrzaj>
    <derivirana_varijabla naziv="DomainObject.Predmet.StrankaListFormated_1">
      <item>FINA Regionalni centar Zagreb</item>
      <item>Sonja Marchioli</item>
    </derivirana_varijabla>
  </DomainObject.Predmet.StrankaListFormated>
  <DomainObject.Predmet.StrankaListFormatedOIB>
    <izvorni_sadrzaj>
      <item>FINA Regionalni centar Zagreb, OIB 85821130368</item>
      <item>Sonja Marchioli, OIB 43791015063</item>
    </izvorni_sadrzaj>
    <derivirana_varijabla naziv="DomainObject.Predmet.StrankaListFormatedOIB_1">
      <item>FINA Regionalni centar Zagreb, OIB 85821130368</item>
      <item>Sonja Marchioli, OIB 43791015063</item>
    </derivirana_varijabla>
  </DomainObject.Predmet.StrankaListFormatedOIB>
  <DomainObject.Predmet.StrankaListFormatedWithAdress>
    <izvorni_sadrzaj>
      <item>FINA Regionalni centar Zagreb, Trg svibanjskih žrtava 1995. 1, 10000 Zagreb</item>
      <item>Sonja Marchioli, Nikole Udine Algarottija 30, 51500 Krk</item>
    </izvorni_sadrzaj>
    <derivirana_varijabla naziv="DomainObject.Predmet.StrankaListFormatedWithAdress_1">
      <item>FINA Regionalni centar Zagreb, Trg svibanjskih žrtava 1995. 1, 10000 Zagreb</item>
      <item>Sonja Marchioli, Nikole Udine Algarottija 30, 51500 Krk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Sonja Marchioli, OIB 43791015063, Nikole Udine Algarottija 30, 51500 Krk</item>
    </izvorni_sadrzaj>
    <derivirana_varijabla naziv="DomainObject.Predmet.StrankaListFormatedWithAdressOIB_1">
      <item>FINA Regionalni centar Zagreb, OIB 85821130368, Trg svibanjskih žrtava 1995. 1, 10000 Zagreb</item>
      <item>Sonja Marchioli, OIB 43791015063, Nikole Udine Algarottija 30, 51500 Krk</item>
    </derivirana_varijabla>
  </DomainObject.Predmet.StrankaListFormatedWithAdressOIB>
  <DomainObject.Predmet.StrankaListNazivFormated>
    <izvorni_sadrzaj>
      <item>FINA Regionalni centar Zagreb</item>
      <item>Sonja Marchioli</item>
    </izvorni_sadrzaj>
    <derivirana_varijabla naziv="DomainObject.Predmet.StrankaListNazivFormated_1">
      <item>FINA Regionalni centar Zagreb</item>
      <item>Sonja Marchioli</item>
    </derivirana_varijabla>
  </DomainObject.Predmet.StrankaListNazivFormated>
  <DomainObject.Predmet.StrankaListNazivFormatedOIB>
    <izvorni_sadrzaj>
      <item>FINA Regionalni centar Zagreb, OIB 85821130368</item>
      <item>Sonja Marchioli, OIB 43791015063</item>
    </izvorni_sadrzaj>
    <derivirana_varijabla naziv="DomainObject.Predmet.StrankaListNazivFormatedOIB_1">
      <item>FINA Regionalni centar Zagreb, OIB 85821130368</item>
      <item>Sonja Marchioli, OIB 43791015063</item>
    </derivirana_varijabla>
  </DomainObject.Predmet.StrankaListNazivFormatedOIB>
  <DomainObject.Predmet.ProtuStrankaListFormated>
    <izvorni_sadrzaj>
      <item>VRNJICA d.o.o. zastupanog po punomoćniku Sonja Marchioli</item>
    </izvorni_sadrzaj>
    <derivirana_varijabla naziv="DomainObject.Predmet.ProtuStrankaListFormated_1">
      <item>VRNJICA d.o.o. zastupanog po punomoćniku Sonja Marchioli</item>
    </derivirana_varijabla>
  </DomainObject.Predmet.ProtuStrankaListFormated>
  <DomainObject.Predmet.ProtuStrankaListFormatedOIB>
    <izvorni_sadrzaj>
      <item>VRNJICA d.o.o., OIB 11072783031 zastupanog po punomoćniku Sonja Marchioli</item>
    </izvorni_sadrzaj>
    <derivirana_varijabla naziv="DomainObject.Predmet.ProtuStrankaListFormatedOIB_1">
      <item>VRNJICA d.o.o., OIB 11072783031 zastupanog po punomoćniku Sonja Marchioli</item>
    </derivirana_varijabla>
  </DomainObject.Predmet.ProtuStrankaListFormatedOIB>
  <DomainObject.Predmet.ProtuStrankaListFormatedWithAdress>
    <izvorni_sadrzaj>
      <item>VRNJICA d.o.o., Branimira Gušića 7A, 10000 Zagreb zastupanog po punomoćniku Sonja Marchioli</item>
    </izvorni_sadrzaj>
    <derivirana_varijabla naziv="DomainObject.Predmet.ProtuStrankaListFormatedWithAdress_1">
      <item>VRNJICA d.o.o., Branimira Gušića 7A, 10000 Zagreb zastupanog po punomoćniku Sonja Marchioli</item>
    </derivirana_varijabla>
  </DomainObject.Predmet.ProtuStrankaListFormatedWithAdress>
  <DomainObject.Predmet.ProtuStrankaListFormatedWithAdressOIB>
    <izvorni_sadrzaj>
      <item>VRNJICA d.o.o., OIB 11072783031, Branimira Gušića 7A, 10000 Zagreb zastupanog po punomoćniku Sonja Marchioli</item>
    </izvorni_sadrzaj>
    <derivirana_varijabla naziv="DomainObject.Predmet.ProtuStrankaListFormatedWithAdressOIB_1">
      <item>VRNJICA d.o.o., OIB 11072783031, Branimira Gušića 7A, 10000 Zagreb zastupanog po punomoćniku Sonja Marchioli</item>
    </derivirana_varijabla>
  </DomainObject.Predmet.ProtuStrankaListFormatedWithAdressOIB>
  <DomainObject.Predmet.ProtuStrankaListNazivFormated>
    <izvorni_sadrzaj>
      <item>VRNJICA d.o.o.</item>
    </izvorni_sadrzaj>
    <derivirana_varijabla naziv="DomainObject.Predmet.ProtuStrankaListNazivFormated_1">
      <item>VRNJICA d.o.o.</item>
    </derivirana_varijabla>
  </DomainObject.Predmet.ProtuStrankaListNazivFormated>
  <DomainObject.Predmet.ProtuStrankaListNazivFormatedOIB>
    <izvorni_sadrzaj>
      <item>VRNJICA d.o.o., OIB 11072783031</item>
    </izvorni_sadrzaj>
    <derivirana_varijabla naziv="DomainObject.Predmet.ProtuStrankaListNazivFormatedOIB_1">
      <item>VRNJICA d.o.o., OIB 11072783031</item>
    </derivirana_varijabla>
  </DomainObject.Predmet.ProtuStrankaListNazivFormatedOIB>
  <DomainObject.Predmet.OstaliListFormated>
    <izvorni_sadrzaj>
      <item>Sonja Marchioli punomoćnik sudionika u postupku VRNJICA d.o.o.</item>
      <item>ERSTE&amp;STEIERMÄRKISCHE BANKA dioničko društvo</item>
    </izvorni_sadrzaj>
    <derivirana_varijabla naziv="DomainObject.Predmet.OstaliListFormated_1">
      <item>Sonja Marchioli punomoćnik sudionika u postupku VRNJICA d.o.o.</item>
      <item>ERSTE&amp;STEIERMÄRKISCHE BANKA dioničko društvo</item>
    </derivirana_varijabla>
  </DomainObject.Predmet.OstaliListFormated>
  <DomainObject.Predmet.OstaliListFormatedOIB>
    <izvorni_sadrzaj>
      <item>Sonja Marchioli, OIB 43791015063 punomoćnik sudionika u postupku VRNJICA d.o.o.</item>
      <item>ERSTE&amp;STEIERMÄRKISCHE BANKA dioničko društvo, OIB 23057039320</item>
    </izvorni_sadrzaj>
    <derivirana_varijabla naziv="DomainObject.Predmet.OstaliListFormatedOIB_1">
      <item>Sonja Marchioli, OIB 43791015063 punomoćnik sudionika u postupku VRNJICA d.o.o.</item>
      <item>ERSTE&amp;STEIERMÄRKISCHE BANKA dioničko društvo, OIB 23057039320</item>
    </derivirana_varijabla>
  </DomainObject.Predmet.OstaliListFormatedOIB>
  <DomainObject.Predmet.OstaliListFormatedWithAdress>
    <izvorni_sadrzaj>
      <item>Sonja Marchioli, Lakmartinska 27, 51500 Krk punomoćnik sudionika u postupku VRNJICA d.o.o.</item>
      <item>ERSTE&amp;STEIERMÄRKISCHE BANKA dioničko društvo, Jadranski Trg 3/a, 51000 Rijeka</item>
    </izvorni_sadrzaj>
    <derivirana_varijabla naziv="DomainObject.Predmet.OstaliListFormatedWithAdress_1">
      <item>Sonja Marchioli, Lakmartinska 27, 51500 Krk punomoćnik sudionika u postupku VRNJICA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Sonja Marchioli, OIB 43791015063, Lakmartinska 27, 51500 Krk punomoćnik sudionika u postupku VRNJICA d.o.o.</item>
      <item>ERSTE&amp;STEIERMÄRKISCHE BANKA dioničko društvo, OIB 23057039320, Jadranski Trg 3/a, 51000 Rijeka</item>
    </izvorni_sadrzaj>
    <derivirana_varijabla naziv="DomainObject.Predmet.OstaliListFormatedWithAdressOIB_1">
      <item>Sonja Marchioli, OIB 43791015063, Lakmartinska 27, 51500 Krk punomoćnik sudionika u postupku VRNJICA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Sonja Marchioli</item>
      <item>ERSTE&amp;STEIERMÄRKISCHE BANKA dioničko društvo</item>
    </izvorni_sadrzaj>
    <derivirana_varijabla naziv="DomainObject.Predmet.OstaliListNazivFormated_1">
      <item>Sonja Marchioli</item>
      <item>ERSTE&amp;STEIERMÄRKISCHE BANKA dioničko društvo</item>
    </derivirana_varijabla>
  </DomainObject.Predmet.OstaliListNazivFormated>
  <DomainObject.Predmet.OstaliListNazivFormatedOIB>
    <izvorni_sadrzaj>
      <item>Sonja Marchioli, OIB 43791015063</item>
      <item>ERSTE&amp;STEIERMÄRKISCHE BANKA dioničko društvo, OIB 23057039320</item>
    </izvorni_sadrzaj>
    <derivirana_varijabla naziv="DomainObject.Predmet.OstaliListNazivFormatedOIB_1">
      <item>Sonja Marchioli, OIB 43791015063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VRNJICA d.o.o.</izvorni_sadrzaj>
    <derivirana_varijabla naziv="DomainObject.Predmet.ProtustrankaIDrugi_1">VRNJICA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VRNJICA d.o.o., OIB 11072783031, Branimira Gušića 7A, 10000 Zagreb</izvorni_sadrzaj>
    <derivirana_varijabla naziv="DomainObject.Predmet.ProtustrankaIDrugiAdressOIB_1">VRNJICA d.o.o., OIB 11072783031, Branimira Gušića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VRNJICA d.o.o.</item>
      <item>Sonja Marchioli</item>
      <item>Sonja Marchioli</item>
      <item>ERSTE&amp;STEIERMÄRKISCHE BANKA dioničko društvo</item>
    </izvorni_sadrzaj>
    <derivirana_varijabla naziv="DomainObject.Predmet.SudioniciListNaziv_1">
      <item>FINA Regionalni centar Zagreb</item>
      <item>VRNJICA d.o.o.</item>
      <item>Sonja Marchioli</item>
      <item>Sonja Marchioli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VRNJICA d.o.o., OIB 11072783031, Branimira Gušića 7A,10000 Zagreb</item>
      <item>Sonja Marchioli, OIB 43791015063, Lakmartinska 27,51500 Krk</item>
      <item>Sonja Marchioli, OIB 43791015063, Nikole Udine Algarottija 30,51500 Krk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VRNJICA d.o.o., OIB 11072783031, Branimira Gušića 7A,10000 Zagreb</item>
      <item>Sonja Marchioli, OIB 43791015063, Lakmartinska 27,51500 Krk</item>
      <item>Sonja Marchioli, OIB 43791015063, Nikole Udine Algarottija 30,51500 Krk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11072783031</item>
      <item>, OIB 43791015063</item>
      <item>, OIB 43791015063</item>
      <item>, OIB 23057039320</item>
    </izvorni_sadrzaj>
    <derivirana_varijabla naziv="DomainObject.Predmet.SudioniciListNazivOIB_1">
      <item>, OIB 85821130368</item>
      <item>, OIB 11072783031</item>
      <item>, OIB 43791015063</item>
      <item>, OIB 43791015063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CF96AB-EC0D-492A-96E8-183A50074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846</properties:Words>
  <properties:Characters>4652</properties:Characters>
  <properties:Lines>92</properties:Lines>
  <properties:Paragraphs>28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2018-01-05T09:40:00Z</cp:lastPrinted>
  <dcterms:modified xmlns:xsi="http://www.w3.org/2001/XMLSchema-instance" xsi:type="dcterms:W3CDTF">2018-01-05T09:40:00Z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