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3bbe" w14:paraId="3173bb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312FB">
        <w:rPr>
          <w:rFonts w:hAnsi="Times New Roman" w:ascii="Times New Roman"/>
          <w:szCs w:val="24"/>
          <w:lang w:val="hr-HR"/>
        </w:rPr>
        <w:t>SUPERIOR FILIP d.o.o., Dugo Selo, Rimski put 20, OIB:20811859449</w:t>
      </w:r>
      <w:r w:rsidR="00607CE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325D">
        <w:rPr>
          <w:rFonts w:hAnsi="Times New Roman" w:ascii="Times New Roman"/>
          <w:szCs w:val="24"/>
          <w:lang w:val="hr-HR"/>
        </w:rPr>
        <w:t>3</w:t>
      </w:r>
      <w:r w:rsidR="00A50F90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312FB">
        <w:rPr>
          <w:rFonts w:hAnsi="Times New Roman" w:ascii="Times New Roman"/>
          <w:szCs w:val="24"/>
        </w:rPr>
        <w:t>SUPERIOR FILIP d.o.o., Dugo Selo, Rimski put 20, OIB:20811859449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0312FB">
        <w:rPr>
          <w:rFonts w:hAnsi="Times New Roman" w:ascii="Times New Roman"/>
          <w:szCs w:val="24"/>
        </w:rPr>
        <w:t>10,50</w:t>
      </w:r>
      <w:r w:rsidR="007D325D">
        <w:rPr>
          <w:rFonts w:hAnsi="Times New Roman" w:ascii="Times New Roman"/>
          <w:szCs w:val="24"/>
        </w:rPr>
        <w:t xml:space="preserve">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312FB">
        <w:rPr>
          <w:rFonts w:hAnsi="Times New Roman" w:ascii="Times New Roman"/>
          <w:szCs w:val="24"/>
        </w:rPr>
        <w:t>Pavao Grizelj, D.Golika 34, Zagreb.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607CE5" w:rsidRPr="00607CE5">
        <w:rPr>
          <w:rFonts w:hAnsi="Times New Roman" w:ascii="Times New Roman"/>
          <w:szCs w:val="24"/>
          <w:lang w:val="hr-HR"/>
        </w:rPr>
        <w:t xml:space="preserve"> </w:t>
      </w:r>
      <w:r w:rsidR="000312FB">
        <w:rPr>
          <w:rFonts w:hAnsi="Times New Roman" w:ascii="Times New Roman"/>
          <w:szCs w:val="24"/>
          <w:lang w:val="hr-HR"/>
        </w:rPr>
        <w:t>SUPERIOR FILIP d.o.o., Dugo Selo, Rimski put 20, OIB:20811859449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312FB">
        <w:rPr>
          <w:rFonts w:hAnsi="Times New Roman" w:ascii="Times New Roman"/>
          <w:lang w:val="hr-HR"/>
        </w:rPr>
        <w:t>10</w:t>
      </w:r>
      <w:r w:rsidR="00BE21F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 postupka i nije predujmio sredstva za namirenje 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</w:t>
      </w:r>
      <w:r w:rsidR="006F4A63">
        <w:rPr>
          <w:rFonts w:hAnsi="Times New Roman" w:ascii="Times New Roman"/>
          <w:lang w:val="hr-HR"/>
        </w:rPr>
        <w:lastRenderedPageBreak/>
        <w:t>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 FINA-i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 dužniku I zakon.zastupniku dužnika poštom I e-ogl.ploča – 10 dana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Ministarstvo pravosuđa po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="007D325D">
        <w:rPr>
          <w:rFonts w:hAnsi="Times New Roman" w:ascii="Times New Roman"/>
        </w:rPr>
        <w:t>Sudski reghistar – elektronski i neposredno po pravomoćnosti</w:t>
      </w:r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Mrežna stranica e.-oglasne ploče – JAVNOST – 8 dana</w:t>
      </w:r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 Porezna uprava</w:t>
      </w:r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>7. Stečajnom upravitelju - poštom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</w:t>
        </w:r>
        <w:r w:rsidR="000312FB">
          <w:rPr>
            <w:rFonts w:hAnsi="Times New Roman" w:ascii="Times New Roman"/>
          </w:rPr>
          <w:t>6187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312FB">
      <w:rPr>
        <w:rFonts w:hAnsi="Times New Roman" w:ascii="Times New Roman"/>
        <w:lang w:val="hr-HR"/>
      </w:rPr>
      <w:t>6187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312FB"/>
    <w:rsid w:val="000725DF"/>
    <w:rsid w:val="00097239"/>
    <w:rsid w:val="000B5D34"/>
    <w:rsid w:val="000B609B"/>
    <w:rsid w:val="000C47B3"/>
    <w:rsid w:val="00112B50"/>
    <w:rsid w:val="00123FDF"/>
    <w:rsid w:val="00177D95"/>
    <w:rsid w:val="00182088"/>
    <w:rsid w:val="001A7851"/>
    <w:rsid w:val="00214727"/>
    <w:rsid w:val="00235E78"/>
    <w:rsid w:val="002451A3"/>
    <w:rsid w:val="00247025"/>
    <w:rsid w:val="00412880"/>
    <w:rsid w:val="0042162E"/>
    <w:rsid w:val="00466C68"/>
    <w:rsid w:val="0048609B"/>
    <w:rsid w:val="004B79C0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07CE5"/>
    <w:rsid w:val="0063504C"/>
    <w:rsid w:val="006356C5"/>
    <w:rsid w:val="00646ACE"/>
    <w:rsid w:val="00665B80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11EF1"/>
    <w:rsid w:val="00A50F90"/>
    <w:rsid w:val="00A95334"/>
    <w:rsid w:val="00A97EA1"/>
    <w:rsid w:val="00AB7883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35C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3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F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F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F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F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3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F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F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F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F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6187</izvorni_sadrzaj>
    <derivirana_varijabla naziv="DomainObject.Predmet.Broj_1">6187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St-6187/2015</izvorni_sadrzaj>
    <derivirana_varijabla naziv="DomainObject.Predmet.OznakaBroj_1">St-6187/2015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FILIP d.o.o. zastupanog po punomoćniku JASMINA GRGIĆ</izvorni_sadrzaj>
    <derivirana_varijabla naziv="DomainObject.Predmet.ProtustrankaFormated_1">  SUPERIOR FILIP d.o.o. zastupanog po punomoćniku JASMINA GRGIĆ</derivirana_varijabla>
  </DomainObject.Predmet.ProtustrankaFormated>
  <DomainObject.Predmet.ProtustrankaFormatedOIB>
    <izvorni_sadrzaj>  SUPERIOR FILIP d.o.o., OIB 20811859449 zastupanog po punomoćniku JASMINA GRGIĆ</izvorni_sadrzaj>
    <derivirana_varijabla naziv="DomainObject.Predmet.ProtustrankaFormatedOIB_1">  SUPERIOR FILIP d.o.o., OIB 20811859449 zastupanog po punomoćniku JASMINA GRGIĆ</derivirana_varijabla>
  </DomainObject.Predmet.ProtustrankaFormatedOIB>
  <DomainObject.Predmet.ProtustrankaFormatedWithAdress>
    <izvorni_sadrzaj> SUPERIOR FILIP d.o.o., Rimski put 20, 10370 Dugo Selo zastupanog po punomoćniku JASMINA GRGIĆ</izvorni_sadrzaj>
    <derivirana_varijabla naziv="DomainObject.Predmet.ProtustrankaFormatedWithAdress_1"> SUPERIOR FILIP d.o.o., Rimski put 20, 10370 Dugo Selo zastupanog po punomoćniku JASMINA GRGIĆ</derivirana_varijabla>
  </DomainObject.Predmet.ProtustrankaFormatedWithAdress>
  <DomainObject.Predmet.ProtustrankaFormatedWithAdressOIB>
    <izvorni_sadrzaj> SUPERIOR FILIP d.o.o., OIB 20811859449, Rimski put 20, 10370 Dugo Selo zastupanog po punomoćniku JASMINA GRGIĆ</izvorni_sadrzaj>
    <derivirana_varijabla naziv="DomainObject.Predmet.ProtustrankaFormatedWithAdressOIB_1"> SUPERIOR FILIP d.o.o., OIB 20811859449, Rimski put 20, 10370 Dugo Selo zastupanog po punomoćniku JASMINA GRGIĆ</derivirana_varijabla>
  </DomainObject.Predmet.ProtustrankaFormatedWithAdressOIB>
  <DomainObject.Predmet.ProtustrankaWithAdress>
    <izvorni_sadrzaj>SUPERIOR FILIP d.o.o. Rimski put 20, 10370 Dugo Selo</izvorni_sadrzaj>
    <derivirana_varijabla naziv="DomainObject.Predmet.ProtustrankaWithAdress_1">SUPERIOR FILIP d.o.o. Rimski put 20, 10370 Dugo Selo</derivirana_varijabla>
  </DomainObject.Predmet.ProtustrankaWithAdress>
  <DomainObject.Predmet.ProtustrankaWithAdressOIB>
    <izvorni_sadrzaj>SUPERIOR FILIP d.o.o., OIB 20811859449, Rimski put 20, 10370 Dugo Selo</izvorni_sadrzaj>
    <derivirana_varijabla naziv="DomainObject.Predmet.ProtustrankaWithAdressOIB_1">SUPERIOR FILIP d.o.o., OIB 20811859449, Rimski put 20, 10370 Dugo Selo</derivirana_varijabla>
  </DomainObject.Predmet.ProtustrankaWithAdressOIB>
  <DomainObject.Predmet.ProtustrankaNazivFormated>
    <izvorni_sadrzaj>SUPERIOR FILIP d.o.o.</izvorni_sadrzaj>
    <derivirana_varijabla naziv="DomainObject.Predmet.ProtustrankaNazivFormated_1">SUPERIOR FILIP d.o.o.</derivirana_varijabla>
  </DomainObject.Predmet.ProtustrankaNazivFormated>
  <DomainObject.Predmet.ProtustrankaNazivFormatedOIB>
    <izvorni_sadrzaj>SUPERIOR FILIP d.o.o., OIB 20811859449</izvorni_sadrzaj>
    <derivirana_varijabla naziv="DomainObject.Predmet.ProtustrankaNazivFormatedOIB_1">SUPERIOR FILIP d.o.o., OIB 20811859449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FILIP d.o.o. zastupanog po punomoćniku JASMINA GRGIĆ</item>
    </izvorni_sadrzaj>
    <derivirana_varijabla naziv="DomainObject.Predmet.ProtuStrankaListFormated_1">
      <item>SUPERIOR FILIP d.o.o. zastupanog po punomoćniku JASMINA GRGIĆ</item>
    </derivirana_varijabla>
  </DomainObject.Predmet.ProtuStrankaListFormated>
  <DomainObject.Predmet.ProtuStrankaListFormatedOIB>
    <izvorni_sadrzaj>
      <item>SUPERIOR FILIP d.o.o., OIB 20811859449 zastupanog po punomoćniku JASMINA GRGIĆ</item>
    </izvorni_sadrzaj>
    <derivirana_varijabla naziv="DomainObject.Predmet.ProtuStrankaListFormatedOIB_1">
      <item>SUPERIOR FILIP d.o.o., OIB 20811859449 zastupanog po punomoćniku JASMINA GRGIĆ</item>
    </derivirana_varijabla>
  </DomainObject.Predmet.ProtuStrankaListFormatedOIB>
  <DomainObject.Predmet.ProtuStrankaListFormatedWithAdress>
    <izvorni_sadrzaj>
      <item>SUPERIOR FILIP d.o.o., Rimski put 20, 10370 Dugo Selo zastupanog po punomoćniku JASMINA GRGIĆ</item>
    </izvorni_sadrzaj>
    <derivirana_varijabla naziv="DomainObject.Predmet.ProtuStrankaListFormatedWithAdress_1">
      <item>SUPERIOR FILIP d.o.o., Rimski put 20, 10370 Dugo Selo zastupanog po punomoćniku JASMINA GRGIĆ</item>
    </derivirana_varijabla>
  </DomainObject.Predmet.ProtuStrankaListFormatedWithAdress>
  <DomainObject.Predmet.ProtuStrankaListFormatedWithAdressOIB>
    <izvorni_sadrzaj>
      <item>SUPERIOR FILIP d.o.o., OIB 20811859449, Rimski put 20, 10370 Dugo Selo zastupanog po punomoćniku JASMINA GRGIĆ</item>
    </izvorni_sadrzaj>
    <derivirana_varijabla naziv="DomainObject.Predmet.ProtuStrankaListFormatedWithAdressOIB_1">
      <item>SUPERIOR FILIP d.o.o., OIB 20811859449, Rimski put 20, 10370 Dugo Selo zastupanog po punomoćniku JASMINA GRGIĆ</item>
    </derivirana_varijabla>
  </DomainObject.Predmet.ProtuStrankaListFormatedWithAdressOIB>
  <DomainObject.Predmet.ProtuStrankaListNazivFormated>
    <izvorni_sadrzaj>
      <item>SUPERIOR FILIP d.o.o.</item>
    </izvorni_sadrzaj>
    <derivirana_varijabla naziv="DomainObject.Predmet.ProtuStrankaListNazivFormated_1">
      <item>SUPERIOR FILIP d.o.o.</item>
    </derivirana_varijabla>
  </DomainObject.Predmet.ProtuStrankaListNazivFormated>
  <DomainObject.Predmet.ProtuStrankaListNazivFormatedOIB>
    <izvorni_sadrzaj>
      <item>SUPERIOR FILIP d.o.o., OIB 20811859449</item>
    </izvorni_sadrzaj>
    <derivirana_varijabla naziv="DomainObject.Predmet.ProtuStrankaListNazivFormatedOIB_1">
      <item>SUPERIOR FILIP d.o.o., OIB 20811859449</item>
    </derivirana_varijabla>
  </DomainObject.Predmet.ProtuStrankaListNazivFormatedOIB>
  <DomainObject.Predmet.OstaliListFormated>
    <izvorni_sadrzaj>
      <item>JASMINA GRGIĆ punomoćnik sudionika u postupku SUPERIOR FILIP d.o.o.</item>
    </izvorni_sadrzaj>
    <derivirana_varijabla naziv="DomainObject.Predmet.OstaliListFormated_1">
      <item>JASMINA GRGIĆ punomoćnik sudionika u postupku SUPERIOR FILIP d.o.o.</item>
    </derivirana_varijabla>
  </DomainObject.Predmet.OstaliListFormated>
  <DomainObject.Predmet.OstaliListFormatedOIB>
    <izvorni_sadrzaj>
      <item>JASMINA GRGIĆ, OIB 50505335481 punomoćnik sudionika u postupku SUPERIOR FILIP d.o.o.</item>
    </izvorni_sadrzaj>
    <derivirana_varijabla naziv="DomainObject.Predmet.OstaliListFormatedOIB_1">
      <item>JASMINA GRGIĆ, OIB 50505335481 punomoćnik sudionika u postupku SUPERIOR FILIP d.o.o.</item>
    </derivirana_varijabla>
  </DomainObject.Predmet.OstaliListFormatedOIB>
  <DomainObject.Predmet.OstaliListFormatedWithAdress>
    <izvorni_sadrzaj>
      <item>JASMINA GRGIĆ, RIMSKI PUT 20, 10370 Dugo Selo punomoćnik sudionika u postupku SUPERIOR FILIP d.o.o.</item>
    </izvorni_sadrzaj>
    <derivirana_varijabla naziv="DomainObject.Predmet.OstaliListFormatedWithAdress_1">
      <item>JASMINA GRGIĆ, RIMSKI PUT 20, 10370 Dugo Selo punomoćnik sudionika u postupku SUPERIOR FILIP d.o.o.</item>
    </derivirana_varijabla>
  </DomainObject.Predmet.OstaliListFormatedWithAdress>
  <DomainObject.Predmet.OstaliListFormatedWithAdressOIB>
    <izvorni_sadrzaj>
      <item>JASMINA GRGIĆ, OIB 50505335481, RIMSKI PUT 20, 10370 Dugo Selo punomoćnik sudionika u postupku SUPERIOR FILIP d.o.o.</item>
    </izvorni_sadrzaj>
    <derivirana_varijabla naziv="DomainObject.Predmet.OstaliListFormatedWithAdressOIB_1">
      <item>JASMINA GRGIĆ, OIB 50505335481, RIMSKI PUT 20, 10370 Dugo Selo punomoćnik sudionika u postupku SUPERIOR FILIP d.o.o.</item>
    </derivirana_varijabla>
  </DomainObject.Predmet.OstaliListFormatedWithAdressOIB>
  <DomainObject.Predmet.OstaliListNazivFormated>
    <izvorni_sadrzaj>
      <item>JASMINA GRGIĆ</item>
    </izvorni_sadrzaj>
    <derivirana_varijabla naziv="DomainObject.Predmet.OstaliListNazivFormated_1">
      <item>JASMINA GRGIĆ</item>
    </derivirana_varijabla>
  </DomainObject.Predmet.OstaliListNazivFormated>
  <DomainObject.Predmet.OstaliListNazivFormatedOIB>
    <izvorni_sadrzaj>
      <item>JASMINA GRGIĆ, OIB 50505335481</item>
    </izvorni_sadrzaj>
    <derivirana_varijabla naziv="DomainObject.Predmet.OstaliListNazivFormatedOIB_1">
      <item>JASMINA GRGIĆ, OIB 50505335481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FILIP d.o.o.</izvorni_sadrzaj>
    <derivirana_varijabla naziv="DomainObject.Predmet.ProtustrankaIDrugi_1">SUPERIOR FILIP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FILIP d.o.o., OIB 20811859449, Rimski put 20, 10370 Dugo Selo</izvorni_sadrzaj>
    <derivirana_varijabla naziv="DomainObject.Predmet.ProtustrankaIDrugiAdressOIB_1">SUPERIOR FILIP d.o.o., OIB 20811859449, Rimski put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FILIP d.o.o.</item>
      <item>FINA Regionalni centar Zagreb</item>
      <item>JASMINA GRGIĆ</item>
    </izvorni_sadrzaj>
    <derivirana_varijabla naziv="DomainObject.Predmet.SudioniciListNaziv_1">
      <item>SUPERIOR FILIP d.o.o.</item>
      <item>FINA Regionalni centar Zagreb</item>
      <item>JASMINA GRGIĆ</item>
    </derivirana_varijabla>
  </DomainObject.Predmet.SudioniciListNaziv>
  <DomainObject.Predmet.SudioniciListAdressOIB>
    <izvorni_sadrzaj>
      <item>SUPERIOR FILIP d.o.o., OIB 20811859449, Rimski put 20,10370 Dugo Selo</item>
      <item>FINA Regionalni centar Zagreb, OIB 85821130368, Trg svibanjskih žrtava 1995. br. 1,10000 Zagreb</item>
      <item>JASMINA GRGIĆ, OIB 50505335481, RIMSKI PUT 20,10370 Dugo Selo</item>
    </izvorni_sadrzaj>
    <derivirana_varijabla naziv="DomainObject.Predmet.SudioniciListAdressOIB_1">
      <item>SUPERIOR FILIP d.o.o., OIB 20811859449, Rimski put 20,10370 Dugo Selo</item>
      <item>FINA Regionalni centar Zagreb, OIB 85821130368, Trg svibanjskih žrtava 1995. br. 1,10000 Zagreb</item>
      <item>JASMINA GRGIĆ, OIB 50505335481, RIMSKI PUT 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20811859449</item>
      <item>, OIB 85821130368</item>
      <item>, OIB 50505335481</item>
    </izvorni_sadrzaj>
    <derivirana_varijabla naziv="DomainObject.Predmet.SudioniciListNazivOIB_1">
      <item>, OIB 20811859449</item>
      <item>, OIB 85821130368</item>
      <item>, OIB 50505335481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2088</properties:Characters>
  <properties:Lines>62</properties:Lines>
  <properties:Paragraphs>27</properties:Paragraphs>
  <properties:TotalTime>1445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2016-02-03T09:25:00Z</cp:lastPrinted>
  <dcterms:modified xmlns:xsi="http://www.w3.org/2001/XMLSchema-instance" xsi:type="dcterms:W3CDTF">2016-02-03T09:45:00Z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