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2da7" w14:paraId="e9e2da7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FB2AB4">
        <w:t>434/17-14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FB2AB4">
        <w:rPr>
          <w:b/>
        </w:rPr>
        <w:t>CIBALAE d.o.o. za prijevoz, trgovinu i usluge, Vinkovci, Kanovačka 15, MBS: 030117233, OIB: 97388423540</w:t>
      </w:r>
      <w:r w:rsidR="006139EC">
        <w:t xml:space="preserve">, </w:t>
      </w:r>
      <w:r w:rsidR="003B4C28">
        <w:t xml:space="preserve">dana </w:t>
      </w:r>
      <w:r w:rsidR="00FB2AB4">
        <w:t>18</w:t>
      </w:r>
      <w:r w:rsidR="000C543C">
        <w:t>. siječnja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FB2AB4">
        <w:rPr>
          <w:b/>
        </w:rPr>
        <w:t>CIBALAE d.o.o. za prijevoz, trgovinu i usluge, Vinkovci, Kanovačka 15, MBS: 030117233, OIB: 97388423540</w:t>
      </w:r>
      <w:r w:rsidR="00FB2AB4">
        <w:t xml:space="preserve">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0C543C" w:rsidRPr="000C543C">
        <w:rPr>
          <w:b/>
        </w:rPr>
        <w:t>610-17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FB2AB4">
        <w:rPr>
          <w:b/>
        </w:rPr>
        <w:t>20.000</w:t>
      </w:r>
      <w:r w:rsidR="000C543C" w:rsidRPr="000C543C">
        <w:rPr>
          <w:b/>
        </w:rPr>
        <w:t>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koji iznos se sastoji od:</w:t>
      </w:r>
    </w:p>
    <w:p w:rsidRDefault="009B61F0" w:rsidP="00FB2AB4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  <w:r>
        <w:t xml:space="preserve"> </w:t>
      </w:r>
    </w:p>
    <w:p w:rsidRDefault="00FB2AB4" w:rsidP="00FB2AB4" w:rsidR="00FB2AB4">
      <w:r>
        <w:t>- troškova otvaranja i vođenja stečajnog postupka               u iznosu od           10.000,00 kuna</w:t>
      </w:r>
    </w:p>
    <w:p w:rsidRDefault="00FB2AB4" w:rsidP="00FB2AB4" w:rsidR="00FB2AB4">
      <w:r>
        <w:t xml:space="preserve">- za nagradu stečajnom upravitelju u bruto iznosu               u iznosu od           10.000,00 kuna </w:t>
      </w:r>
    </w:p>
    <w:p w:rsidRDefault="00FB2AB4" w:rsidP="00FB2AB4" w:rsidR="00FB2AB4">
      <w:r>
        <w:t xml:space="preserve">   u prethodnom i stečajnom postupku</w:t>
      </w:r>
    </w:p>
    <w:p w:rsidRDefault="000C543C" w:rsidP="000C543C" w:rsidR="000C543C">
      <w:pPr>
        <w:ind w:firstLine="720" w:left="1440"/>
        <w:jc w:val="both"/>
      </w:pPr>
    </w:p>
    <w:p w:rsidRDefault="009B61F0" w:rsidP="000C543C" w:rsidR="00BB2037">
      <w:pPr>
        <w:jc w:val="both"/>
      </w:pPr>
      <w:r>
        <w:t>na ime predujma za pokriće troškova kako prethodnog tako i otvorenog stečajnog postupka</w:t>
      </w:r>
      <w:r w:rsidR="00025E45">
        <w:t xml:space="preserve"> </w:t>
      </w: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0C543C" w:rsidP="00FB2AB4" w:rsidR="000C543C"/>
    <w:p w:rsidRDefault="009B61F0" w:rsidP="00FD3ED7" w:rsidR="009B61F0" w:rsidRPr="000C543C">
      <w:pPr>
        <w:jc w:val="center"/>
      </w:pPr>
      <w:r w:rsidRPr="000C543C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FB2AB4">
        <w:t>23. ožujka</w:t>
      </w:r>
      <w:r w:rsidR="004F4BD5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FB2AB4">
        <w:rPr>
          <w:b/>
        </w:rPr>
        <w:t>CIBALAE d.o.o. za prijevoz, trgovinu i usluge, Vinkovci, Kanovačka 15, MBS: 030117233, OIB: 97388423540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FB2AB4" w:rsidP="00FB2AB4" w:rsidR="00FB2AB4">
      <w:pPr>
        <w:jc w:val="right"/>
      </w:pPr>
      <w:r>
        <w:lastRenderedPageBreak/>
        <w:t>Broj: 6 St-434/17-14</w:t>
      </w:r>
    </w:p>
    <w:p w:rsidRDefault="00FB2AB4" w:rsidP="00160320" w:rsidR="00FB2AB4">
      <w:pPr>
        <w:tabs>
          <w:tab w:pos="4050" w:val="left"/>
        </w:tabs>
        <w:jc w:val="both"/>
      </w:pPr>
    </w:p>
    <w:p w:rsidRDefault="00FB2AB4" w:rsidP="00160320" w:rsidR="00FB2AB4">
      <w:pPr>
        <w:tabs>
          <w:tab w:pos="4050" w:val="left"/>
        </w:tabs>
        <w:jc w:val="both"/>
      </w:pPr>
    </w:p>
    <w:p w:rsidRDefault="00FB2AB4" w:rsidP="00160320" w:rsidR="00FB2AB4">
      <w:pPr>
        <w:tabs>
          <w:tab w:pos="4050" w:val="left"/>
        </w:tabs>
        <w:jc w:val="both"/>
      </w:pPr>
    </w:p>
    <w:p w:rsidRDefault="00C43FA3" w:rsidP="000C543C" w:rsidR="00C43FA3" w:rsidRPr="000C543C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FB2AB4">
        <w:t>434/17-8</w:t>
      </w:r>
      <w:r w:rsidR="004F4BD5">
        <w:t xml:space="preserve"> od </w:t>
      </w:r>
      <w:r w:rsidR="00FB2AB4">
        <w:t>29. rujna</w:t>
      </w:r>
      <w:r w:rsidR="004F4BD5">
        <w:t xml:space="preserve"> 2017</w:t>
      </w:r>
      <w:r>
        <w:t xml:space="preserve">. g., koje je usmeno iznio na ročištu održanom dana </w:t>
      </w:r>
      <w:r w:rsidR="00FB2AB4">
        <w:t>9. studenog 2017.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FB2AB4">
        <w:rPr>
          <w:b/>
        </w:rPr>
        <w:t>20.000,00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C543C">
        <w:t>1</w:t>
      </w:r>
      <w:r w:rsidR="00FB2AB4">
        <w:t>8</w:t>
      </w:r>
      <w:r w:rsidR="000C543C">
        <w:t>. siječnja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C543C">
        <w:t>1</w:t>
      </w:r>
      <w:r w:rsidR="00FB2AB4">
        <w:t>8</w:t>
      </w:r>
      <w:r w:rsidR="000C543C">
        <w:t>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66C" w:rsidR="00A3666C">
      <w:r>
        <w:separator/>
      </w:r>
    </w:p>
  </w:endnote>
  <w:endnote w:id="0" w:type="continuationSeparator">
    <w:p w:rsidRDefault="00A3666C" w:rsidR="00A36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66C" w:rsidR="00A3666C">
      <w:r>
        <w:separator/>
      </w:r>
    </w:p>
  </w:footnote>
  <w:footnote w:id="0" w:type="continuationSeparator">
    <w:p w:rsidRDefault="00A3666C" w:rsidR="00A366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75294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3666C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5294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52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52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2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2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2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52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52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2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2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2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CIBALAE d.o.o. za prijevoz, trgovinu i usluge</izvorni_sadrzaj>
    <derivirana_varijabla naziv="DomainObject.Predmet.ProtustrankaFormated_1">  CIBALAE d.o.o. za prijevoz, trgovinu i usluge</derivirana_varijabla>
  </DomainObject.Predmet.ProtustrankaFormated>
  <DomainObject.Predmet.ProtustrankaFormatedOIB>
    <izvorni_sadrzaj>  CIBALAE d.o.o. za prijevoz, trgovinu i usluge, OIB 97388423540</izvorni_sadrzaj>
    <derivirana_varijabla naziv="DomainObject.Predmet.ProtustrankaFormatedOIB_1">  CIBALAE d.o.o. za prijevoz, trgovinu i usluge, OIB 97388423540</derivirana_varijabla>
  </DomainObject.Predmet.ProtustrankaFormatedOIB>
  <DomainObject.Predmet.ProtustrankaFormatedWithAdress>
    <izvorni_sadrzaj> CIBALAE d.o.o. za prijevoz, trgovinu i usluge, Kanovačka 15, 32100 Vinkovci</izvorni_sadrzaj>
    <derivirana_varijabla naziv="DomainObject.Predmet.ProtustrankaFormatedWithAdress_1"> CIBALAE d.o.o. za prijevoz, trgovinu i usluge, Kanovačka 15, 32100 Vinkovci</derivirana_varijabla>
  </DomainObject.Predmet.ProtustrankaFormatedWithAdress>
  <DomainObject.Predmet.ProtustrankaFormatedWithAdressOIB>
    <izvorni_sadrzaj> CIBALAE d.o.o. za prijevoz, trgovinu i usluge, OIB 97388423540, Kanovačka 15, 32100 Vinkovci</izvorni_sadrzaj>
    <derivirana_varijabla naziv="DomainObject.Predmet.ProtustrankaFormatedWithAdressOIB_1"> CIBALAE d.o.o. za prijevoz, trgovinu i usluge, OIB 97388423540, Kanovačka 15, 32100 Vinkovci</derivirana_varijabla>
  </DomainObject.Predmet.ProtustrankaFormatedWithAdressOIB>
  <DomainObject.Predmet.ProtustrankaWithAdress>
    <izvorni_sadrzaj>CIBALAE d.o.o. za prijevoz, trgovinu i usluge Kanovačka 15, 32100 Vinkovci</izvorni_sadrzaj>
    <derivirana_varijabla naziv="DomainObject.Predmet.ProtustrankaWithAdress_1">CIBALAE d.o.o. za prijevoz, trgovinu i usluge Kanovačka 15, 32100 Vinkovci</derivirana_varijabla>
  </DomainObject.Predmet.ProtustrankaWithAdress>
  <DomainObject.Predmet.ProtustrankaWithAdressOIB>
    <izvorni_sadrzaj>CIBALAE d.o.o. za prijevoz, trgovinu i usluge, OIB 97388423540, Kanovačka 15, 32100 Vinkovci</izvorni_sadrzaj>
    <derivirana_varijabla naziv="DomainObject.Predmet.ProtustrankaWithAdressOIB_1">CIBALAE d.o.o. za prijevoz, trgovinu i usluge, OIB 97388423540, Kanovačka 15, 32100 Vinkovci</derivirana_varijabla>
  </DomainObject.Predmet.ProtustrankaWithAdressOIB>
  <DomainObject.Predmet.ProtustrankaNazivFormated>
    <izvorni_sadrzaj>CIBALAE d.o.o. za prijevoz, trgovinu i usluge</izvorni_sadrzaj>
    <derivirana_varijabla naziv="DomainObject.Predmet.ProtustrankaNazivFormated_1">CIBALAE d.o.o. za prijevoz, trgovinu i usluge</derivirana_varijabla>
  </DomainObject.Predmet.ProtustrankaNazivFormated>
  <DomainObject.Predmet.ProtustrankaNazivFormatedOIB>
    <izvorni_sadrzaj>CIBALAE d.o.o. za prijevoz, trgovinu i usluge, OIB 97388423540</izvorni_sadrzaj>
    <derivirana_varijabla naziv="DomainObject.Predmet.ProtustrankaNazivFormatedOIB_1">CIBALAE d.o.o. za prijevoz, trgovinu i usluge, OIB 97388423540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CIBALAE d.o.o. za prijevoz, trgovinu i usluge</item>
    </izvorni_sadrzaj>
    <derivirana_varijabla naziv="DomainObject.Predmet.ProtuStrankaListFormated_1">
      <item>CIBALAE d.o.o. za prijevoz, trgovinu i usluge</item>
    </derivirana_varijabla>
  </DomainObject.Predmet.ProtuStrankaListFormated>
  <DomainObject.Predmet.ProtuStrankaListFormatedOIB>
    <izvorni_sadrzaj>
      <item>CIBALAE d.o.o. za prijevoz, trgovinu i usluge, OIB 97388423540</item>
    </izvorni_sadrzaj>
    <derivirana_varijabla naziv="DomainObject.Predmet.ProtuStrankaListFormatedOIB_1">
      <item>CIBALAE d.o.o. za prijevoz, trgovinu i usluge, OIB 97388423540</item>
    </derivirana_varijabla>
  </DomainObject.Predmet.ProtuStrankaListFormatedOIB>
  <DomainObject.Predmet.ProtuStrankaListFormatedWithAdress>
    <izvorni_sadrzaj>
      <item>CIBALAE d.o.o. za prijevoz, trgovinu i usluge, Kanovačka 15, 32100 Vinkovci</item>
    </izvorni_sadrzaj>
    <derivirana_varijabla naziv="DomainObject.Predmet.ProtuStrankaListFormatedWithAdress_1">
      <item>CIBALAE d.o.o. za prijevoz, trgovinu i usluge, Kanovačka 15, 32100 Vinkovci</item>
    </derivirana_varijabla>
  </DomainObject.Predmet.ProtuStrankaListFormatedWithAdress>
  <DomainObject.Predmet.ProtuStrankaListFormatedWithAdressOIB>
    <izvorni_sadrzaj>
      <item>CIBALAE d.o.o. za prijevoz, trgovinu i usluge, OIB 97388423540, Kanovačka 15, 32100 Vinkovci</item>
    </izvorni_sadrzaj>
    <derivirana_varijabla naziv="DomainObject.Predmet.ProtuStrankaListFormatedWithAdressOIB_1">
      <item>CIBALAE d.o.o. za prijevoz, trgovinu i usluge, OIB 97388423540, Kanovačka 15, 32100 Vinkovci</item>
    </derivirana_varijabla>
  </DomainObject.Predmet.ProtuStrankaListFormatedWithAdressOIB>
  <DomainObject.Predmet.ProtuStrankaListNazivFormated>
    <izvorni_sadrzaj>
      <item>CIBALAE d.o.o. za prijevoz, trgovinu i usluge</item>
    </izvorni_sadrzaj>
    <derivirana_varijabla naziv="DomainObject.Predmet.ProtuStrankaListNazivFormated_1">
      <item>CIBALAE d.o.o. za prijevoz, trgovinu i usluge</item>
    </derivirana_varijabla>
  </DomainObject.Predmet.ProtuStrankaListNazivFormated>
  <DomainObject.Predmet.ProtuStrankaListNazivFormatedOIB>
    <izvorni_sadrzaj>
      <item>CIBALAE d.o.o. za prijevoz, trgovinu i usluge, OIB 97388423540</item>
    </izvorni_sadrzaj>
    <derivirana_varijabla naziv="DomainObject.Predmet.ProtuStrankaListNazivFormatedOIB_1">
      <item>CIBALAE d.o.o. za prijevoz, trgovinu i usluge, OIB 97388423540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CIBALAE d.o.o. za prijevoz, trgovinu i usluge</izvorni_sadrzaj>
    <derivirana_varijabla naziv="DomainObject.Predmet.ProtustrankaIDrugi_1">CIBALAE d.o.o.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CIBALAE d.o.o. za prijevoz, trgovinu i usluge, OIB 97388423540, Kanovačka 15, 32100 Vinkovci</izvorni_sadrzaj>
    <derivirana_varijabla naziv="DomainObject.Predmet.ProtustrankaIDrugiAdressOIB_1">CIBALAE d.o.o. za prijevoz, trgovinu i usluge, OIB 97388423540, Kanovačka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CIBALAE d.o.o. za prijevoz, trgovinu i usluge</item>
    </izvorni_sadrzaj>
    <derivirana_varijabla naziv="DomainObject.Predmet.SudioniciListNaziv_1">
      <item>FINA RC OSIJEK</item>
      <item>CIBALAE d.o.o. za prijevoz, trgovinu i usluge</item>
    </derivirana_varijabla>
  </DomainObject.Predmet.SudioniciListNaziv>
  <DomainObject.Predmet.SudioniciListAdressOIB>
    <izvorni_sadrzaj>
      <item>FINA RC OSIJEK, OIB 85821130368</item>
      <item>CIBALAE d.o.o. za prijevoz, trgovinu i usluge, OIB 97388423540, Kanovačka 15,32100 Vinkovci</item>
    </izvorni_sadrzaj>
    <derivirana_varijabla naziv="DomainObject.Predmet.SudioniciListAdressOIB_1">
      <item>FINA RC OSIJEK, OIB 85821130368</item>
      <item>CIBALAE d.o.o. za prijevoz, trgovinu i usluge, OIB 97388423540, Kanovačka 15,32100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97388423540</item>
    </izvorni_sadrzaj>
    <derivirana_varijabla naziv="DomainObject.Predmet.SudioniciListNazivOIB_1">
      <item>, OIB 85821130368</item>
      <item>, OIB 97388423540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BBE56-160C-4E9F-A7CF-4E4369F64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467</properties:Words>
  <properties:Characters>2423</properties:Characters>
  <properties:Lines>101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2018-01-18T11:20:00Z</dcterms:created>
  <dc:creator>hermanj</dc:creator>
  <cp:lastModifiedBy>Danijela Sekulić</cp:lastModifiedBy>
  <cp:lastPrinted>2018-01-18T11:20:00Z</cp:lastPrinted>
  <dcterms:modified xmlns:xsi="http://www.w3.org/2001/XMLSchema-instance" xsi:type="dcterms:W3CDTF">2018-01-18T11:21:00Z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