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B5BE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d5fff0b" w14:paraId="d5fff0b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 </w:t>
      </w:r>
      <w:r w:rsidR="00707044">
        <w:t>20</w:t>
      </w:r>
      <w:r w:rsidR="00B74721">
        <w:t>.travnja</w:t>
      </w:r>
      <w:r w:rsidR="006E1CF9">
        <w:t xml:space="preserve"> 201</w:t>
      </w:r>
      <w:r w:rsidR="00B74721">
        <w:t>8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B74721">
        <w:t>5</w:t>
      </w:r>
      <w:r w:rsidR="00AA1C18">
        <w:t>4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AA1C18">
        <w:t>114</w:t>
      </w:r>
      <w:r w:rsidR="006E1CF9">
        <w:t xml:space="preserve"> čm, sve upisano u zk. ul. </w:t>
      </w:r>
      <w:r w:rsidR="00CA5E6F">
        <w:t>br. 5026</w:t>
      </w:r>
      <w:r w:rsidR="00AA1C18">
        <w:t>6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B74721" w:rsidRPr="00B74721">
        <w:rPr>
          <w:b/>
        </w:rPr>
        <w:t>šesta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B74721" w:rsidRPr="00B74721">
        <w:rPr>
          <w:b/>
        </w:rPr>
        <w:t>1.700</w:t>
      </w:r>
      <w:r w:rsidR="004C6BC7" w:rsidRPr="00B74721">
        <w:rPr>
          <w:b/>
        </w:rPr>
        <w:t>,00</w:t>
      </w:r>
      <w:r w:rsidR="00DB5BE9" w:rsidRPr="00B74721">
        <w:rPr>
          <w:b/>
        </w:rPr>
        <w:t>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C75570">
        <w:rPr>
          <w:b/>
        </w:rPr>
        <w:t>22.svibnja</w:t>
      </w:r>
      <w:r w:rsidR="00DB5BE9">
        <w:rPr>
          <w:b/>
        </w:rPr>
        <w:t xml:space="preserve"> </w:t>
      </w:r>
      <w:r w:rsidR="00900636">
        <w:rPr>
          <w:b/>
        </w:rPr>
        <w:t>201</w:t>
      </w:r>
      <w:r w:rsidR="00C75570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4C6BC7">
        <w:rPr>
          <w:b/>
        </w:rPr>
        <w:t>9,4</w:t>
      </w:r>
      <w:r w:rsidR="00C75570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B5A2B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F32F2">
        <w:t>HR</w:t>
      </w:r>
      <w:r w:rsidR="004F2AA1">
        <w:t>9</w:t>
      </w:r>
      <w:r w:rsidR="00FF32F2">
        <w:t>2</w:t>
      </w:r>
      <w:r w:rsidR="000E77FF" w:rsidRPr="00645508">
        <w:t>2390</w:t>
      </w:r>
      <w:r w:rsidR="00FF32F2">
        <w:t xml:space="preserve">0011300000460 poziv na broj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4C6BC7" w:rsidP="004C6BC7" w:rsidR="004C6BC7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4C6BC7" w:rsidP="00974456" w:rsidR="00A84C1A">
      <w:pPr>
        <w:jc w:val="both"/>
      </w:pPr>
      <w:r>
        <w:t>10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F32F2" w:rsidP="00FF32F2" w:rsidR="00FF32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C75570">
        <w:t>7.rujna</w:t>
      </w:r>
      <w:r>
        <w:t xml:space="preserve"> 201</w:t>
      </w:r>
      <w:r w:rsidR="00C75570">
        <w:t>7</w:t>
      </w:r>
      <w:r>
        <w:t>.</w:t>
      </w:r>
    </w:p>
    <w:p w:rsidRDefault="00FF32F2" w:rsidP="00974456" w:rsidR="00FF32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707044">
        <w:t>20</w:t>
      </w:r>
      <w:r w:rsidR="00C75570">
        <w:t>.travnja</w:t>
      </w:r>
      <w:r w:rsidR="004D0635">
        <w:t xml:space="preserve"> </w:t>
      </w:r>
      <w:r w:rsidR="004B51BA">
        <w:t xml:space="preserve"> </w:t>
      </w:r>
      <w:r w:rsidR="00703118">
        <w:t>201</w:t>
      </w:r>
      <w:r w:rsidR="00C75570">
        <w:t>8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C55B5">
        <w:t xml:space="preserve"> </w:t>
      </w:r>
      <w:r w:rsidR="00386DF4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BC55B5" w:rsidP="00974456" w:rsidR="00BC55B5">
      <w:pPr>
        <w:jc w:val="both"/>
      </w:pPr>
    </w:p>
    <w:p w:rsidRDefault="00386DF4" w:rsidP="00386DF4" w:rsidR="00386DF4">
      <w:pPr>
        <w:ind w:firstLine="708" w:left="2832"/>
        <w:jc w:val="both"/>
      </w:pPr>
      <w:r>
        <w:t>Za točnost otpravka, ovlašteni službenik:</w:t>
      </w:r>
    </w:p>
    <w:p w:rsidRDefault="00386DF4" w:rsidP="00422EE0" w:rsidR="00386DF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3118" w:rsidP="00386DF4" w:rsidR="00703118">
      <w:pPr>
        <w:pStyle w:val="Odlomakpopisa"/>
      </w:pP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D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C75570" w:rsidR="00383464" w:rsidRPr="00A12C3D">
    <w:pPr>
      <w:ind w:firstLine="708" w:left="3540"/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3F0A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86DF4"/>
    <w:rsid w:val="003B6F27"/>
    <w:rsid w:val="003E1A3E"/>
    <w:rsid w:val="004270F7"/>
    <w:rsid w:val="00430D99"/>
    <w:rsid w:val="004451EF"/>
    <w:rsid w:val="0045250C"/>
    <w:rsid w:val="004560D9"/>
    <w:rsid w:val="004B0809"/>
    <w:rsid w:val="004B51BA"/>
    <w:rsid w:val="004C5C6C"/>
    <w:rsid w:val="004C6BC7"/>
    <w:rsid w:val="004D0635"/>
    <w:rsid w:val="004D73BC"/>
    <w:rsid w:val="004D7CF5"/>
    <w:rsid w:val="004F2AA1"/>
    <w:rsid w:val="00513852"/>
    <w:rsid w:val="00515969"/>
    <w:rsid w:val="00526D62"/>
    <w:rsid w:val="005318A9"/>
    <w:rsid w:val="00573FDC"/>
    <w:rsid w:val="00592CB5"/>
    <w:rsid w:val="005A2638"/>
    <w:rsid w:val="005C2EB1"/>
    <w:rsid w:val="005D56F9"/>
    <w:rsid w:val="005F5633"/>
    <w:rsid w:val="0061272E"/>
    <w:rsid w:val="00613B8B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07044"/>
    <w:rsid w:val="00736EF6"/>
    <w:rsid w:val="00737A13"/>
    <w:rsid w:val="0074479B"/>
    <w:rsid w:val="00746F42"/>
    <w:rsid w:val="0075380F"/>
    <w:rsid w:val="0076748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3975"/>
    <w:rsid w:val="00986C9F"/>
    <w:rsid w:val="009917AB"/>
    <w:rsid w:val="009A16D9"/>
    <w:rsid w:val="009A6E63"/>
    <w:rsid w:val="009A75C0"/>
    <w:rsid w:val="009B5A2B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1C18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4721"/>
    <w:rsid w:val="00B75233"/>
    <w:rsid w:val="00B9120F"/>
    <w:rsid w:val="00B9445D"/>
    <w:rsid w:val="00BA698F"/>
    <w:rsid w:val="00BA6D11"/>
    <w:rsid w:val="00BB7ED3"/>
    <w:rsid w:val="00BC214C"/>
    <w:rsid w:val="00BC55B5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5570"/>
    <w:rsid w:val="00C7731C"/>
    <w:rsid w:val="00C81737"/>
    <w:rsid w:val="00C955C4"/>
    <w:rsid w:val="00C95F88"/>
    <w:rsid w:val="00CA5E6F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18AE"/>
    <w:rsid w:val="00D5779B"/>
    <w:rsid w:val="00D66697"/>
    <w:rsid w:val="00D72AE8"/>
    <w:rsid w:val="00D7642B"/>
    <w:rsid w:val="00D8523B"/>
    <w:rsid w:val="00D85CC6"/>
    <w:rsid w:val="00D92622"/>
    <w:rsid w:val="00DB57AB"/>
    <w:rsid w:val="00DB5BE9"/>
    <w:rsid w:val="00DB6978"/>
    <w:rsid w:val="00DC7D12"/>
    <w:rsid w:val="00DD1ABE"/>
    <w:rsid w:val="00DD43F9"/>
    <w:rsid w:val="00DE7D88"/>
    <w:rsid w:val="00DF4DE0"/>
    <w:rsid w:val="00E17E78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44BA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DF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DF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DF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DF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DF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DF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D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D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4FA1A4-9C51-457A-A516-01AC6B8F5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980</properties:Words>
  <properties:Characters>5282</properties:Characters>
  <properties:Lines>119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2018-04-20T11:20:00Z</dcterms:created>
  <dc:creator>BISERKA CALIC</dc:creator>
  <cp:lastModifiedBy>Valentina Delač</cp:lastModifiedBy>
  <cp:lastPrinted>2018-04-20T11:21:00Z</cp:lastPrinted>
  <dcterms:modified xmlns:xsi="http://www.w3.org/2001/XMLSchema-instance" xsi:type="dcterms:W3CDTF">2018-04-20T11:21:00Z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(Konstruktor zaključak  o prodaji 50266 šesta.docx)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