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31b5" w14:paraId="46531b5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FF3E06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St-11</w:t>
            </w:r>
            <w:r w:rsidR="00F83A23">
              <w:t>9</w:t>
            </w:r>
            <w:r w:rsidR="00FF3E06">
              <w:t>1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FF3E06">
        <w:t>FENIX</w:t>
      </w:r>
      <w:proofErr w:type="spellEnd"/>
      <w:r w:rsidR="00FF3E06">
        <w:t xml:space="preserve"> GRADNJA j.d.o.o. za graditeljstvo i trgovinu Osijek, </w:t>
      </w:r>
      <w:proofErr w:type="spellStart"/>
      <w:r w:rsidR="00FF3E06">
        <w:t>Dobriše</w:t>
      </w:r>
      <w:proofErr w:type="spellEnd"/>
      <w:r w:rsidR="00FF3E06">
        <w:t xml:space="preserve"> Cesarića 20, </w:t>
      </w:r>
      <w:proofErr w:type="spellStart"/>
      <w:r w:rsidR="00FF3E06">
        <w:t>OIB</w:t>
      </w:r>
      <w:proofErr w:type="spellEnd"/>
      <w:r w:rsidR="00FF3E06">
        <w:t xml:space="preserve">: 45290660096, </w:t>
      </w:r>
      <w:proofErr w:type="spellStart"/>
      <w:r w:rsidR="00FF3E06">
        <w:t>MBS</w:t>
      </w:r>
      <w:proofErr w:type="spellEnd"/>
      <w:r w:rsidR="00FF3E06">
        <w:t xml:space="preserve">: 030199145, </w:t>
      </w:r>
      <w:r w:rsidR="00F83A23">
        <w:t>dana 17.</w:t>
      </w:r>
      <w:r w:rsidR="008548C7">
        <w:t xml:space="preserve"> prosinca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FF3E06">
        <w:t>FENIX</w:t>
      </w:r>
      <w:proofErr w:type="spellEnd"/>
      <w:r w:rsidR="00FF3E06">
        <w:t xml:space="preserve"> GRADNJA j.d.o.o. za graditeljstvo i trgovinu Osijek, </w:t>
      </w:r>
      <w:proofErr w:type="spellStart"/>
      <w:r w:rsidR="00FF3E06">
        <w:t>Dobriše</w:t>
      </w:r>
      <w:proofErr w:type="spellEnd"/>
      <w:r w:rsidR="00FF3E06">
        <w:t xml:space="preserve"> Cesarića 20, </w:t>
      </w:r>
      <w:proofErr w:type="spellStart"/>
      <w:r w:rsidR="00FF3E06">
        <w:t>OIB</w:t>
      </w:r>
      <w:proofErr w:type="spellEnd"/>
      <w:r w:rsidR="00FF3E06">
        <w:t xml:space="preserve">: 45290660096, </w:t>
      </w:r>
      <w:proofErr w:type="spellStart"/>
      <w:r w:rsidR="00FF3E06">
        <w:t>MBS</w:t>
      </w:r>
      <w:proofErr w:type="spellEnd"/>
      <w:r w:rsidR="00FF3E06">
        <w:t>: 030199145.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F3E06">
        <w:t xml:space="preserve">Jelena Kordić, </w:t>
      </w:r>
      <w:proofErr w:type="spellStart"/>
      <w:r w:rsidR="00FF3E06">
        <w:t>OIB</w:t>
      </w:r>
      <w:proofErr w:type="spellEnd"/>
      <w:r w:rsidR="00FF3E06">
        <w:t xml:space="preserve">: 78573539971, </w:t>
      </w:r>
      <w:proofErr w:type="spellStart"/>
      <w:r w:rsidR="00FF3E06">
        <w:t>Višenjevac</w:t>
      </w:r>
      <w:proofErr w:type="spellEnd"/>
      <w:r w:rsidR="00FF3E06">
        <w:t xml:space="preserve">, </w:t>
      </w:r>
      <w:proofErr w:type="spellStart"/>
      <w:r w:rsidR="00FF3E06">
        <w:t>E.Kvaternika</w:t>
      </w:r>
      <w:proofErr w:type="spellEnd"/>
      <w:r w:rsidR="00FF3E06">
        <w:t xml:space="preserve"> 44a.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FF3E06">
        <w:t>FENIX</w:t>
      </w:r>
      <w:proofErr w:type="spellEnd"/>
      <w:r w:rsidR="00FF3E06">
        <w:t xml:space="preserve"> GRADNJA j.d.o.o. za graditeljstvo i trgovinu Osijek, </w:t>
      </w:r>
      <w:proofErr w:type="spellStart"/>
      <w:r w:rsidR="00FF3E06">
        <w:t>Dobriše</w:t>
      </w:r>
      <w:proofErr w:type="spellEnd"/>
      <w:r w:rsidR="00FF3E06">
        <w:t xml:space="preserve"> Cesarića 20, </w:t>
      </w:r>
      <w:proofErr w:type="spellStart"/>
      <w:r w:rsidR="00FF3E06">
        <w:t>OIB</w:t>
      </w:r>
      <w:proofErr w:type="spellEnd"/>
      <w:r w:rsidR="00FF3E06">
        <w:t xml:space="preserve">: 45290660096, </w:t>
      </w:r>
      <w:proofErr w:type="spellStart"/>
      <w:r w:rsidR="00FF3E06">
        <w:t>MBS</w:t>
      </w:r>
      <w:proofErr w:type="spellEnd"/>
      <w:r w:rsidR="00FF3E06">
        <w:t>: 030199145.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82124D">
        <w:rPr>
          <w:bCs/>
        </w:rPr>
        <w:t>10. listopada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FF3E06">
        <w:t>FENIX</w:t>
      </w:r>
      <w:proofErr w:type="spellEnd"/>
      <w:r w:rsidR="00FF3E06">
        <w:t xml:space="preserve"> GRADNJA j.d.o.o. za graditeljstvo i trgovinu Osijek, </w:t>
      </w:r>
      <w:proofErr w:type="spellStart"/>
      <w:r w:rsidR="00FF3E06">
        <w:t>Dobriše</w:t>
      </w:r>
      <w:proofErr w:type="spellEnd"/>
      <w:r w:rsidR="00FF3E06">
        <w:t xml:space="preserve"> Cesarića 20, </w:t>
      </w:r>
      <w:proofErr w:type="spellStart"/>
      <w:r w:rsidR="00FF3E06">
        <w:t>OIB</w:t>
      </w:r>
      <w:proofErr w:type="spellEnd"/>
      <w:r w:rsidR="00FF3E06">
        <w:t xml:space="preserve">: 45290660096, </w:t>
      </w:r>
      <w:proofErr w:type="spellStart"/>
      <w:r w:rsidR="00FF3E06">
        <w:t>MBS</w:t>
      </w:r>
      <w:proofErr w:type="spellEnd"/>
      <w:r w:rsidR="00FF3E06">
        <w:t>: 030199145.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8548C7">
        <w:t>1</w:t>
      </w:r>
      <w:r w:rsidR="0082124D">
        <w:t>9</w:t>
      </w:r>
      <w:r w:rsidR="008548C7">
        <w:t xml:space="preserve">. listopada </w:t>
      </w:r>
      <w:r w:rsidR="00F334C8">
        <w:t>2018.</w:t>
      </w:r>
      <w:r>
        <w:t>, objavio oglas na mrežnoj stranici e-oglasna ploča sudova pod poslovnim brojem St-</w:t>
      </w:r>
      <w:r w:rsidR="008548C7">
        <w:t>11</w:t>
      </w:r>
      <w:r w:rsidR="0082124D">
        <w:t>9</w:t>
      </w:r>
      <w:r w:rsidR="00FF3E06">
        <w:t>1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82124D">
        <w:t>17</w:t>
      </w:r>
      <w:r w:rsidR="008548C7">
        <w:t xml:space="preserve">. prosinca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82124D" w:rsidP="00656FF9" w:rsidR="00D925DB">
      <w:pPr>
        <w:pStyle w:val="Tijeloteksta"/>
        <w:numPr>
          <w:ilvl w:val="0"/>
          <w:numId w:val="3"/>
        </w:numPr>
        <w:jc w:val="left"/>
      </w:pPr>
      <w:r>
        <w:t>registar 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11</w:t>
    </w:r>
    <w:r w:rsidR="0082124D">
      <w:t>9</w:t>
    </w:r>
    <w:r w:rsidR="004D2D5E">
      <w:t>1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2D5E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8F7C7D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3E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F7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F7C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7C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C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C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F7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F7C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7C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C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C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St-1191/2018</izvorni_sadrzaj>
    <derivirana_varijabla naziv="DomainObject.Predmet.OznakaBroj_1">St-1191/2018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FENIX GRADNJA j.d.o.o. za graditeljstvo i trgovinu</izvorni_sadrzaj>
    <derivirana_varijabla naziv="DomainObject.Predmet.ProtustrankaFormated_1">  FENIX GRADNJA j.d.o.o. za graditeljstvo i trgovinu</derivirana_varijabla>
  </DomainObject.Predmet.ProtustrankaFormated>
  <DomainObject.Predmet.ProtustrankaFormatedOIB>
    <izvorni_sadrzaj>  FENIX GRADNJA j.d.o.o. za graditeljstvo i trgovinu, OIB 45290660096</izvorni_sadrzaj>
    <derivirana_varijabla naziv="DomainObject.Predmet.ProtustrankaFormatedOIB_1">  FENIX GRADNJA j.d.o.o. za graditeljstvo i trgovinu, OIB 45290660096</derivirana_varijabla>
  </DomainObject.Predmet.ProtustrankaFormatedOIB>
  <DomainObject.Predmet.ProtustrankaFormatedWithAdress>
    <izvorni_sadrzaj> FENIX GRADNJA j.d.o.o. za graditeljstvo i trgovinu, Dobriše Cesarića 20, 31000 Osijek</izvorni_sadrzaj>
    <derivirana_varijabla naziv="DomainObject.Predmet.ProtustrankaFormatedWithAdress_1"> FENIX GRADNJA j.d.o.o. za graditeljstvo i trgovinu, Dobriše Cesarića 20, 31000 Osijek</derivirana_varijabla>
  </DomainObject.Predmet.ProtustrankaFormatedWithAdress>
  <DomainObject.Predmet.ProtustrankaFormatedWithAdressOIB>
    <izvorni_sadrzaj> FENIX GRADNJA j.d.o.o. za graditeljstvo i trgovinu, OIB 45290660096, Dobriše Cesarića 20, 31000 Osijek</izvorni_sadrzaj>
    <derivirana_varijabla naziv="DomainObject.Predmet.ProtustrankaFormatedWithAdressOIB_1"> FENIX GRADNJA j.d.o.o. za graditeljstvo i trgovinu, OIB 45290660096, Dobriše Cesarića 20, 31000 Osijek</derivirana_varijabla>
  </DomainObject.Predmet.ProtustrankaFormatedWithAdressOIB>
  <DomainObject.Predmet.ProtustrankaWithAdress>
    <izvorni_sadrzaj>FENIX GRADNJA j.d.o.o. za graditeljstvo i trgovinu Dobriše Cesarića 20, 31000 Osijek</izvorni_sadrzaj>
    <derivirana_varijabla naziv="DomainObject.Predmet.ProtustrankaWithAdress_1">FENIX GRADNJA j.d.o.o. za graditeljstvo i trgovinu Dobriše Cesarića 20, 31000 Osijek</derivirana_varijabla>
  </DomainObject.Predmet.ProtustrankaWithAdress>
  <DomainObject.Predmet.ProtustrankaWithAdressOIB>
    <izvorni_sadrzaj>FENIX GRADNJA j.d.o.o. za graditeljstvo i trgovinu, OIB 45290660096, Dobriše Cesarića 20, 31000 Osijek</izvorni_sadrzaj>
    <derivirana_varijabla naziv="DomainObject.Predmet.ProtustrankaWithAdressOIB_1">FENIX GRADNJA j.d.o.o. za graditeljstvo i trgovinu, OIB 45290660096, Dobriše Cesarića 20, 31000 Osijek</derivirana_varijabla>
  </DomainObject.Predmet.ProtustrankaWithAdressOIB>
  <DomainObject.Predmet.ProtustrankaNazivFormated>
    <izvorni_sadrzaj>FENIX GRADNJA j.d.o.o. za graditeljstvo i trgovinu</izvorni_sadrzaj>
    <derivirana_varijabla naziv="DomainObject.Predmet.ProtustrankaNazivFormated_1">FENIX GRADNJA j.d.o.o. za graditeljstvo i trgovinu</derivirana_varijabla>
  </DomainObject.Predmet.ProtustrankaNazivFormated>
  <DomainObject.Predmet.ProtustrankaNazivFormatedOIB>
    <izvorni_sadrzaj>FENIX GRADNJA j.d.o.o. za graditeljstvo i trgovinu, OIB 45290660096</izvorni_sadrzaj>
    <derivirana_varijabla naziv="DomainObject.Predmet.ProtustrankaNazivFormatedOIB_1">FENIX GRADNJA j.d.o.o. za graditeljstvo i trgovinu, OIB 45290660096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FENIX GRADNJA j.d.o.o. za graditeljstvo i trgovinu</item>
    </izvorni_sadrzaj>
    <derivirana_varijabla naziv="DomainObject.Predmet.ProtuStrankaListFormated_1">
      <item>FENIX GRADNJA j.d.o.o. za graditeljstvo i trgovinu</item>
    </derivirana_varijabla>
  </DomainObject.Predmet.ProtuStrankaListFormated>
  <DomainObject.Predmet.ProtuStrankaListFormatedOIB>
    <izvorni_sadrzaj>
      <item>FENIX GRADNJA j.d.o.o. za graditeljstvo i trgovinu, OIB 45290660096</item>
    </izvorni_sadrzaj>
    <derivirana_varijabla naziv="DomainObject.Predmet.ProtuStrankaListFormatedOIB_1">
      <item>FENIX GRADNJA j.d.o.o. za graditeljstvo i trgovinu, OIB 45290660096</item>
    </derivirana_varijabla>
  </DomainObject.Predmet.ProtuStrankaListFormatedOIB>
  <DomainObject.Predmet.ProtuStrankaListFormatedWithAdress>
    <izvorni_sadrzaj>
      <item>FENIX GRADNJA j.d.o.o. za graditeljstvo i trgovinu, Dobriše Cesarića 20, 31000 Osijek</item>
    </izvorni_sadrzaj>
    <derivirana_varijabla naziv="DomainObject.Predmet.ProtuStrankaListFormatedWithAdress_1">
      <item>FENIX GRADNJA j.d.o.o. za graditeljstvo i trgovinu, Dobriše Cesarića 20, 31000 Osijek</item>
    </derivirana_varijabla>
  </DomainObject.Predmet.ProtuStrankaListFormatedWithAdress>
  <DomainObject.Predmet.ProtuStrankaListFormatedWithAdressOIB>
    <izvorni_sadrzaj>
      <item>FENIX GRADNJA j.d.o.o. za graditeljstvo i trgovinu, OIB 45290660096, Dobriše Cesarića 20, 31000 Osijek</item>
    </izvorni_sadrzaj>
    <derivirana_varijabla naziv="DomainObject.Predmet.ProtuStrankaListFormatedWithAdressOIB_1">
      <item>FENIX GRADNJA j.d.o.o. za graditeljstvo i trgovinu, OIB 45290660096, Dobriše Cesarića 20, 31000 Osijek</item>
    </derivirana_varijabla>
  </DomainObject.Predmet.ProtuStrankaListFormatedWithAdressOIB>
  <DomainObject.Predmet.ProtuStrankaListNazivFormated>
    <izvorni_sadrzaj>
      <item>FENIX GRADNJA j.d.o.o. za graditeljstvo i trgovinu</item>
    </izvorni_sadrzaj>
    <derivirana_varijabla naziv="DomainObject.Predmet.ProtuStrankaListNazivFormated_1">
      <item>FENIX GRADNJA j.d.o.o. za graditeljstvo i trgovinu</item>
    </derivirana_varijabla>
  </DomainObject.Predmet.ProtuStrankaListNazivFormated>
  <DomainObject.Predmet.ProtuStrankaListNazivFormatedOIB>
    <izvorni_sadrzaj>
      <item>FENIX GRADNJA j.d.o.o. za graditeljstvo i trgovinu, OIB 45290660096</item>
    </izvorni_sadrzaj>
    <derivirana_varijabla naziv="DomainObject.Predmet.ProtuStrankaListNazivFormatedOIB_1">
      <item>FENIX GRADNJA j.d.o.o. za graditeljstvo i trgovinu, OIB 45290660096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FENIX GRADNJA j.d.o.o. za graditeljstvo i trgovinu</izvorni_sadrzaj>
    <derivirana_varijabla naziv="DomainObject.Predmet.ProtustrankaIDrugi_1">FENIX GRADNJA j.d.o.o. za graditeljstvo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FENIX GRADNJA j.d.o.o. za graditeljstvo i trgovinu, OIB 45290660096, Dobriše Cesarića 20, 31000 Osijek</izvorni_sadrzaj>
    <derivirana_varijabla naziv="DomainObject.Predmet.ProtustrankaIDrugiAdressOIB_1">FENIX GRADNJA j.d.o.o. za graditeljstvo i trgovinu, OIB 45290660096, Dobriše Cesarića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FENIX GRADNJA j.d.o.o. za graditeljstvo i trgovinu</item>
    </izvorni_sadrzaj>
    <derivirana_varijabla naziv="DomainObject.Predmet.SudioniciListNaziv_1">
      <item>FINA RC OSIJEK</item>
      <item>FENIX GRADNJA j.d.o.o. za graditeljstvo i trgovinu</item>
    </derivirana_varijabla>
  </DomainObject.Predmet.SudioniciListNaziv>
  <DomainObject.Predmet.SudioniciListAdressOIB>
    <izvorni_sadrzaj>
      <item>FINA RC OSIJEK, OIB 85821130368</item>
      <item>FENIX GRADNJA j.d.o.o. za graditeljstvo i trgovinu, OIB 45290660096, Dobriše Cesarića 20,31000 Osijek</item>
    </izvorni_sadrzaj>
    <derivirana_varijabla naziv="DomainObject.Predmet.SudioniciListAdressOIB_1">
      <item>FINA RC OSIJEK, OIB 85821130368</item>
      <item>FENIX GRADNJA j.d.o.o. za graditeljstvo i trgovinu, OIB 45290660096, Dobriše Cesarića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45290660096</item>
    </izvorni_sadrzaj>
    <derivirana_varijabla naziv="DomainObject.Predmet.SudioniciListNazivOIB_1">
      <item>, OIB 85821130368</item>
      <item>, OIB 45290660096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FD7BC-5E98-41ED-96C6-EB9F088A5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2866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2018-12-17T07:53:00Z</dcterms:created>
  <dc:creator>Korisnik</dc:creator>
  <cp:lastModifiedBy>Ljiljana Floršić</cp:lastModifiedBy>
  <cp:lastPrinted>2018-12-17T07:53:00Z</cp:lastPrinted>
  <dcterms:modified xmlns:xsi="http://www.w3.org/2001/XMLSchema-instance" xsi:type="dcterms:W3CDTF">2018-12-17T07:56:00Z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(St-1191-18 - otvaranje i zaključenje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