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90614" w14:paraId="ca90614" w:rsidRDefault="00517B47" w:rsidP="00112153" w:rsidR="00112153" w:rsidRPr="00AE18FF">
      <w:pPr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2153" w:rsidRPr="00996BC0">
        <w:rPr>
          <w:noProof/>
          <w:lang w:eastAsia="hr-HR" w:val="hr-HR"/>
        </w:rPr>
        <w:tab/>
      </w:r>
      <w:r w:rsidR="00112153" w:rsidRPr="00996BC0">
        <w:rPr>
          <w:noProof/>
          <w:lang w:eastAsia="hr-HR" w:val="hr-HR"/>
        </w:rPr>
        <w:tab/>
      </w:r>
      <w:r w:rsidR="00112153" w:rsidRPr="00996BC0">
        <w:rPr>
          <w:noProof/>
          <w:lang w:eastAsia="hr-HR" w:val="hr-HR"/>
        </w:rPr>
        <w:tab/>
      </w:r>
      <w:r w:rsidR="00112153" w:rsidRPr="00996BC0">
        <w:rPr>
          <w:noProof/>
          <w:lang w:eastAsia="hr-HR" w:val="hr-HR"/>
        </w:rPr>
        <w:tab/>
      </w:r>
      <w:r w:rsidR="00112153" w:rsidRPr="00996BC0">
        <w:rPr>
          <w:noProof/>
          <w:lang w:eastAsia="hr-HR" w:val="hr-HR"/>
        </w:rPr>
        <w:tab/>
      </w:r>
      <w:r w:rsidR="00112153" w:rsidRPr="00996BC0">
        <w:rPr>
          <w:noProof/>
          <w:lang w:eastAsia="hr-HR" w:val="hr-HR"/>
        </w:rPr>
        <w:tab/>
      </w:r>
      <w:r w:rsidR="00112153" w:rsidRPr="00996BC0">
        <w:rPr>
          <w:noProof/>
          <w:lang w:eastAsia="hr-HR" w:val="hr-HR"/>
        </w:rPr>
        <w:tab/>
        <w:t xml:space="preserve">   </w:t>
      </w:r>
      <w:r w:rsidR="00112153" w:rsidRPr="00AE18FF">
        <w:rPr>
          <w:b/>
          <w:lang w:val="hr-HR"/>
        </w:rPr>
        <w:t>Posl. br. 12. St-</w:t>
      </w:r>
      <w:r w:rsidR="00112153">
        <w:rPr>
          <w:b/>
          <w:lang w:val="hr-HR"/>
        </w:rPr>
        <w:t>152</w:t>
      </w:r>
      <w:r w:rsidR="00112153" w:rsidRPr="00AE18FF">
        <w:rPr>
          <w:b/>
          <w:lang w:val="hr-HR"/>
        </w:rPr>
        <w:t>/2014</w:t>
      </w:r>
    </w:p>
    <w:p w:rsidRDefault="00880573" w:rsidP="00D4027A" w:rsidR="00880573" w:rsidRPr="00112153">
      <w:pPr>
        <w:pStyle w:val="Naslov1"/>
        <w:jc w:val="both"/>
        <w:rPr>
          <w:sz w:val="8"/>
          <w:szCs w:val="8"/>
          <w:lang w:val="hr-HR"/>
        </w:rPr>
      </w:pPr>
    </w:p>
    <w:p w:rsidRDefault="00D4027A" w:rsidP="00D4027A" w:rsidR="00D4027A" w:rsidRPr="00AE18FF">
      <w:pPr>
        <w:pStyle w:val="Naslov1"/>
        <w:jc w:val="both"/>
      </w:pPr>
      <w:r w:rsidRPr="00AE18FF">
        <w:t>REPUBLIKA HRVATSKA</w:t>
      </w:r>
    </w:p>
    <w:p w:rsidRDefault="00D4027A" w:rsidP="00D4027A" w:rsidR="00D4027A" w:rsidRPr="00AE18FF">
      <w:pPr>
        <w:jc w:val="both"/>
        <w:rPr>
          <w:b/>
          <w:lang w:val="hr-HR"/>
        </w:rPr>
      </w:pPr>
      <w:r w:rsidRPr="00AE18FF">
        <w:rPr>
          <w:b/>
          <w:lang w:val="hr-HR"/>
        </w:rPr>
        <w:t xml:space="preserve">TRGOVAČKI SUD U SPLITU             </w:t>
      </w:r>
      <w:r w:rsidRPr="00AE18FF">
        <w:rPr>
          <w:b/>
          <w:lang w:val="hr-HR"/>
        </w:rPr>
        <w:tab/>
      </w:r>
      <w:r w:rsidRPr="00AE18FF">
        <w:rPr>
          <w:b/>
          <w:lang w:val="hr-HR"/>
        </w:rPr>
        <w:tab/>
      </w:r>
      <w:r w:rsidRPr="00AE18FF">
        <w:rPr>
          <w:b/>
          <w:lang w:val="hr-HR"/>
        </w:rPr>
        <w:tab/>
        <w:t xml:space="preserve">      </w:t>
      </w:r>
    </w:p>
    <w:p w:rsidRDefault="00EB78C8" w:rsidP="00D4027A" w:rsidR="00D4027A" w:rsidRPr="00AE18FF">
      <w:pPr>
        <w:rPr>
          <w:b/>
          <w:lang w:val="hr-HR"/>
        </w:rPr>
      </w:pPr>
      <w:r w:rsidRPr="00AE18FF">
        <w:rPr>
          <w:b/>
          <w:lang w:val="hr-HR"/>
        </w:rPr>
        <w:t>Split, Sukoišanska br. 6</w:t>
      </w:r>
    </w:p>
    <w:p w:rsidRDefault="00D4027A" w:rsidP="00D4027A" w:rsidR="00D4027A" w:rsidRPr="00D35D6F">
      <w:pPr>
        <w:rPr>
          <w:b/>
          <w:sz w:val="28"/>
          <w:szCs w:val="28"/>
          <w:lang w:val="hr-HR"/>
        </w:rPr>
      </w:pPr>
    </w:p>
    <w:p w:rsidRDefault="00127975" w:rsidP="00127975" w:rsidR="00127975" w:rsidRPr="00AE18FF">
      <w:pPr>
        <w:pStyle w:val="Naslov2"/>
        <w:rPr>
          <w:b/>
          <w:bCs/>
          <w:szCs w:val="24"/>
        </w:rPr>
      </w:pPr>
      <w:r w:rsidRPr="00AE18FF">
        <w:rPr>
          <w:b/>
          <w:bCs/>
          <w:szCs w:val="24"/>
        </w:rPr>
        <w:t>U  I M E  R E P U B L I K E  H R V A T S K E</w:t>
      </w:r>
    </w:p>
    <w:p w:rsidRDefault="00127975" w:rsidP="00127975" w:rsidR="00127975" w:rsidRPr="00AE18FF">
      <w:pPr>
        <w:pStyle w:val="Naslov2"/>
        <w:rPr>
          <w:b/>
          <w:bCs/>
          <w:szCs w:val="24"/>
        </w:rPr>
      </w:pPr>
    </w:p>
    <w:p w:rsidRDefault="00127975" w:rsidP="00127975" w:rsidR="00127975" w:rsidRPr="00AE18FF">
      <w:pPr>
        <w:pStyle w:val="Naslov2"/>
        <w:rPr>
          <w:b/>
          <w:bCs/>
          <w:szCs w:val="24"/>
        </w:rPr>
      </w:pPr>
      <w:r w:rsidRPr="00AE18FF">
        <w:rPr>
          <w:b/>
          <w:bCs/>
          <w:szCs w:val="24"/>
        </w:rPr>
        <w:t>R J E Š E N</w:t>
      </w:r>
      <w:r w:rsidR="002E0C6A">
        <w:rPr>
          <w:b/>
          <w:bCs/>
          <w:szCs w:val="24"/>
        </w:rPr>
        <w:t xml:space="preserve"> </w:t>
      </w:r>
      <w:r w:rsidRPr="00AE18FF">
        <w:rPr>
          <w:b/>
          <w:bCs/>
          <w:szCs w:val="24"/>
        </w:rPr>
        <w:t xml:space="preserve">J E </w:t>
      </w:r>
    </w:p>
    <w:p w:rsidRDefault="00D4027A" w:rsidP="00D4027A" w:rsidR="00D4027A" w:rsidRPr="00AE18FF">
      <w:pPr>
        <w:rPr>
          <w:lang w:val="hr-HR"/>
        </w:rPr>
      </w:pPr>
    </w:p>
    <w:p w:rsidRDefault="00D4027A" w:rsidP="00D4027A" w:rsidR="00D4027A" w:rsidRPr="00AE18FF">
      <w:pPr>
        <w:pStyle w:val="Tijeloteksta"/>
        <w:rPr>
          <w:szCs w:val="24"/>
          <w:lang w:val="hr-HR"/>
        </w:rPr>
      </w:pPr>
      <w:r w:rsidRPr="00AE18FF">
        <w:rPr>
          <w:szCs w:val="24"/>
          <w:lang w:val="hr-HR"/>
        </w:rPr>
        <w:tab/>
      </w:r>
      <w:r w:rsidR="00B52A80" w:rsidRPr="00AE18FF">
        <w:rPr>
          <w:szCs w:val="24"/>
          <w:lang w:val="hr-HR"/>
        </w:rPr>
        <w:t>Tr</w:t>
      </w:r>
      <w:r w:rsidR="00112153">
        <w:rPr>
          <w:szCs w:val="24"/>
          <w:lang w:val="hr-HR"/>
        </w:rPr>
        <w:t>govački sud u Splitu, po sucu t</w:t>
      </w:r>
      <w:r w:rsidR="00B52A80" w:rsidRPr="00AE18FF">
        <w:rPr>
          <w:szCs w:val="24"/>
          <w:lang w:val="hr-HR"/>
        </w:rPr>
        <w:t>og suda Pašku Bačiću, kao stečajnom sucu, u stečajnom postupku povodom prijedloga predlagatelja FINANCIJSKE AGENCIJE, Regionalni centar Split, Mažuranićevo šetalište 24b, Split</w:t>
      </w:r>
      <w:r w:rsidR="00B52A80" w:rsidRPr="00AE18FF">
        <w:rPr>
          <w:szCs w:val="24"/>
        </w:rPr>
        <w:t>, OIB: 85821130368</w:t>
      </w:r>
      <w:r w:rsidR="00B52A80" w:rsidRPr="00AE18FF">
        <w:rPr>
          <w:szCs w:val="24"/>
          <w:lang w:val="hr-HR"/>
        </w:rPr>
        <w:t xml:space="preserve">, za otvaranje stečajnog postupka nad dužnikom </w:t>
      </w:r>
      <w:r w:rsidR="00ED635B" w:rsidRPr="00017E71">
        <w:rPr>
          <w:szCs w:val="24"/>
          <w:lang w:val="hr-HR"/>
        </w:rPr>
        <w:t xml:space="preserve">OPSKRBA-TRILJ d.o.o. Vedrine, Vedrine, OIB: </w:t>
      </w:r>
      <w:r w:rsidR="00ED635B" w:rsidRPr="00017E71">
        <w:rPr>
          <w:rFonts w:eastAsia="Calibri"/>
          <w:szCs w:val="24"/>
          <w:lang w:val="hr-HR"/>
        </w:rPr>
        <w:t>21030294642</w:t>
      </w:r>
      <w:r w:rsidR="00EE1FB4" w:rsidRPr="00AE18FF">
        <w:rPr>
          <w:szCs w:val="24"/>
          <w:lang w:val="hr-HR"/>
        </w:rPr>
        <w:t>, dana</w:t>
      </w:r>
      <w:r w:rsidR="0017176F" w:rsidRPr="00AE18FF">
        <w:rPr>
          <w:szCs w:val="24"/>
          <w:lang w:val="hr-HR"/>
        </w:rPr>
        <w:t xml:space="preserve"> </w:t>
      </w:r>
      <w:r w:rsidR="00246969">
        <w:rPr>
          <w:lang w:val="hr-HR"/>
        </w:rPr>
        <w:t>17</w:t>
      </w:r>
      <w:r w:rsidR="00112153">
        <w:rPr>
          <w:lang w:val="hr-HR"/>
        </w:rPr>
        <w:t>. prosinca</w:t>
      </w:r>
      <w:r w:rsidR="00ED635B">
        <w:rPr>
          <w:lang w:val="hr-HR"/>
        </w:rPr>
        <w:t xml:space="preserve"> 2015</w:t>
      </w:r>
      <w:r w:rsidR="00EE1FB4" w:rsidRPr="00AE18FF">
        <w:rPr>
          <w:szCs w:val="24"/>
          <w:lang w:val="hr-HR"/>
        </w:rPr>
        <w:t>. godine</w:t>
      </w:r>
      <w:r w:rsidR="00ED635B">
        <w:rPr>
          <w:szCs w:val="24"/>
          <w:lang w:val="hr-HR"/>
        </w:rPr>
        <w:t xml:space="preserve"> </w:t>
      </w:r>
    </w:p>
    <w:p w:rsidRDefault="00D4027A" w:rsidP="00D4027A" w:rsidR="00D4027A" w:rsidRPr="002E0C6A">
      <w:pPr>
        <w:rPr>
          <w:sz w:val="20"/>
          <w:szCs w:val="20"/>
          <w:lang w:val="hr-HR"/>
        </w:rPr>
      </w:pPr>
    </w:p>
    <w:p w:rsidRDefault="00382327" w:rsidP="00D4027A" w:rsidR="00382327" w:rsidRPr="002E0C6A">
      <w:pPr>
        <w:rPr>
          <w:sz w:val="16"/>
          <w:szCs w:val="16"/>
          <w:lang w:val="hr-HR"/>
        </w:rPr>
      </w:pPr>
    </w:p>
    <w:p w:rsidRDefault="006F3B71" w:rsidP="00D4027A" w:rsidR="006F3B71" w:rsidRPr="002E0C6A">
      <w:pPr>
        <w:rPr>
          <w:sz w:val="16"/>
          <w:szCs w:val="16"/>
          <w:lang w:val="hr-HR"/>
        </w:rPr>
      </w:pPr>
    </w:p>
    <w:p w:rsidRDefault="00803902" w:rsidP="00D4027A" w:rsidR="00D4027A" w:rsidRPr="00AE18FF">
      <w:pPr>
        <w:jc w:val="center"/>
        <w:rPr>
          <w:lang w:val="hr-HR"/>
        </w:rPr>
      </w:pPr>
      <w:r w:rsidRPr="00AE18FF">
        <w:rPr>
          <w:lang w:val="hr-HR"/>
        </w:rPr>
        <w:t>r i j e š i o</w:t>
      </w:r>
      <w:r w:rsidR="00D4027A" w:rsidRPr="00AE18FF">
        <w:rPr>
          <w:lang w:val="hr-HR"/>
        </w:rPr>
        <w:t xml:space="preserve">   j e                                               </w:t>
      </w:r>
    </w:p>
    <w:p w:rsidRDefault="00D4027A" w:rsidP="00D4027A" w:rsidR="00D4027A" w:rsidRPr="00AE18FF">
      <w:pPr>
        <w:jc w:val="both"/>
        <w:rPr>
          <w:lang w:val="hr-HR"/>
        </w:rPr>
      </w:pPr>
    </w:p>
    <w:p w:rsidRDefault="00EE1FB4" w:rsidP="00EE1FB4" w:rsidR="00EE1FB4" w:rsidRPr="00AE18FF">
      <w:pPr>
        <w:pStyle w:val="Naslov3"/>
        <w:ind w:firstLine="12" w:left="708"/>
        <w:rPr>
          <w:b w:val="false"/>
          <w:szCs w:val="24"/>
        </w:rPr>
      </w:pPr>
      <w:r w:rsidRPr="00AE18FF">
        <w:rPr>
          <w:b w:val="false"/>
          <w:szCs w:val="24"/>
        </w:rPr>
        <w:t xml:space="preserve">I. Otvara se stečajni postupak nad dužnikom </w:t>
      </w:r>
      <w:r w:rsidR="00ED635B" w:rsidRPr="00ED635B">
        <w:rPr>
          <w:b w:val="false"/>
          <w:szCs w:val="24"/>
          <w:lang w:val="hr-HR"/>
        </w:rPr>
        <w:t xml:space="preserve">OPSKRBA-TRILJ d.o.o. Vedrine, Vedrine, OIB: </w:t>
      </w:r>
      <w:r w:rsidR="00ED635B" w:rsidRPr="00ED635B">
        <w:rPr>
          <w:rFonts w:eastAsia="Calibri"/>
          <w:b w:val="false"/>
          <w:szCs w:val="24"/>
          <w:lang w:val="hr-HR"/>
        </w:rPr>
        <w:t>21030294642</w:t>
      </w:r>
      <w:r w:rsidR="007D388A" w:rsidRPr="00AE18FF">
        <w:rPr>
          <w:b w:val="false"/>
        </w:rPr>
        <w:t xml:space="preserve">, MBS: </w:t>
      </w:r>
      <w:r w:rsidR="00ED635B">
        <w:rPr>
          <w:b w:val="false"/>
          <w:lang w:val="hr-HR"/>
        </w:rPr>
        <w:t>060075943</w:t>
      </w:r>
      <w:r w:rsidR="000F3214" w:rsidRPr="00AE18FF">
        <w:rPr>
          <w:b w:val="false"/>
          <w:szCs w:val="24"/>
        </w:rPr>
        <w:t xml:space="preserve">. </w:t>
      </w:r>
    </w:p>
    <w:p w:rsidRDefault="00EE1FB4" w:rsidP="00F61C45" w:rsidR="00EE1FB4" w:rsidRPr="00AE18FF">
      <w:pPr>
        <w:jc w:val="both"/>
        <w:rPr>
          <w:lang w:val="hr-HR"/>
        </w:rPr>
      </w:pPr>
    </w:p>
    <w:p w:rsidRDefault="00F61C45" w:rsidP="00EE1FB4" w:rsidR="00EE1FB4">
      <w:pPr>
        <w:ind w:firstLine="12" w:left="708"/>
        <w:jc w:val="both"/>
        <w:rPr>
          <w:lang w:val="hr-HR"/>
        </w:rPr>
      </w:pPr>
      <w:r>
        <w:rPr>
          <w:lang w:val="hr-HR"/>
        </w:rPr>
        <w:t>II</w:t>
      </w:r>
      <w:r w:rsidR="00EE1FB4" w:rsidRPr="00AE18FF">
        <w:rPr>
          <w:lang w:val="hr-HR"/>
        </w:rPr>
        <w:t xml:space="preserve">. Stečajni postupak je otvoren </w:t>
      </w:r>
      <w:r w:rsidR="00246969">
        <w:rPr>
          <w:lang w:val="hr-HR"/>
        </w:rPr>
        <w:t>17</w:t>
      </w:r>
      <w:r w:rsidR="00112153">
        <w:rPr>
          <w:lang w:val="hr-HR"/>
        </w:rPr>
        <w:t>. prosinca</w:t>
      </w:r>
      <w:r w:rsidR="00ED635B">
        <w:rPr>
          <w:lang w:val="hr-HR"/>
        </w:rPr>
        <w:t xml:space="preserve"> 2015</w:t>
      </w:r>
      <w:r w:rsidR="002E0C6A">
        <w:rPr>
          <w:lang w:val="hr-HR"/>
        </w:rPr>
        <w:t xml:space="preserve">. godine u </w:t>
      </w:r>
      <w:r w:rsidR="00246969">
        <w:rPr>
          <w:lang w:val="hr-HR"/>
        </w:rPr>
        <w:t>9</w:t>
      </w:r>
      <w:r w:rsidR="00112153">
        <w:rPr>
          <w:lang w:val="hr-HR"/>
        </w:rPr>
        <w:t>,00</w:t>
      </w:r>
      <w:r w:rsidR="00EE1FB4" w:rsidRPr="00AE18FF">
        <w:rPr>
          <w:lang w:val="hr-HR"/>
        </w:rPr>
        <w:t xml:space="preserve"> sati</w:t>
      </w:r>
      <w:r w:rsidR="002E0C6A">
        <w:rPr>
          <w:lang w:val="hr-HR"/>
        </w:rPr>
        <w:t>,</w:t>
      </w:r>
      <w:r w:rsidR="00EE1FB4" w:rsidRPr="00AE18FF">
        <w:rPr>
          <w:lang w:val="hr-HR"/>
        </w:rPr>
        <w:t xml:space="preserve"> kada je ovo rješenje i oglas o otvaranju stečajnog postupka </w:t>
      </w:r>
      <w:r w:rsidR="00112153">
        <w:rPr>
          <w:lang w:val="hr-HR"/>
        </w:rPr>
        <w:t xml:space="preserve">objavljeno </w:t>
      </w:r>
      <w:r w:rsidR="00112153" w:rsidRPr="00D4141B">
        <w:rPr>
          <w:lang w:val="hr-HR"/>
        </w:rPr>
        <w:t xml:space="preserve">na </w:t>
      </w:r>
      <w:r w:rsidR="00112153">
        <w:rPr>
          <w:lang w:val="hr-HR"/>
        </w:rPr>
        <w:t>e-oglasnoj ploči suda</w:t>
      </w:r>
      <w:r w:rsidR="00EE1FB4" w:rsidRPr="00AE18FF">
        <w:rPr>
          <w:lang w:val="hr-HR"/>
        </w:rPr>
        <w:t>.</w:t>
      </w:r>
    </w:p>
    <w:p w:rsidRDefault="00F61C45" w:rsidP="00EE1FB4" w:rsidR="00F61C45">
      <w:pPr>
        <w:ind w:firstLine="12" w:left="708"/>
        <w:jc w:val="both"/>
        <w:rPr>
          <w:lang w:val="hr-HR"/>
        </w:rPr>
      </w:pPr>
    </w:p>
    <w:p w:rsidRDefault="00F61C45" w:rsidP="00F61C45" w:rsidR="00F61C45" w:rsidRPr="00246969">
      <w:pPr>
        <w:ind w:left="708"/>
        <w:jc w:val="both"/>
      </w:pPr>
      <w:r w:rsidRPr="00AE18FF">
        <w:rPr>
          <w:lang w:val="hr-HR"/>
        </w:rPr>
        <w:t>I</w:t>
      </w:r>
      <w:r>
        <w:rPr>
          <w:lang w:val="hr-HR"/>
        </w:rPr>
        <w:t>I</w:t>
      </w:r>
      <w:r w:rsidRPr="00AE18FF">
        <w:rPr>
          <w:lang w:val="hr-HR"/>
        </w:rPr>
        <w:t>I. Za stečajnog upravitelja imenuje se</w:t>
      </w:r>
      <w:r>
        <w:t xml:space="preserve"> </w:t>
      </w:r>
      <w:r w:rsidRPr="00246969">
        <w:t>Berislav Bušelić, dipl. pravnik iz Mravinaca, A. Starčevića 21, OIB: 93274685765.</w:t>
      </w:r>
    </w:p>
    <w:p w:rsidRDefault="00EE1FB4" w:rsidP="000F3214" w:rsidR="00EE1FB4" w:rsidRPr="00AE18FF">
      <w:pPr>
        <w:jc w:val="both"/>
        <w:rPr>
          <w:lang w:val="hr-HR"/>
        </w:rPr>
      </w:pPr>
    </w:p>
    <w:p w:rsidRDefault="000F3214" w:rsidP="000F3214" w:rsidR="000F3214" w:rsidRPr="00AE18FF">
      <w:pPr>
        <w:pStyle w:val="Naslov3"/>
        <w:ind w:firstLine="12" w:left="708"/>
        <w:rPr>
          <w:b w:val="false"/>
          <w:szCs w:val="24"/>
        </w:rPr>
      </w:pPr>
      <w:r w:rsidRPr="00AE18FF">
        <w:rPr>
          <w:b w:val="false"/>
          <w:szCs w:val="24"/>
        </w:rPr>
        <w:t>IV</w:t>
      </w:r>
      <w:r w:rsidR="00EE1FB4" w:rsidRPr="00AE18FF">
        <w:rPr>
          <w:b w:val="false"/>
          <w:szCs w:val="24"/>
        </w:rPr>
        <w:t xml:space="preserve">. Zaključuje se stečajni postupak nad dužnikom </w:t>
      </w:r>
      <w:r w:rsidR="00ED635B" w:rsidRPr="00ED635B">
        <w:rPr>
          <w:b w:val="false"/>
          <w:szCs w:val="24"/>
          <w:lang w:val="hr-HR"/>
        </w:rPr>
        <w:t xml:space="preserve">OPSKRBA-TRILJ d.o.o. Vedrine, Vedrine, OIB: </w:t>
      </w:r>
      <w:r w:rsidR="00ED635B" w:rsidRPr="00ED635B">
        <w:rPr>
          <w:rFonts w:eastAsia="Calibri"/>
          <w:b w:val="false"/>
          <w:szCs w:val="24"/>
          <w:lang w:val="hr-HR"/>
        </w:rPr>
        <w:t>21030294642</w:t>
      </w:r>
      <w:r w:rsidR="00ED635B" w:rsidRPr="00AE18FF">
        <w:rPr>
          <w:b w:val="false"/>
        </w:rPr>
        <w:t xml:space="preserve">, MBS: </w:t>
      </w:r>
      <w:r w:rsidR="00ED635B">
        <w:rPr>
          <w:b w:val="false"/>
          <w:lang w:val="hr-HR"/>
        </w:rPr>
        <w:t>060075943</w:t>
      </w:r>
      <w:r w:rsidR="002E0C6A">
        <w:rPr>
          <w:b w:val="false"/>
        </w:rPr>
        <w:t>,</w:t>
      </w:r>
      <w:r w:rsidR="00D55F73" w:rsidRPr="00AE18FF">
        <w:rPr>
          <w:b w:val="false"/>
          <w:szCs w:val="24"/>
        </w:rPr>
        <w:t xml:space="preserve"> te se određuje njegovo brisanje iz sudskog registra, a što će registarski odjel ovog suda provesti nakon pravomoćnosti ovog rješenja.</w:t>
      </w:r>
    </w:p>
    <w:p w:rsidRDefault="00EE1FB4" w:rsidP="000F3214" w:rsidR="00EE1FB4" w:rsidRPr="00AE18FF">
      <w:pPr>
        <w:ind w:firstLine="12" w:left="708"/>
        <w:jc w:val="both"/>
        <w:rPr>
          <w:lang w:val="hr-HR"/>
        </w:rPr>
      </w:pPr>
    </w:p>
    <w:p w:rsidRDefault="002E0C6A" w:rsidP="002E0C6A" w:rsidR="002E0C6A" w:rsidRPr="00167585">
      <w:pPr>
        <w:ind w:firstLine="12" w:left="708"/>
        <w:jc w:val="both"/>
        <w:rPr>
          <w:lang w:val="hr-HR"/>
        </w:rPr>
      </w:pPr>
      <w:r w:rsidRPr="00167585">
        <w:rPr>
          <w:lang w:val="hr-HR"/>
        </w:rPr>
        <w:t xml:space="preserve">V. </w:t>
      </w:r>
      <w:r>
        <w:rPr>
          <w:lang w:val="hr-HR"/>
        </w:rPr>
        <w:t>Stečajni upravitelj je ovlašten</w:t>
      </w:r>
      <w:r w:rsidRPr="00167585">
        <w:rPr>
          <w:lang w:val="hr-HR"/>
        </w:rPr>
        <w:t xml:space="preserve"> i nakon zaključenja stečajnog postupka u ime stečajnog dužnika, a za račun stečajne mase unovčiti imovinu stečajnog dužnika i prikupljenim sredstvima podmiriti nastale troškove stečajnog postupka, a eventualni ostatak uplatiti u Fond za pokriće troškova stečajnog postupka te o obavljenim radnjama podnijeti pisano izvješće stečajnom sucu.</w:t>
      </w:r>
    </w:p>
    <w:p w:rsidRDefault="002E0C6A" w:rsidP="002E0C6A" w:rsidR="002E0C6A" w:rsidRPr="00167585">
      <w:pPr>
        <w:ind w:firstLine="12" w:left="708"/>
        <w:jc w:val="both"/>
        <w:rPr>
          <w:lang w:val="hr-HR"/>
        </w:rPr>
      </w:pPr>
    </w:p>
    <w:p w:rsidRDefault="002E0C6A" w:rsidP="00BB3F78" w:rsidR="002E0C6A" w:rsidRPr="00AE18FF">
      <w:pPr>
        <w:ind w:firstLine="12" w:left="708"/>
        <w:jc w:val="both"/>
        <w:rPr>
          <w:lang w:val="hr-HR"/>
        </w:rPr>
      </w:pPr>
      <w:r w:rsidRPr="00500C66">
        <w:rPr>
          <w:lang w:val="hr-HR"/>
        </w:rPr>
        <w:t>VI</w:t>
      </w:r>
      <w:r>
        <w:rPr>
          <w:lang w:val="hr-HR"/>
        </w:rPr>
        <w:t xml:space="preserve">. </w:t>
      </w:r>
      <w:r w:rsidRPr="00500C66">
        <w:rPr>
          <w:lang w:val="hr-HR"/>
        </w:rPr>
        <w:t>Ovo rješenje će se</w:t>
      </w:r>
      <w:r>
        <w:rPr>
          <w:lang w:val="hr-HR"/>
        </w:rPr>
        <w:t xml:space="preserve"> </w:t>
      </w:r>
      <w:r w:rsidR="00F61C45">
        <w:rPr>
          <w:lang w:val="hr-HR"/>
        </w:rPr>
        <w:t>objaviti na</w:t>
      </w:r>
      <w:r w:rsidR="00F61C45" w:rsidRPr="00D4141B">
        <w:rPr>
          <w:lang w:val="hr-HR"/>
        </w:rPr>
        <w:t xml:space="preserve"> </w:t>
      </w:r>
      <w:r w:rsidR="00F61C45">
        <w:rPr>
          <w:lang w:val="hr-HR"/>
        </w:rPr>
        <w:t>mrežnoj stranici e-o</w:t>
      </w:r>
      <w:r w:rsidR="00F61C45" w:rsidRPr="00D4141B">
        <w:rPr>
          <w:lang w:val="hr-HR"/>
        </w:rPr>
        <w:t>gla</w:t>
      </w:r>
      <w:r w:rsidR="00F61C45">
        <w:rPr>
          <w:lang w:val="hr-HR"/>
        </w:rPr>
        <w:t>sna</w:t>
      </w:r>
      <w:r w:rsidR="00F61C45" w:rsidRPr="00D4141B">
        <w:rPr>
          <w:lang w:val="hr-HR"/>
        </w:rPr>
        <w:t xml:space="preserve"> </w:t>
      </w:r>
      <w:r w:rsidR="00F61C45">
        <w:rPr>
          <w:lang w:val="hr-HR"/>
        </w:rPr>
        <w:t xml:space="preserve">ploča sudova i izložiti u stečajnoj pisarnici ovog suda, </w:t>
      </w:r>
      <w:r w:rsidR="00112153">
        <w:rPr>
          <w:lang w:val="hr-HR"/>
        </w:rPr>
        <w:t>a u</w:t>
      </w:r>
      <w:r>
        <w:rPr>
          <w:lang w:val="hr-HR"/>
        </w:rPr>
        <w:t xml:space="preserve"> </w:t>
      </w:r>
      <w:r w:rsidRPr="00500C66">
        <w:rPr>
          <w:lang w:val="hr-HR"/>
        </w:rPr>
        <w:t xml:space="preserve">Narodnim novinama </w:t>
      </w:r>
      <w:r w:rsidR="00112153">
        <w:rPr>
          <w:lang w:val="hr-HR"/>
        </w:rPr>
        <w:t xml:space="preserve">će se </w:t>
      </w:r>
      <w:r w:rsidRPr="00500C66">
        <w:rPr>
          <w:lang w:val="hr-HR"/>
        </w:rPr>
        <w:t>objavit</w:t>
      </w:r>
      <w:r>
        <w:rPr>
          <w:lang w:val="hr-HR"/>
        </w:rPr>
        <w:t>i oglas o donošenju rješenja</w:t>
      </w:r>
      <w:r w:rsidRPr="00500C66">
        <w:rPr>
          <w:lang w:val="hr-HR"/>
        </w:rPr>
        <w:t xml:space="preserve">. </w:t>
      </w:r>
      <w:r w:rsidRPr="00167585">
        <w:rPr>
          <w:lang w:val="hr-HR"/>
        </w:rPr>
        <w:t xml:space="preserve"> </w:t>
      </w:r>
    </w:p>
    <w:p w:rsidRDefault="00850E19" w:rsidP="00803902" w:rsidR="00850E19">
      <w:pPr>
        <w:jc w:val="center"/>
        <w:rPr>
          <w:lang w:val="hr-HR"/>
        </w:rPr>
      </w:pPr>
    </w:p>
    <w:p w:rsidRDefault="00C03404" w:rsidP="00803902" w:rsidR="00C03404">
      <w:pPr>
        <w:jc w:val="center"/>
        <w:rPr>
          <w:lang w:val="hr-HR"/>
        </w:rPr>
      </w:pPr>
    </w:p>
    <w:p w:rsidRDefault="00C03404" w:rsidP="00803902" w:rsidR="00C03404">
      <w:pPr>
        <w:jc w:val="center"/>
        <w:rPr>
          <w:lang w:val="hr-HR"/>
        </w:rPr>
      </w:pPr>
    </w:p>
    <w:p w:rsidRDefault="00803902" w:rsidP="00803902" w:rsidR="00803902" w:rsidRPr="00AE18FF">
      <w:pPr>
        <w:jc w:val="center"/>
        <w:rPr>
          <w:lang w:val="hr-HR"/>
        </w:rPr>
      </w:pPr>
      <w:r w:rsidRPr="00AE18FF">
        <w:rPr>
          <w:lang w:val="hr-HR"/>
        </w:rPr>
        <w:lastRenderedPageBreak/>
        <w:t>Obrazloženje</w:t>
      </w:r>
    </w:p>
    <w:p w:rsidRDefault="00803902" w:rsidP="00803902" w:rsidR="00803902" w:rsidRPr="00AE18FF">
      <w:pPr>
        <w:jc w:val="both"/>
        <w:rPr>
          <w:lang w:val="hr-HR"/>
        </w:rPr>
      </w:pPr>
    </w:p>
    <w:p w:rsidRDefault="005952E7" w:rsidP="0040401B" w:rsidR="0040401B" w:rsidRPr="00AE18FF">
      <w:pPr>
        <w:jc w:val="both"/>
        <w:rPr>
          <w:lang w:val="hr-HR"/>
        </w:rPr>
      </w:pPr>
      <w:r w:rsidRPr="00AE18FF">
        <w:rPr>
          <w:lang w:val="hr-HR"/>
        </w:rPr>
        <w:tab/>
      </w:r>
      <w:r w:rsidR="0040401B" w:rsidRPr="00AE18FF">
        <w:rPr>
          <w:lang w:val="hr-HR"/>
        </w:rPr>
        <w:t xml:space="preserve">Povodom prijedloga predlagatelja </w:t>
      </w:r>
      <w:r w:rsidR="00B90B4E" w:rsidRPr="00AE18FF">
        <w:rPr>
          <w:lang w:val="hr-HR"/>
        </w:rPr>
        <w:t xml:space="preserve">Financijske </w:t>
      </w:r>
      <w:r w:rsidR="006F3B71" w:rsidRPr="00AE18FF">
        <w:rPr>
          <w:lang w:val="hr-HR"/>
        </w:rPr>
        <w:t>agencije</w:t>
      </w:r>
      <w:r w:rsidR="00B90B4E" w:rsidRPr="00AE18FF">
        <w:rPr>
          <w:lang w:val="hr-HR"/>
        </w:rPr>
        <w:t xml:space="preserve">, Regionalni centar Split od  </w:t>
      </w:r>
      <w:r w:rsidR="00ED635B">
        <w:rPr>
          <w:lang w:val="hr-HR"/>
        </w:rPr>
        <w:t>2</w:t>
      </w:r>
      <w:r w:rsidR="007D388A" w:rsidRPr="00AE18FF">
        <w:rPr>
          <w:lang w:val="hr-HR"/>
        </w:rPr>
        <w:t xml:space="preserve">. </w:t>
      </w:r>
      <w:r w:rsidR="00ED635B">
        <w:rPr>
          <w:lang w:val="hr-HR"/>
        </w:rPr>
        <w:t>listopada</w:t>
      </w:r>
      <w:r w:rsidR="007D388A" w:rsidRPr="00AE18FF">
        <w:rPr>
          <w:lang w:val="hr-HR"/>
        </w:rPr>
        <w:t xml:space="preserve"> 2014</w:t>
      </w:r>
      <w:r w:rsidR="00B90B4E" w:rsidRPr="00AE18FF">
        <w:rPr>
          <w:lang w:val="hr-HR"/>
        </w:rPr>
        <w:t>. god., za otvaranje stečajnog postupka nad dužnikom</w:t>
      </w:r>
      <w:r w:rsidR="00B90B4E" w:rsidRPr="00AE18FF">
        <w:t xml:space="preserve"> </w:t>
      </w:r>
      <w:r w:rsidR="00ED635B" w:rsidRPr="00ED635B">
        <w:rPr>
          <w:lang w:val="hr-HR"/>
        </w:rPr>
        <w:t>OPSKRBA-TRILJ d.o.o. Vedrine</w:t>
      </w:r>
      <w:r w:rsidR="007D388A" w:rsidRPr="00AE18FF">
        <w:t xml:space="preserve">, </w:t>
      </w:r>
      <w:r w:rsidR="0040401B" w:rsidRPr="00AE18FF">
        <w:rPr>
          <w:lang w:val="hr-HR"/>
        </w:rPr>
        <w:t>rješenje</w:t>
      </w:r>
      <w:r w:rsidR="0017176F" w:rsidRPr="00AE18FF">
        <w:rPr>
          <w:lang w:val="hr-HR"/>
        </w:rPr>
        <w:t>m ovog suda posl. br. 12. St-</w:t>
      </w:r>
      <w:r w:rsidR="00ED635B">
        <w:rPr>
          <w:lang w:val="hr-HR"/>
        </w:rPr>
        <w:t>152</w:t>
      </w:r>
      <w:r w:rsidR="007D388A" w:rsidRPr="00AE18FF">
        <w:rPr>
          <w:lang w:val="hr-HR"/>
        </w:rPr>
        <w:t>/2014</w:t>
      </w:r>
      <w:r w:rsidR="0040401B" w:rsidRPr="00AE18FF">
        <w:rPr>
          <w:lang w:val="hr-HR"/>
        </w:rPr>
        <w:t xml:space="preserve"> od </w:t>
      </w:r>
      <w:r w:rsidR="00ED635B">
        <w:rPr>
          <w:lang w:val="hr-HR"/>
        </w:rPr>
        <w:t>21. siječnja 2015</w:t>
      </w:r>
      <w:r w:rsidR="0040401B" w:rsidRPr="00AE18FF">
        <w:rPr>
          <w:lang w:val="hr-HR"/>
        </w:rPr>
        <w:t>. god. pokrenut je prethodni postupak radi utvrđivanja uvjeta za otvaranje stečajnog postupka nad dužnikom.</w:t>
      </w:r>
    </w:p>
    <w:p w:rsidRDefault="00B90B4E" w:rsidP="0040401B" w:rsidR="00B90B4E" w:rsidRPr="00AE18FF">
      <w:pPr>
        <w:jc w:val="both"/>
        <w:rPr>
          <w:lang w:val="hr-HR"/>
        </w:rPr>
      </w:pPr>
    </w:p>
    <w:p w:rsidRDefault="00B90B4E" w:rsidP="00B90B4E" w:rsidR="00B90B4E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Financijska </w:t>
      </w:r>
      <w:r w:rsidR="006F3B71" w:rsidRPr="00AE18FF">
        <w:rPr>
          <w:lang w:val="hr-HR"/>
        </w:rPr>
        <w:t xml:space="preserve">agencija </w:t>
      </w:r>
      <w:r w:rsidRPr="00AE18FF">
        <w:rPr>
          <w:lang w:val="hr-HR"/>
        </w:rPr>
        <w:t xml:space="preserve">je naprijed navedeni prijedlog podnijela sukladno odredbama čl. </w:t>
      </w:r>
      <w:smartTag w:element="metricconverter" w:uri="urn:schemas-microsoft-com:office:smarttags">
        <w:smartTagPr>
          <w:attr w:val="49. st" w:name="ProductID"/>
        </w:smartTagPr>
        <w:r w:rsidRPr="00AE18FF">
          <w:rPr>
            <w:lang w:val="hr-HR"/>
          </w:rPr>
          <w:t>49. st</w:t>
        </w:r>
      </w:smartTag>
      <w:r w:rsidRPr="00AE18FF">
        <w:rPr>
          <w:lang w:val="hr-HR"/>
        </w:rPr>
        <w:t xml:space="preserve">. 2. </w:t>
      </w:r>
      <w:r w:rsidR="002E0C6A" w:rsidRPr="00AE51A2">
        <w:rPr>
          <w:lang w:val="hr-HR"/>
        </w:rPr>
        <w:t>Zakona o financijskom poslovanju i predstečajnoj nagodbi (Narodne novine broj:</w:t>
      </w:r>
      <w:r w:rsidR="002E0C6A">
        <w:rPr>
          <w:lang w:val="hr-HR"/>
        </w:rPr>
        <w:t xml:space="preserve"> 108/12, 144/12, 81/13 i 112/13;</w:t>
      </w:r>
      <w:r w:rsidR="002E0C6A" w:rsidRPr="00AE51A2">
        <w:rPr>
          <w:lang w:val="hr-HR"/>
        </w:rPr>
        <w:t xml:space="preserve"> dalje ZFPPN)</w:t>
      </w:r>
      <w:r w:rsidR="002E0C6A" w:rsidRPr="00A95617">
        <w:rPr>
          <w:lang w:val="hr-HR"/>
        </w:rPr>
        <w:t>,</w:t>
      </w:r>
      <w:r w:rsidRPr="00AE18FF">
        <w:rPr>
          <w:lang w:val="hr-HR"/>
        </w:rPr>
        <w:t xml:space="preserve"> navodeći kako je prijedlog dužnika za otvaranje postupka predstečajne nagodbe odbačen rješenjem </w:t>
      </w:r>
      <w:r w:rsidR="00A56D14" w:rsidRPr="00AE18FF">
        <w:rPr>
          <w:lang w:val="hr-HR"/>
        </w:rPr>
        <w:t>Fininog nagodbenog vijeća ST0</w:t>
      </w:r>
      <w:r w:rsidR="00ED635B">
        <w:rPr>
          <w:lang w:val="hr-HR"/>
        </w:rPr>
        <w:t>6</w:t>
      </w:r>
      <w:r w:rsidR="00A56D14" w:rsidRPr="00AE18FF">
        <w:rPr>
          <w:lang w:val="hr-HR"/>
        </w:rPr>
        <w:t xml:space="preserve"> klasa: UP-I/110/07/1</w:t>
      </w:r>
      <w:r w:rsidR="004B6B01">
        <w:rPr>
          <w:lang w:val="hr-HR"/>
        </w:rPr>
        <w:t>4</w:t>
      </w:r>
      <w:r w:rsidR="00A56D14" w:rsidRPr="00AE18FF">
        <w:rPr>
          <w:lang w:val="hr-HR"/>
        </w:rPr>
        <w:t>-01/</w:t>
      </w:r>
      <w:r w:rsidR="004B6B01">
        <w:rPr>
          <w:lang w:val="hr-HR"/>
        </w:rPr>
        <w:t>6788</w:t>
      </w:r>
      <w:r w:rsidR="007D388A" w:rsidRPr="00AE18FF">
        <w:rPr>
          <w:lang w:val="hr-HR"/>
        </w:rPr>
        <w:t>, ur.br. 04-06-14-</w:t>
      </w:r>
      <w:r w:rsidR="004B6B01">
        <w:rPr>
          <w:lang w:val="hr-HR"/>
        </w:rPr>
        <w:t>6788-5</w:t>
      </w:r>
      <w:r w:rsidR="007D388A" w:rsidRPr="00AE18FF">
        <w:rPr>
          <w:lang w:val="hr-HR"/>
        </w:rPr>
        <w:t xml:space="preserve"> </w:t>
      </w:r>
      <w:r w:rsidR="00A56D14" w:rsidRPr="00AE18FF">
        <w:rPr>
          <w:lang w:val="hr-HR"/>
        </w:rPr>
        <w:t xml:space="preserve">od </w:t>
      </w:r>
      <w:r w:rsidR="004B6B01">
        <w:rPr>
          <w:lang w:val="hr-HR"/>
        </w:rPr>
        <w:t>15.09</w:t>
      </w:r>
      <w:r w:rsidR="007D388A" w:rsidRPr="00AE18FF">
        <w:rPr>
          <w:lang w:val="hr-HR"/>
        </w:rPr>
        <w:t>.2014</w:t>
      </w:r>
      <w:r w:rsidR="00A56D14" w:rsidRPr="00AE18FF">
        <w:rPr>
          <w:lang w:val="hr-HR"/>
        </w:rPr>
        <w:t>. god.</w:t>
      </w:r>
      <w:r w:rsidRPr="00AE18FF">
        <w:rPr>
          <w:lang w:val="hr-HR"/>
        </w:rPr>
        <w:t xml:space="preserve">, kao i da kod dužnika postoje razlozi za otvaranje stečajnog postupka budući da je </w:t>
      </w:r>
      <w:r w:rsidR="00A56D14" w:rsidRPr="00AE18FF">
        <w:rPr>
          <w:lang w:val="hr-HR"/>
        </w:rPr>
        <w:t>isti nesposoban za plaćanje.</w:t>
      </w:r>
    </w:p>
    <w:p w:rsidRDefault="0040401B" w:rsidP="00803902" w:rsidR="0040401B" w:rsidRPr="00AE18FF">
      <w:pPr>
        <w:jc w:val="both"/>
        <w:rPr>
          <w:lang w:val="hr-HR"/>
        </w:rPr>
      </w:pPr>
    </w:p>
    <w:p w:rsidRDefault="00A2740A" w:rsidP="00803902" w:rsidR="00A2740A" w:rsidRPr="00AE18FF">
      <w:pPr>
        <w:jc w:val="both"/>
        <w:rPr>
          <w:lang w:val="hr-HR"/>
        </w:rPr>
      </w:pPr>
      <w:r w:rsidRPr="00AE18FF">
        <w:rPr>
          <w:lang w:val="hr-HR"/>
        </w:rPr>
        <w:tab/>
        <w:t>Tijekom</w:t>
      </w:r>
      <w:r w:rsidR="006F3B71" w:rsidRPr="00AE18FF">
        <w:rPr>
          <w:lang w:val="hr-HR"/>
        </w:rPr>
        <w:t xml:space="preserve"> provedenog prethodnog postupka</w:t>
      </w:r>
      <w:r w:rsidRPr="00AE18FF">
        <w:rPr>
          <w:lang w:val="hr-HR"/>
        </w:rPr>
        <w:t xml:space="preserve"> sud je utvrdio da su u konkretnom slučaju ispunjeni uvjeti za otvaranje stečajnog postupka nad dužnikom.</w:t>
      </w:r>
    </w:p>
    <w:p w:rsidRDefault="00347AC5" w:rsidP="00803902" w:rsidR="00347AC5" w:rsidRPr="00AE18FF">
      <w:pPr>
        <w:jc w:val="both"/>
        <w:rPr>
          <w:lang w:val="hr-HR"/>
        </w:rPr>
      </w:pPr>
    </w:p>
    <w:p w:rsidRDefault="006274BD" w:rsidP="00B90B4E" w:rsidR="00B90B4E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Odredbom </w:t>
      </w:r>
      <w:r w:rsidR="00B90B4E" w:rsidRPr="00AE18FF">
        <w:rPr>
          <w:lang w:val="hr-HR"/>
        </w:rPr>
        <w:t xml:space="preserve">čl. </w:t>
      </w:r>
      <w:smartTag w:element="metricconverter" w:uri="urn:schemas-microsoft-com:office:smarttags">
        <w:smartTagPr>
          <w:attr w:val="4. st" w:name="ProductID"/>
        </w:smartTagPr>
        <w:r w:rsidR="00B90B4E" w:rsidRPr="00AE18FF">
          <w:rPr>
            <w:lang w:val="hr-HR"/>
          </w:rPr>
          <w:t>4. st</w:t>
        </w:r>
      </w:smartTag>
      <w:r w:rsidR="00B90B4E" w:rsidRPr="00AE18FF">
        <w:rPr>
          <w:lang w:val="hr-HR"/>
        </w:rPr>
        <w:t xml:space="preserve">. 1. Stečajnog zakona (Narodne novine broj 44/96, 29/99, 129/00, 123/03, 82/06, 116/10, 25/12 i 133/12 i 45/13, dalje SZ) propisano je da se stečaj može otvoriti samo ako se utvrdi postojanje kojeg od </w:t>
      </w:r>
      <w:r w:rsidR="006F3B71" w:rsidRPr="00AE18FF">
        <w:rPr>
          <w:lang w:val="hr-HR"/>
        </w:rPr>
        <w:t xml:space="preserve">zakonom </w:t>
      </w:r>
      <w:r w:rsidR="00B90B4E" w:rsidRPr="00AE18FF">
        <w:rPr>
          <w:lang w:val="hr-HR"/>
        </w:rPr>
        <w:t xml:space="preserve">predviđenih stečajnih razloga, dok su stavkom 2. tog članka SZ-a kao stečajni razlozi propisani: nelikvidnost, nesposobnost za plaćanje i prezaduženost. </w:t>
      </w:r>
    </w:p>
    <w:p w:rsidRDefault="00D46261" w:rsidP="00D46261" w:rsidR="00D46261" w:rsidRPr="00AE18FF">
      <w:pPr>
        <w:jc w:val="both"/>
        <w:rPr>
          <w:lang w:val="hr-HR"/>
        </w:rPr>
      </w:pPr>
    </w:p>
    <w:p w:rsidRDefault="00D46261" w:rsidP="00D46261" w:rsidR="00D46261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Prema odredbi čl. </w:t>
      </w:r>
      <w:smartTag w:element="metricconverter" w:uri="urn:schemas-microsoft-com:office:smarttags">
        <w:smartTagPr>
          <w:attr w:val="4. st" w:name="ProductID"/>
        </w:smartTagPr>
        <w:r w:rsidRPr="00AE18FF">
          <w:rPr>
            <w:lang w:val="hr-HR"/>
          </w:rPr>
          <w:t>4. st</w:t>
        </w:r>
      </w:smartTag>
      <w:r w:rsidRPr="00AE18FF">
        <w:rPr>
          <w:lang w:val="hr-HR"/>
        </w:rPr>
        <w:t xml:space="preserve">. 7. SZ-a smatrat će se da je dužnik nesposoban za plaćanje ako u očevidniku redoslijeda osnova za plaćanje koji vodi Financijska agencija ima evidentirane neizvršene osnove za plaćanje u razdoblju duljem od 60 dana, a koje je trebalo, na temelju valjanih osnova za plaćanje, bez daljnjeg pristanka dužnika naplatiti s bilo kojeg od njegovih računa. Sukladno čl. </w:t>
      </w:r>
      <w:smartTag w:element="metricconverter" w:uri="urn:schemas-microsoft-com:office:smarttags">
        <w:smartTagPr>
          <w:attr w:val="4. st" w:name="ProductID"/>
        </w:smartTagPr>
        <w:r w:rsidRPr="00AE18FF">
          <w:rPr>
            <w:lang w:val="hr-HR"/>
          </w:rPr>
          <w:t>4. st</w:t>
        </w:r>
      </w:smartTag>
      <w:r w:rsidRPr="00AE18FF">
        <w:rPr>
          <w:lang w:val="hr-HR"/>
        </w:rPr>
        <w:t>. 9. SZ-a postojanje okolnosti iz stavka 7. dokazuje se potvrdom Financijske agencije.</w:t>
      </w:r>
    </w:p>
    <w:p w:rsidRDefault="006454BE" w:rsidP="00347AC5" w:rsidR="006454BE" w:rsidRPr="00AE18FF">
      <w:pPr>
        <w:jc w:val="both"/>
        <w:rPr>
          <w:lang w:val="hr-HR"/>
        </w:rPr>
      </w:pPr>
    </w:p>
    <w:p w:rsidRDefault="006454BE" w:rsidP="00347AC5" w:rsidR="00BD029A" w:rsidRPr="00AE18FF">
      <w:pPr>
        <w:jc w:val="both"/>
        <w:rPr>
          <w:lang w:val="hr-HR"/>
        </w:rPr>
      </w:pPr>
      <w:r w:rsidRPr="00AE18FF">
        <w:rPr>
          <w:lang w:val="hr-HR"/>
        </w:rPr>
        <w:tab/>
      </w:r>
      <w:r w:rsidR="006274BD" w:rsidRPr="00AE18FF">
        <w:rPr>
          <w:lang w:val="hr-HR"/>
        </w:rPr>
        <w:t xml:space="preserve">Postojanje stečajnog razloga </w:t>
      </w:r>
      <w:r w:rsidR="00D46261" w:rsidRPr="00AE18FF">
        <w:rPr>
          <w:lang w:val="hr-HR"/>
        </w:rPr>
        <w:t xml:space="preserve">nesposobnosti za plaćanje </w:t>
      </w:r>
      <w:r w:rsidR="00BD029A" w:rsidRPr="00AE18FF">
        <w:rPr>
          <w:lang w:val="hr-HR"/>
        </w:rPr>
        <w:t>dužnika utvrđeno je pregledom</w:t>
      </w:r>
      <w:r w:rsidR="006274BD" w:rsidRPr="00AE18FF">
        <w:rPr>
          <w:lang w:val="hr-HR"/>
        </w:rPr>
        <w:t xml:space="preserve"> </w:t>
      </w:r>
      <w:r w:rsidR="00D46261" w:rsidRPr="00AE18FF">
        <w:rPr>
          <w:lang w:val="hr-HR"/>
        </w:rPr>
        <w:t xml:space="preserve">potvrde Financijske </w:t>
      </w:r>
      <w:r w:rsidR="006F3B71" w:rsidRPr="00AE18FF">
        <w:rPr>
          <w:lang w:val="hr-HR"/>
        </w:rPr>
        <w:t>agencije</w:t>
      </w:r>
      <w:r w:rsidR="00D46261" w:rsidRPr="00AE18FF">
        <w:rPr>
          <w:lang w:val="hr-HR"/>
        </w:rPr>
        <w:t xml:space="preserve">, Regionalnog centra Split od </w:t>
      </w:r>
      <w:r w:rsidR="004B6B01">
        <w:rPr>
          <w:lang w:val="hr-HR"/>
        </w:rPr>
        <w:t>16.02.2015</w:t>
      </w:r>
      <w:r w:rsidR="00D46261" w:rsidRPr="00AE18FF">
        <w:rPr>
          <w:lang w:val="hr-HR"/>
        </w:rPr>
        <w:t>. god.</w:t>
      </w:r>
      <w:r w:rsidR="00BD029A" w:rsidRPr="00AE18FF">
        <w:rPr>
          <w:lang w:val="hr-HR"/>
        </w:rPr>
        <w:t>,</w:t>
      </w:r>
      <w:r w:rsidR="00D46261" w:rsidRPr="00AE18FF">
        <w:rPr>
          <w:lang w:val="hr-HR"/>
        </w:rPr>
        <w:t xml:space="preserve"> kojom se </w:t>
      </w:r>
      <w:r w:rsidR="00BD029A" w:rsidRPr="00AE18FF">
        <w:rPr>
          <w:lang w:val="hr-HR"/>
        </w:rPr>
        <w:t xml:space="preserve">potvrđuje </w:t>
      </w:r>
      <w:r w:rsidR="00D46261" w:rsidRPr="00AE18FF">
        <w:rPr>
          <w:lang w:val="hr-HR"/>
        </w:rPr>
        <w:t xml:space="preserve">da je na računima i novčanim sredstvima dužnika evidentirano ukupno </w:t>
      </w:r>
      <w:r w:rsidR="004B6B01">
        <w:t>1075</w:t>
      </w:r>
      <w:r w:rsidR="00D46261" w:rsidRPr="00AE18FF">
        <w:rPr>
          <w:lang w:val="hr-HR"/>
        </w:rPr>
        <w:t xml:space="preserve"> dana neprekidne blokade</w:t>
      </w:r>
      <w:r w:rsidR="00BD029A" w:rsidRPr="00AE18FF">
        <w:rPr>
          <w:lang w:val="hr-HR"/>
        </w:rPr>
        <w:t>,</w:t>
      </w:r>
      <w:r w:rsidR="00D46261" w:rsidRPr="00AE18FF">
        <w:rPr>
          <w:lang w:val="hr-HR"/>
        </w:rPr>
        <w:t xml:space="preserve"> zbog nepodmirenih </w:t>
      </w:r>
      <w:r w:rsidR="00BD029A" w:rsidRPr="00AE18FF">
        <w:rPr>
          <w:lang w:val="hr-HR"/>
        </w:rPr>
        <w:t xml:space="preserve">osnova za plaćanje evidentiranih u očevidniku redoslijeda za plaćanje te da nepodmirene obveze dužnika na dan izdavanja potvrde iznose </w:t>
      </w:r>
      <w:r w:rsidR="004B6B01">
        <w:t>2.655.189,51</w:t>
      </w:r>
      <w:r w:rsidR="0017176F" w:rsidRPr="00AE18FF">
        <w:t xml:space="preserve"> </w:t>
      </w:r>
      <w:r w:rsidR="00D46261" w:rsidRPr="00AE18FF">
        <w:rPr>
          <w:lang w:val="hr-HR"/>
        </w:rPr>
        <w:t>kn</w:t>
      </w:r>
      <w:r w:rsidR="00BD029A" w:rsidRPr="00AE18FF">
        <w:rPr>
          <w:lang w:val="hr-HR"/>
        </w:rPr>
        <w:t>.</w:t>
      </w:r>
      <w:r w:rsidR="00D46261" w:rsidRPr="00AE18FF">
        <w:rPr>
          <w:lang w:val="hr-HR"/>
        </w:rPr>
        <w:t xml:space="preserve"> </w:t>
      </w:r>
      <w:r w:rsidR="00BD029A" w:rsidRPr="00AE18FF">
        <w:rPr>
          <w:lang w:val="hr-HR"/>
        </w:rPr>
        <w:t xml:space="preserve">Kako je dakle iz navedene potvrde razvidno da dužnik ima evidentirane neizvršene osnove za plaćanje u razdoblju duljem od 60 dana to je samim time kod dužnika ispunjen stečajni razlog nesposobnosti za plaćanje, u smislu odredbi čl. </w:t>
      </w:r>
      <w:smartTag w:element="metricconverter" w:uri="urn:schemas-microsoft-com:office:smarttags">
        <w:smartTagPr>
          <w:attr w:val="4. st" w:name="ProductID"/>
        </w:smartTagPr>
        <w:r w:rsidR="00BD029A" w:rsidRPr="00AE18FF">
          <w:rPr>
            <w:lang w:val="hr-HR"/>
          </w:rPr>
          <w:t>4. st</w:t>
        </w:r>
      </w:smartTag>
      <w:r w:rsidR="006F3B71" w:rsidRPr="00AE18FF">
        <w:rPr>
          <w:lang w:val="hr-HR"/>
        </w:rPr>
        <w:t>. 2., 7. i 9. SZ-a. Uostalom</w:t>
      </w:r>
      <w:r w:rsidR="007D388A" w:rsidRPr="00AE18FF">
        <w:rPr>
          <w:lang w:val="hr-HR"/>
        </w:rPr>
        <w:t xml:space="preserve"> i </w:t>
      </w:r>
      <w:r w:rsidR="004147FB">
        <w:rPr>
          <w:lang w:val="hr-HR"/>
        </w:rPr>
        <w:t xml:space="preserve">sam </w:t>
      </w:r>
      <w:r w:rsidR="007D388A" w:rsidRPr="00AE18FF">
        <w:rPr>
          <w:lang w:val="hr-HR"/>
        </w:rPr>
        <w:t>zastupni</w:t>
      </w:r>
      <w:r w:rsidR="004B6B01">
        <w:rPr>
          <w:lang w:val="hr-HR"/>
        </w:rPr>
        <w:t>k</w:t>
      </w:r>
      <w:r w:rsidR="00BD029A" w:rsidRPr="00AE18FF">
        <w:rPr>
          <w:lang w:val="hr-HR"/>
        </w:rPr>
        <w:t xml:space="preserve"> po zakonu dužnika </w:t>
      </w:r>
      <w:r w:rsidR="004B6B01">
        <w:rPr>
          <w:lang w:val="hr-HR"/>
        </w:rPr>
        <w:t xml:space="preserve">Ivan </w:t>
      </w:r>
      <w:r w:rsidR="004147FB">
        <w:rPr>
          <w:lang w:val="hr-HR"/>
        </w:rPr>
        <w:t>Kaloper iz Vedrina je priznao da je račun dužnika doista već dulje vrijeme u blokadi te je isti</w:t>
      </w:r>
      <w:r w:rsidR="004147FB" w:rsidRPr="00AE18FF">
        <w:rPr>
          <w:lang w:val="hr-HR"/>
        </w:rPr>
        <w:t xml:space="preserve"> </w:t>
      </w:r>
      <w:r w:rsidR="007D388A" w:rsidRPr="00AE18FF">
        <w:rPr>
          <w:lang w:val="hr-HR"/>
        </w:rPr>
        <w:t>izjavi</w:t>
      </w:r>
      <w:r w:rsidR="004B6B01">
        <w:rPr>
          <w:lang w:val="hr-HR"/>
        </w:rPr>
        <w:t>o</w:t>
      </w:r>
      <w:r w:rsidR="00BD029A" w:rsidRPr="00AE18FF">
        <w:rPr>
          <w:lang w:val="hr-HR"/>
        </w:rPr>
        <w:t xml:space="preserve"> da se dužnik ne protivi podnesenom prijedlogu</w:t>
      </w:r>
      <w:r w:rsidR="004147FB">
        <w:rPr>
          <w:lang w:val="hr-HR"/>
        </w:rPr>
        <w:t>, odnosno</w:t>
      </w:r>
      <w:r w:rsidR="00BD029A" w:rsidRPr="00AE18FF">
        <w:rPr>
          <w:lang w:val="hr-HR"/>
        </w:rPr>
        <w:t xml:space="preserve"> da je isti suglasan s otvaranjem stečajnog postupka.</w:t>
      </w:r>
    </w:p>
    <w:p w:rsidRDefault="0040401B" w:rsidP="00347AC5" w:rsidR="0040401B" w:rsidRPr="00AE18FF">
      <w:pPr>
        <w:jc w:val="both"/>
        <w:rPr>
          <w:lang w:val="hr-HR"/>
        </w:rPr>
      </w:pPr>
    </w:p>
    <w:p w:rsidRDefault="00A13E8E" w:rsidP="00F9140E" w:rsidR="00317933" w:rsidRPr="00AE18FF">
      <w:pPr>
        <w:jc w:val="both"/>
        <w:rPr>
          <w:lang w:val="hr-HR"/>
        </w:rPr>
      </w:pPr>
      <w:r w:rsidRPr="00AE18FF">
        <w:rPr>
          <w:lang w:val="hr-HR"/>
        </w:rPr>
        <w:tab/>
      </w:r>
      <w:r w:rsidR="00BD029A" w:rsidRPr="00AE18FF">
        <w:rPr>
          <w:lang w:val="hr-HR"/>
        </w:rPr>
        <w:t>Međutim, o</w:t>
      </w:r>
      <w:r w:rsidR="000D3D72" w:rsidRPr="00AE18FF">
        <w:rPr>
          <w:lang w:val="hr-HR"/>
        </w:rPr>
        <w:t xml:space="preserve">sim </w:t>
      </w:r>
      <w:r w:rsidR="00317933" w:rsidRPr="00AE18FF">
        <w:rPr>
          <w:lang w:val="hr-HR"/>
        </w:rPr>
        <w:t xml:space="preserve">ispunjenja uvjeta za otvaranje stečajnog postupka nad dužnikom, tijekom </w:t>
      </w:r>
      <w:r w:rsidRPr="00AE18FF">
        <w:rPr>
          <w:lang w:val="hr-HR"/>
        </w:rPr>
        <w:t xml:space="preserve">prethodnog postupka utvrđeno je i da </w:t>
      </w:r>
      <w:r w:rsidR="00D013A1" w:rsidRPr="00AE18FF">
        <w:rPr>
          <w:lang w:val="hr-HR"/>
        </w:rPr>
        <w:t>imovina</w:t>
      </w:r>
      <w:r w:rsidRPr="00AE18FF">
        <w:rPr>
          <w:lang w:val="hr-HR"/>
        </w:rPr>
        <w:t xml:space="preserve"> </w:t>
      </w:r>
      <w:r w:rsidR="007C6961" w:rsidRPr="00AE18FF">
        <w:rPr>
          <w:lang w:val="hr-HR"/>
        </w:rPr>
        <w:t xml:space="preserve">dužnika </w:t>
      </w:r>
      <w:r w:rsidRPr="00AE18FF">
        <w:rPr>
          <w:lang w:val="hr-HR"/>
        </w:rPr>
        <w:t xml:space="preserve">koja bi ušla u stečajnu masu </w:t>
      </w:r>
      <w:r w:rsidR="007C6961" w:rsidRPr="00AE18FF">
        <w:rPr>
          <w:lang w:val="hr-HR"/>
        </w:rPr>
        <w:t>nije dovoljna ni za namirenje</w:t>
      </w:r>
      <w:r w:rsidRPr="00AE18FF">
        <w:rPr>
          <w:lang w:val="hr-HR"/>
        </w:rPr>
        <w:t xml:space="preserve"> </w:t>
      </w:r>
      <w:r w:rsidR="007C6961" w:rsidRPr="00AE18FF">
        <w:rPr>
          <w:lang w:val="hr-HR"/>
        </w:rPr>
        <w:t>troškova</w:t>
      </w:r>
      <w:r w:rsidRPr="00AE18FF">
        <w:rPr>
          <w:lang w:val="hr-HR"/>
        </w:rPr>
        <w:t xml:space="preserve"> stečajnog postupka. </w:t>
      </w:r>
    </w:p>
    <w:p w:rsidRDefault="00317933" w:rsidP="00F9140E" w:rsidR="00317933" w:rsidRPr="00AE18FF">
      <w:pPr>
        <w:jc w:val="both"/>
        <w:rPr>
          <w:lang w:val="hr-HR"/>
        </w:rPr>
      </w:pPr>
    </w:p>
    <w:p w:rsidRDefault="004147FB" w:rsidP="004147FB" w:rsidR="004147FB">
      <w:pPr>
        <w:ind w:firstLine="708"/>
        <w:jc w:val="both"/>
        <w:rPr>
          <w:lang w:val="hr-HR"/>
        </w:rPr>
      </w:pPr>
      <w:r>
        <w:rPr>
          <w:lang w:val="hr-HR"/>
        </w:rPr>
        <w:t>Dužnik je tijekom prethodnog postupka dostavio u spis prokazni popis imovne, na kojem je potpis zastupnika po zakonu</w:t>
      </w:r>
      <w:r w:rsidRPr="00017E71">
        <w:rPr>
          <w:lang w:val="hr-HR"/>
        </w:rPr>
        <w:t xml:space="preserve"> dužnika </w:t>
      </w:r>
      <w:r>
        <w:rPr>
          <w:lang w:val="hr-HR"/>
        </w:rPr>
        <w:t xml:space="preserve">Ivana Kalopera </w:t>
      </w:r>
      <w:r w:rsidRPr="00017E71">
        <w:rPr>
          <w:lang w:val="hr-HR"/>
        </w:rPr>
        <w:t>ovjeren po javnom bilježniku Mili Čipčić iz Splita dana 02.02</w:t>
      </w:r>
      <w:r>
        <w:rPr>
          <w:lang w:val="hr-HR"/>
        </w:rPr>
        <w:t xml:space="preserve">.2015. god. pod br. OV-686/2015. </w:t>
      </w:r>
      <w:r w:rsidR="000F77CF">
        <w:rPr>
          <w:lang w:val="hr-HR"/>
        </w:rPr>
        <w:t xml:space="preserve">U tom popisu od imovine dužnika navedene su pokretnine - </w:t>
      </w:r>
      <w:r>
        <w:rPr>
          <w:lang w:val="hr-HR"/>
        </w:rPr>
        <w:t>rabljena oprema i to: stalaža, klima, vitrina, vaga, salamoreznica i sitna oprema, za koju imovinu u popisu imovine nije navedena vrijednost, već je navedeno da je ista neupotrebljiva</w:t>
      </w:r>
      <w:r w:rsidR="000F77CF">
        <w:rPr>
          <w:lang w:val="hr-HR"/>
        </w:rPr>
        <w:t>, a isto tako u listu d – novčane tražbine, naveden je sudski spor s radnicama, kao i kazneni postupak koji je pokrenut na inicijativu dužnika zbog kaznenih djela razbojstva i provalnih krađa.</w:t>
      </w:r>
    </w:p>
    <w:p w:rsidRDefault="004147FB" w:rsidP="004147FB" w:rsidR="004147FB">
      <w:pPr>
        <w:ind w:firstLine="708"/>
        <w:jc w:val="both"/>
        <w:rPr>
          <w:lang w:val="hr-HR"/>
        </w:rPr>
      </w:pPr>
    </w:p>
    <w:p w:rsidRDefault="000F77CF" w:rsidP="00F61C45" w:rsidR="004B6B01">
      <w:pPr>
        <w:ind w:firstLine="708"/>
        <w:jc w:val="both"/>
        <w:rPr>
          <w:lang w:val="hr-HR"/>
        </w:rPr>
      </w:pPr>
      <w:r>
        <w:rPr>
          <w:lang w:val="hr-HR"/>
        </w:rPr>
        <w:t xml:space="preserve">Zastupnik po zakonu </w:t>
      </w:r>
      <w:r w:rsidRPr="00AE18FF">
        <w:rPr>
          <w:lang w:val="hr-HR"/>
        </w:rPr>
        <w:t xml:space="preserve">dužnika </w:t>
      </w:r>
      <w:r>
        <w:rPr>
          <w:lang w:val="hr-HR"/>
        </w:rPr>
        <w:t>Ivan Kaloper iz Vedrina,</w:t>
      </w:r>
      <w:r w:rsidRPr="00AE18FF">
        <w:rPr>
          <w:lang w:val="hr-HR"/>
        </w:rPr>
        <w:t xml:space="preserve"> u svom iskazu </w:t>
      </w:r>
      <w:r>
        <w:rPr>
          <w:lang w:val="hr-HR"/>
        </w:rPr>
        <w:t xml:space="preserve">danom </w:t>
      </w:r>
      <w:r w:rsidR="00A13E8E" w:rsidRPr="00AE18FF">
        <w:rPr>
          <w:lang w:val="hr-HR"/>
        </w:rPr>
        <w:t xml:space="preserve">na ročištu </w:t>
      </w:r>
      <w:r w:rsidR="00BD029A" w:rsidRPr="00AE18FF">
        <w:rPr>
          <w:lang w:val="hr-HR"/>
        </w:rPr>
        <w:t>u prethodnom postupku</w:t>
      </w:r>
      <w:r>
        <w:rPr>
          <w:lang w:val="hr-HR"/>
        </w:rPr>
        <w:t>,</w:t>
      </w:r>
      <w:r w:rsidR="00BD029A" w:rsidRPr="00AE18FF">
        <w:rPr>
          <w:lang w:val="hr-HR"/>
        </w:rPr>
        <w:t xml:space="preserve"> </w:t>
      </w:r>
      <w:r>
        <w:rPr>
          <w:lang w:val="hr-HR"/>
        </w:rPr>
        <w:t>naveo je</w:t>
      </w:r>
      <w:r w:rsidR="004B6B01" w:rsidRPr="00017E71">
        <w:rPr>
          <w:lang w:val="hr-HR"/>
        </w:rPr>
        <w:t xml:space="preserve"> da je društvo Opskrba-Trilj </w:t>
      </w:r>
      <w:r w:rsidR="004B6B01">
        <w:rPr>
          <w:lang w:val="hr-HR"/>
        </w:rPr>
        <w:t>d.o.o. osnovano</w:t>
      </w:r>
      <w:r w:rsidR="004B6B01" w:rsidRPr="00017E71">
        <w:rPr>
          <w:lang w:val="hr-HR"/>
        </w:rPr>
        <w:t xml:space="preserve"> 1995. god. te da se kao osnovnom djelatnošću bavilo trgovinom mješovite robe na malo u nespecijaliziranim trgovinama. Dužnik</w:t>
      </w:r>
      <w:r w:rsidR="004B6B01">
        <w:rPr>
          <w:lang w:val="hr-HR"/>
        </w:rPr>
        <w:t xml:space="preserve"> da</w:t>
      </w:r>
      <w:r w:rsidR="004B6B01" w:rsidRPr="00017E71">
        <w:rPr>
          <w:lang w:val="hr-HR"/>
        </w:rPr>
        <w:t xml:space="preserve"> je svoje poslovanje obavljao </w:t>
      </w:r>
      <w:r>
        <w:rPr>
          <w:lang w:val="hr-HR"/>
        </w:rPr>
        <w:t>u više</w:t>
      </w:r>
      <w:r w:rsidR="004B6B01" w:rsidRPr="00017E71">
        <w:rPr>
          <w:lang w:val="hr-HR"/>
        </w:rPr>
        <w:t xml:space="preserve"> t</w:t>
      </w:r>
      <w:r>
        <w:rPr>
          <w:lang w:val="hr-HR"/>
        </w:rPr>
        <w:t xml:space="preserve">rgovina mješovitom robom, </w:t>
      </w:r>
      <w:r w:rsidR="004B6B01">
        <w:rPr>
          <w:lang w:val="hr-HR"/>
        </w:rPr>
        <w:t>koje</w:t>
      </w:r>
      <w:r w:rsidR="004B6B01" w:rsidRPr="00017E71">
        <w:rPr>
          <w:lang w:val="hr-HR"/>
        </w:rPr>
        <w:t xml:space="preserve"> su se na</w:t>
      </w:r>
      <w:r w:rsidR="004B6B01">
        <w:rPr>
          <w:lang w:val="hr-HR"/>
        </w:rPr>
        <w:t>lazile</w:t>
      </w:r>
      <w:r w:rsidR="004B6B01" w:rsidRPr="00017E71">
        <w:rPr>
          <w:lang w:val="hr-HR"/>
        </w:rPr>
        <w:t xml:space="preserve"> u Splitu, Sinju, Trilju i manjim okolnim mjestima. Svi poslovni prostori u kojima su se nalazile te trgovine dužnik </w:t>
      </w:r>
      <w:r w:rsidR="004B6B01">
        <w:rPr>
          <w:lang w:val="hr-HR"/>
        </w:rPr>
        <w:t xml:space="preserve">da </w:t>
      </w:r>
      <w:r w:rsidR="004B6B01" w:rsidRPr="00017E71">
        <w:rPr>
          <w:lang w:val="hr-HR"/>
        </w:rPr>
        <w:t xml:space="preserve">je imao u najmu, odnosno zakupu. </w:t>
      </w:r>
      <w:r w:rsidR="004B6B01">
        <w:rPr>
          <w:lang w:val="hr-HR"/>
        </w:rPr>
        <w:t xml:space="preserve">Istakao je da dužnik </w:t>
      </w:r>
      <w:r w:rsidR="004B6B01" w:rsidRPr="00017E71">
        <w:rPr>
          <w:lang w:val="hr-HR"/>
        </w:rPr>
        <w:t xml:space="preserve">ne radi odnosno ne posluje već više od 3 godine, a isto tako </w:t>
      </w:r>
      <w:r>
        <w:rPr>
          <w:lang w:val="hr-HR"/>
        </w:rPr>
        <w:t>da</w:t>
      </w:r>
      <w:r w:rsidRPr="00017E71">
        <w:rPr>
          <w:lang w:val="hr-HR"/>
        </w:rPr>
        <w:t xml:space="preserve"> </w:t>
      </w:r>
      <w:r w:rsidR="004B6B01" w:rsidRPr="00017E71">
        <w:rPr>
          <w:lang w:val="hr-HR"/>
        </w:rPr>
        <w:t xml:space="preserve">danas nema niti zaposlenih djelatnika. Ranije, </w:t>
      </w:r>
      <w:r w:rsidR="004B6B01">
        <w:rPr>
          <w:lang w:val="hr-HR"/>
        </w:rPr>
        <w:t xml:space="preserve">u vrijeme uspješnog poslovanja i to </w:t>
      </w:r>
      <w:r w:rsidR="004B6B01" w:rsidRPr="00017E71">
        <w:rPr>
          <w:lang w:val="hr-HR"/>
        </w:rPr>
        <w:t>do 2008. godine</w:t>
      </w:r>
      <w:r w:rsidR="004B6B01">
        <w:rPr>
          <w:lang w:val="hr-HR"/>
        </w:rPr>
        <w:t>,</w:t>
      </w:r>
      <w:r w:rsidR="004B6B01" w:rsidRPr="00017E71">
        <w:rPr>
          <w:lang w:val="hr-HR"/>
        </w:rPr>
        <w:t xml:space="preserve"> dužnik </w:t>
      </w:r>
      <w:r w:rsidR="004B6B01">
        <w:rPr>
          <w:lang w:val="hr-HR"/>
        </w:rPr>
        <w:t xml:space="preserve">da </w:t>
      </w:r>
      <w:r w:rsidR="004B6B01" w:rsidRPr="00017E71">
        <w:rPr>
          <w:lang w:val="hr-HR"/>
        </w:rPr>
        <w:t>je imao između 60 i 70 radnika. Kao osnovne</w:t>
      </w:r>
      <w:r w:rsidR="00F61C45">
        <w:rPr>
          <w:lang w:val="hr-HR"/>
        </w:rPr>
        <w:t xml:space="preserve"> probleme u poslovanju dužnika,</w:t>
      </w:r>
      <w:r w:rsidR="004B6B01">
        <w:rPr>
          <w:lang w:val="hr-HR"/>
        </w:rPr>
        <w:t xml:space="preserve"> naveo</w:t>
      </w:r>
      <w:r w:rsidR="00F61C45">
        <w:rPr>
          <w:lang w:val="hr-HR"/>
        </w:rPr>
        <w:t xml:space="preserve"> je</w:t>
      </w:r>
      <w:r w:rsidR="004B6B01">
        <w:rPr>
          <w:lang w:val="hr-HR"/>
        </w:rPr>
        <w:t>:</w:t>
      </w:r>
      <w:r w:rsidR="004B6B01" w:rsidRPr="00017E71">
        <w:rPr>
          <w:lang w:val="hr-HR"/>
        </w:rPr>
        <w:t xml:space="preserve"> uvođenje zabrane rada nedjeljom, </w:t>
      </w:r>
      <w:r w:rsidR="004B6B01">
        <w:rPr>
          <w:lang w:val="hr-HR"/>
        </w:rPr>
        <w:t>pad prometa,</w:t>
      </w:r>
      <w:r w:rsidR="004B6B01" w:rsidRPr="00017E71">
        <w:rPr>
          <w:lang w:val="hr-HR"/>
        </w:rPr>
        <w:t xml:space="preserve"> promjena uvjeta nabavka robe kod dobavljača, pronevjere od strane radnika, krađe u prodava</w:t>
      </w:r>
      <w:r w:rsidR="004B6B01">
        <w:rPr>
          <w:lang w:val="hr-HR"/>
        </w:rPr>
        <w:t>onicama i dr. Naveo je i</w:t>
      </w:r>
      <w:r w:rsidR="004B6B01" w:rsidRPr="00017E71">
        <w:rPr>
          <w:lang w:val="hr-HR"/>
        </w:rPr>
        <w:t xml:space="preserve"> da je dužnik s nastupanjem tih problema postepeno zat</w:t>
      </w:r>
      <w:r w:rsidR="004B6B01">
        <w:rPr>
          <w:lang w:val="hr-HR"/>
        </w:rPr>
        <w:t xml:space="preserve">varao svoje trgovine, da bi prije 3 do </w:t>
      </w:r>
      <w:r w:rsidR="004B6B01" w:rsidRPr="00017E71">
        <w:rPr>
          <w:lang w:val="hr-HR"/>
        </w:rPr>
        <w:t xml:space="preserve">4 godine u cijelosti prestao s obavljanjem svoje djelatnosti. U odnosu na imovinu dužnika, Ivan Kaloper je izjavio da dužnik u svom vlasništvu nema nikakve vrjednije imovine. Dužnik dakle </w:t>
      </w:r>
      <w:r w:rsidR="004B6B01">
        <w:rPr>
          <w:lang w:val="hr-HR"/>
        </w:rPr>
        <w:t xml:space="preserve">da </w:t>
      </w:r>
      <w:r w:rsidR="004B6B01" w:rsidRPr="00017E71">
        <w:rPr>
          <w:lang w:val="hr-HR"/>
        </w:rPr>
        <w:t xml:space="preserve">nema niti je ikada u svom vlasništvu imao nekretnina. Isto tako danas </w:t>
      </w:r>
      <w:r w:rsidR="004B6B01">
        <w:rPr>
          <w:lang w:val="hr-HR"/>
        </w:rPr>
        <w:t>da nema ni</w:t>
      </w:r>
      <w:r w:rsidR="004B6B01" w:rsidRPr="00017E71">
        <w:rPr>
          <w:lang w:val="hr-HR"/>
        </w:rPr>
        <w:t xml:space="preserve"> bilo kakvih vrjednijih pokretnina kao što su automobili, strojevi, vrjedniji alati i sl. Društvo </w:t>
      </w:r>
      <w:r w:rsidR="004B6B01">
        <w:rPr>
          <w:lang w:val="hr-HR"/>
        </w:rPr>
        <w:t xml:space="preserve">da </w:t>
      </w:r>
      <w:r w:rsidR="004B6B01" w:rsidRPr="00017E71">
        <w:rPr>
          <w:lang w:val="hr-HR"/>
        </w:rPr>
        <w:t xml:space="preserve">je ranije u svom vlasništvu imalo 4 vozila i to Mercedes 320, Opel Astru, kamion Atego te Mercedes Sprinter, a koja sva vozila </w:t>
      </w:r>
      <w:r w:rsidR="004B6B01">
        <w:rPr>
          <w:lang w:val="hr-HR"/>
        </w:rPr>
        <w:t xml:space="preserve">da </w:t>
      </w:r>
      <w:r w:rsidR="004B6B01" w:rsidRPr="00017E71">
        <w:rPr>
          <w:lang w:val="hr-HR"/>
        </w:rPr>
        <w:t>su već</w:t>
      </w:r>
      <w:r w:rsidR="004B6B01">
        <w:rPr>
          <w:lang w:val="hr-HR"/>
        </w:rPr>
        <w:t xml:space="preserve"> prije više od tri godine</w:t>
      </w:r>
      <w:r w:rsidR="004B6B01" w:rsidRPr="00017E71">
        <w:rPr>
          <w:lang w:val="hr-HR"/>
        </w:rPr>
        <w:t xml:space="preserve"> </w:t>
      </w:r>
      <w:r w:rsidR="004B6B01">
        <w:rPr>
          <w:lang w:val="hr-HR"/>
        </w:rPr>
        <w:t xml:space="preserve">prodana, </w:t>
      </w:r>
      <w:r w:rsidR="004B6B01" w:rsidRPr="00017E71">
        <w:rPr>
          <w:lang w:val="hr-HR"/>
        </w:rPr>
        <w:t>radi podmirenja dospjelih dugova. Jedino od imovine što je preostalo kod dužnika</w:t>
      </w:r>
      <w:r w:rsidR="004B6B01">
        <w:rPr>
          <w:lang w:val="hr-HR"/>
        </w:rPr>
        <w:t xml:space="preserve"> da</w:t>
      </w:r>
      <w:r w:rsidR="004B6B01" w:rsidRPr="00017E71">
        <w:rPr>
          <w:lang w:val="hr-HR"/>
        </w:rPr>
        <w:t xml:space="preserve"> je stara i zastarjela oprema, a u naravi </w:t>
      </w:r>
      <w:r w:rsidR="004B6B01">
        <w:rPr>
          <w:lang w:val="hr-HR"/>
        </w:rPr>
        <w:t xml:space="preserve">da </w:t>
      </w:r>
      <w:r w:rsidR="004B6B01" w:rsidRPr="00017E71">
        <w:rPr>
          <w:lang w:val="hr-HR"/>
        </w:rPr>
        <w:t xml:space="preserve">se radi o rabljenim stalažama, klimi, salamoreznici, vagi i sitnoj opremi, koja sva oprema </w:t>
      </w:r>
      <w:r w:rsidR="004B6B01">
        <w:rPr>
          <w:lang w:val="hr-HR"/>
        </w:rPr>
        <w:t xml:space="preserve">da </w:t>
      </w:r>
      <w:r w:rsidR="004B6B01" w:rsidRPr="00017E71">
        <w:rPr>
          <w:lang w:val="hr-HR"/>
        </w:rPr>
        <w:t xml:space="preserve">je u cijelosti amortizirana te se ista nalazi odložena </w:t>
      </w:r>
      <w:r w:rsidR="004B6B01">
        <w:rPr>
          <w:lang w:val="hr-HR"/>
        </w:rPr>
        <w:t>u jednom kontejneru u krugu njegove</w:t>
      </w:r>
      <w:r w:rsidR="004B6B01" w:rsidRPr="00017E71">
        <w:rPr>
          <w:lang w:val="hr-HR"/>
        </w:rPr>
        <w:t xml:space="preserve"> obiteljske kuće. </w:t>
      </w:r>
      <w:r w:rsidR="004B6B01">
        <w:rPr>
          <w:lang w:val="hr-HR"/>
        </w:rPr>
        <w:t>Iskazao je da bi t</w:t>
      </w:r>
      <w:r w:rsidR="004B6B01" w:rsidRPr="00017E71">
        <w:rPr>
          <w:lang w:val="hr-HR"/>
        </w:rPr>
        <w:t>a oprema po njegovoj procjeni, a obzirom da se radi o rabljenoj opremi koja je starija od 10 godina</w:t>
      </w:r>
      <w:r w:rsidR="004B6B01">
        <w:rPr>
          <w:lang w:val="hr-HR"/>
        </w:rPr>
        <w:t>,</w:t>
      </w:r>
      <w:r w:rsidR="004B6B01" w:rsidRPr="00017E71">
        <w:rPr>
          <w:lang w:val="hr-HR"/>
        </w:rPr>
        <w:t xml:space="preserve"> danas mogla sveukupno vrijediti najviše 5.000,00 kn. Pritom je napomenuo da je ona oprema koja je vrijedila</w:t>
      </w:r>
      <w:r w:rsidR="004B6B01">
        <w:rPr>
          <w:lang w:val="hr-HR"/>
        </w:rPr>
        <w:t>,</w:t>
      </w:r>
      <w:r w:rsidR="004B6B01" w:rsidRPr="00017E71">
        <w:rPr>
          <w:lang w:val="hr-HR"/>
        </w:rPr>
        <w:t xml:space="preserve"> već ranije prodana firmama koje su preuzimale poslovne prostore u kojima je dužnik imao svoje trgovine. Isto tako je izjavio da dužnik nema niti preostalih zaliha robe</w:t>
      </w:r>
      <w:r w:rsidR="004B6B01">
        <w:rPr>
          <w:lang w:val="hr-HR"/>
        </w:rPr>
        <w:t>,</w:t>
      </w:r>
      <w:r w:rsidR="004B6B01" w:rsidRPr="00017E71">
        <w:rPr>
          <w:lang w:val="hr-HR"/>
        </w:rPr>
        <w:t xml:space="preserve"> budući je sva roba koja se mogla prodati već ranije prodana, dio </w:t>
      </w:r>
      <w:r w:rsidR="004B6B01">
        <w:rPr>
          <w:lang w:val="hr-HR"/>
        </w:rPr>
        <w:t xml:space="preserve">da </w:t>
      </w:r>
      <w:r w:rsidR="004B6B01" w:rsidRPr="00017E71">
        <w:rPr>
          <w:lang w:val="hr-HR"/>
        </w:rPr>
        <w:t>je vraćen dobavljačim</w:t>
      </w:r>
      <w:r w:rsidR="004B6B01">
        <w:rPr>
          <w:lang w:val="hr-HR"/>
        </w:rPr>
        <w:t>a, a dio robe da s</w:t>
      </w:r>
      <w:r w:rsidR="004B6B01" w:rsidRPr="00017E71">
        <w:rPr>
          <w:lang w:val="hr-HR"/>
        </w:rPr>
        <w:t xml:space="preserve">u preuzimali </w:t>
      </w:r>
      <w:r w:rsidR="004B6B01">
        <w:rPr>
          <w:lang w:val="hr-HR"/>
        </w:rPr>
        <w:t xml:space="preserve">i </w:t>
      </w:r>
      <w:r w:rsidR="004B6B01" w:rsidRPr="00017E71">
        <w:rPr>
          <w:lang w:val="hr-HR"/>
        </w:rPr>
        <w:t>radnici</w:t>
      </w:r>
      <w:r w:rsidR="004B6B01">
        <w:rPr>
          <w:lang w:val="hr-HR"/>
        </w:rPr>
        <w:t>,</w:t>
      </w:r>
      <w:r w:rsidR="004B6B01" w:rsidRPr="00017E71">
        <w:rPr>
          <w:lang w:val="hr-HR"/>
        </w:rPr>
        <w:t xml:space="preserve"> na ime namirenja svojih plaća. Osim postupka koji dužnik vodi protiv dviju radnica zbog pronevjere, </w:t>
      </w:r>
      <w:r w:rsidR="004B6B01">
        <w:rPr>
          <w:lang w:val="hr-HR"/>
        </w:rPr>
        <w:t>naveo je da nisu pokretani nikakvi</w:t>
      </w:r>
      <w:r w:rsidR="004B6B01" w:rsidRPr="00017E71">
        <w:rPr>
          <w:lang w:val="hr-HR"/>
        </w:rPr>
        <w:t xml:space="preserve"> </w:t>
      </w:r>
      <w:r w:rsidR="004B6B01">
        <w:rPr>
          <w:lang w:val="hr-HR"/>
        </w:rPr>
        <w:t>drugi postupci radi naplate</w:t>
      </w:r>
      <w:r w:rsidR="004B6B01" w:rsidRPr="00017E71">
        <w:rPr>
          <w:lang w:val="hr-HR"/>
        </w:rPr>
        <w:t xml:space="preserve"> nenaplaćenih potraživanja te </w:t>
      </w:r>
      <w:r w:rsidR="004B6B01">
        <w:rPr>
          <w:lang w:val="hr-HR"/>
        </w:rPr>
        <w:t>da prema njegovim saznanjima</w:t>
      </w:r>
      <w:r w:rsidR="004B6B01" w:rsidRPr="00017E71">
        <w:rPr>
          <w:lang w:val="hr-HR"/>
        </w:rPr>
        <w:t xml:space="preserve"> takvih potraživanja </w:t>
      </w:r>
      <w:r w:rsidR="004B6B01">
        <w:rPr>
          <w:lang w:val="hr-HR"/>
        </w:rPr>
        <w:t xml:space="preserve">dužnik </w:t>
      </w:r>
      <w:r w:rsidR="004B6B01" w:rsidRPr="00017E71">
        <w:rPr>
          <w:lang w:val="hr-HR"/>
        </w:rPr>
        <w:t xml:space="preserve">danas ni nema, a ako su ista eventualno i postojala, </w:t>
      </w:r>
      <w:r w:rsidR="004B6B01">
        <w:rPr>
          <w:lang w:val="hr-HR"/>
        </w:rPr>
        <w:t>da</w:t>
      </w:r>
      <w:r w:rsidR="004B6B01" w:rsidRPr="00017E71">
        <w:rPr>
          <w:lang w:val="hr-HR"/>
        </w:rPr>
        <w:t xml:space="preserve"> su vjerojatno pala u zastaru. </w:t>
      </w:r>
      <w:r w:rsidR="004B6B01">
        <w:rPr>
          <w:lang w:val="hr-HR"/>
        </w:rPr>
        <w:t>Na kraju, z.z. dužnika je ponovio da</w:t>
      </w:r>
      <w:r w:rsidR="004B6B01" w:rsidRPr="00017E71">
        <w:rPr>
          <w:lang w:val="hr-HR"/>
        </w:rPr>
        <w:t>, osim navedene preostale stare i zastarjele opreme, dužn</w:t>
      </w:r>
      <w:r w:rsidR="00F61C45">
        <w:rPr>
          <w:lang w:val="hr-HR"/>
        </w:rPr>
        <w:t xml:space="preserve">ik nema nikakve druge imovine. </w:t>
      </w:r>
    </w:p>
    <w:p w:rsidRDefault="004B6B01" w:rsidP="004B6B01" w:rsidR="004B6B01">
      <w:pPr>
        <w:ind w:firstLine="708"/>
        <w:jc w:val="both"/>
        <w:rPr>
          <w:lang w:val="hr-HR"/>
        </w:rPr>
      </w:pPr>
    </w:p>
    <w:p w:rsidRDefault="004B6B01" w:rsidP="004B6B01" w:rsidR="004B6B01">
      <w:pPr>
        <w:ind w:firstLine="708"/>
        <w:jc w:val="both"/>
        <w:rPr>
          <w:lang w:val="hr-HR"/>
        </w:rPr>
      </w:pPr>
      <w:r>
        <w:rPr>
          <w:lang w:val="hr-HR"/>
        </w:rPr>
        <w:t xml:space="preserve">Iz </w:t>
      </w:r>
      <w:r w:rsidR="00F61C45">
        <w:rPr>
          <w:lang w:val="hr-HR"/>
        </w:rPr>
        <w:t xml:space="preserve">navedenog </w:t>
      </w:r>
      <w:r>
        <w:rPr>
          <w:lang w:val="hr-HR"/>
        </w:rPr>
        <w:t>iskaza z.z. dužnika Ivana Kalopera, kao i iz prokaznog popisa imovine dužnika, proizlazi da jedinu preostalu imovinu dužnika čini naprijed navedena rabljena oprema, a za koju je u popisu imovine navedeno da je neupotrebljiva, dok je sam z.z. dužnika naveo da bi ista danas mogla ukupno vrijediti najviše 5.000,00 kn. Uzimajući u obzirom navode z.z. dužnika da se radi o zastarjeloj opremi starijoj od 10 godina, koja u cijelosti amortizirana i koja od prestanka poslovanja dužnika već više godina stoji odložena u jednom kontejneru, to se time procjena z.z. dužnika o današnjoj, tržišnoj vrijednosti te opreme ukazuje realnom i prihvatljivom. Budući da bi po ocjeni ovog suda ukupni troškovi ovog stečajnog postupka mogli iznositi i do 25.000,00 kn, to je samim time očito da naprijed navedena imovina dužnika ne bi bila dovoljna za podmirenje svih neizbježnih troškova ovog stečajnog postupka.</w:t>
      </w:r>
    </w:p>
    <w:p w:rsidRDefault="002E0C6A" w:rsidP="002E0C6A" w:rsidR="002E0C6A" w:rsidRPr="00AE18FF">
      <w:pPr>
        <w:jc w:val="both"/>
        <w:rPr>
          <w:lang w:val="hr-HR"/>
        </w:rPr>
      </w:pPr>
    </w:p>
    <w:p w:rsidRDefault="00317933" w:rsidP="00317933" w:rsidR="00317933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AE18FF">
          <w:rPr>
            <w:lang w:val="hr-HR"/>
          </w:rPr>
          <w:t>63. st</w:t>
        </w:r>
      </w:smartTag>
      <w:r w:rsidRPr="00AE18FF">
        <w:rPr>
          <w:lang w:val="hr-HR"/>
        </w:rPr>
        <w:t xml:space="preserve">. 1. SZ-a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196. do 202. ovog Zakona. Postupak se neće zaključiti, ako se u roku koji rješenjem odredi stečajni sudac predujmi dostatan iznos novca za pokriće troškova kako prethodnog, tako i otvorenog stečajnog postupka. </w:t>
      </w:r>
    </w:p>
    <w:p w:rsidRDefault="00F9140E" w:rsidP="00A13E8E" w:rsidR="00F9140E" w:rsidRPr="00AE18FF">
      <w:pPr>
        <w:jc w:val="both"/>
        <w:rPr>
          <w:lang w:val="hr-HR"/>
        </w:rPr>
      </w:pPr>
    </w:p>
    <w:p w:rsidRDefault="00A13E8E" w:rsidP="006D2DB9" w:rsidR="002E0C6A">
      <w:pPr>
        <w:jc w:val="both"/>
        <w:rPr>
          <w:lang w:val="hr-HR"/>
        </w:rPr>
      </w:pPr>
      <w:r w:rsidRPr="00AE18FF">
        <w:rPr>
          <w:lang w:val="hr-HR"/>
        </w:rPr>
        <w:tab/>
      </w:r>
      <w:r w:rsidR="00AE5405" w:rsidRPr="00AE18FF">
        <w:rPr>
          <w:lang w:val="hr-HR"/>
        </w:rPr>
        <w:t>Kako je dakle iz rezultata prethodnog post</w:t>
      </w:r>
      <w:r w:rsidR="002068D9" w:rsidRPr="00AE18FF">
        <w:rPr>
          <w:lang w:val="hr-HR"/>
        </w:rPr>
        <w:t>upka proizašlo</w:t>
      </w:r>
      <w:r w:rsidR="00AE5405" w:rsidRPr="00AE18FF">
        <w:rPr>
          <w:lang w:val="hr-HR"/>
        </w:rPr>
        <w:t xml:space="preserve"> da su kod dužnika ostvareni </w:t>
      </w:r>
      <w:r w:rsidR="007D5CB9" w:rsidRPr="00AE18FF">
        <w:rPr>
          <w:lang w:val="hr-HR"/>
        </w:rPr>
        <w:t>razlozi</w:t>
      </w:r>
      <w:r w:rsidR="00AE5405" w:rsidRPr="00AE18FF">
        <w:rPr>
          <w:lang w:val="hr-HR"/>
        </w:rPr>
        <w:t xml:space="preserve"> za otvaranje stečajnog postupka, kao i da </w:t>
      </w:r>
      <w:r w:rsidR="00615CA0">
        <w:rPr>
          <w:lang w:val="hr-HR"/>
        </w:rPr>
        <w:t>imovina dužnika</w:t>
      </w:r>
      <w:r w:rsidR="00AE5405" w:rsidRPr="00AE18FF">
        <w:rPr>
          <w:lang w:val="hr-HR"/>
        </w:rPr>
        <w:t xml:space="preserve"> koja bi ušla u stečajnu masu </w:t>
      </w:r>
      <w:r w:rsidR="00615CA0">
        <w:rPr>
          <w:lang w:val="hr-HR"/>
        </w:rPr>
        <w:t>nije dovoljna za podmirenje svih troškova</w:t>
      </w:r>
      <w:r w:rsidR="00AE5405" w:rsidRPr="00AE18FF">
        <w:rPr>
          <w:lang w:val="hr-HR"/>
        </w:rPr>
        <w:t xml:space="preserve"> </w:t>
      </w:r>
      <w:r w:rsidR="002A7187">
        <w:rPr>
          <w:lang w:val="hr-HR"/>
        </w:rPr>
        <w:t>stečajnog</w:t>
      </w:r>
      <w:r w:rsidR="00AE5405" w:rsidRPr="00AE18FF">
        <w:rPr>
          <w:lang w:val="hr-HR"/>
        </w:rPr>
        <w:t xml:space="preserve"> postupka</w:t>
      </w:r>
      <w:r w:rsidR="002E0C6A">
        <w:rPr>
          <w:lang w:val="hr-HR"/>
        </w:rPr>
        <w:t>,</w:t>
      </w:r>
      <w:r w:rsidR="002068D9" w:rsidRPr="00AE18FF">
        <w:rPr>
          <w:lang w:val="hr-HR"/>
        </w:rPr>
        <w:t xml:space="preserve"> to je stoga ovaj sud</w:t>
      </w:r>
      <w:r w:rsidRPr="00AE18FF">
        <w:rPr>
          <w:lang w:val="hr-HR"/>
        </w:rPr>
        <w:t xml:space="preserve"> rj</w:t>
      </w:r>
      <w:r w:rsidR="007D5CB9" w:rsidRPr="00AE18FF">
        <w:rPr>
          <w:lang w:val="hr-HR"/>
        </w:rPr>
        <w:t>ešenjem pod posl. br. 12. St-</w:t>
      </w:r>
      <w:r w:rsidR="004B6B01">
        <w:rPr>
          <w:lang w:val="hr-HR"/>
        </w:rPr>
        <w:t>152</w:t>
      </w:r>
      <w:r w:rsidR="007D388A" w:rsidRPr="00AE18FF">
        <w:rPr>
          <w:lang w:val="hr-HR"/>
        </w:rPr>
        <w:t>/2014</w:t>
      </w:r>
      <w:r w:rsidRPr="00AE18FF">
        <w:rPr>
          <w:lang w:val="hr-HR"/>
        </w:rPr>
        <w:t xml:space="preserve"> od </w:t>
      </w:r>
      <w:r w:rsidR="004B6B01">
        <w:rPr>
          <w:lang w:val="hr-HR"/>
        </w:rPr>
        <w:t>5. ožujka 2015</w:t>
      </w:r>
      <w:r w:rsidRPr="00AE18FF">
        <w:rPr>
          <w:lang w:val="hr-HR"/>
        </w:rPr>
        <w:t xml:space="preserve">. god. pozvao vjerovnike dužnika i sve druge osobe koje imaju </w:t>
      </w:r>
      <w:r w:rsidR="002E0C6A">
        <w:rPr>
          <w:lang w:val="hr-HR"/>
        </w:rPr>
        <w:t xml:space="preserve">pravni </w:t>
      </w:r>
      <w:r w:rsidRPr="00AE18FF">
        <w:rPr>
          <w:lang w:val="hr-HR"/>
        </w:rPr>
        <w:t>interes za redovitim provođenjem stečajnog postupka nad dužnikom da u roku od 15 dana nakon proteka osmog dana od objave poziva u Narodnim novinama solidarno predujme</w:t>
      </w:r>
      <w:r w:rsidR="00E1688E" w:rsidRPr="00AE18FF">
        <w:rPr>
          <w:lang w:val="hr-HR"/>
        </w:rPr>
        <w:t>, na depozitni račun ovog suda,</w:t>
      </w:r>
      <w:r w:rsidR="002068D9" w:rsidRPr="00AE18FF">
        <w:rPr>
          <w:lang w:val="hr-HR"/>
        </w:rPr>
        <w:t xml:space="preserve"> iznos od 25</w:t>
      </w:r>
      <w:r w:rsidRPr="00AE18FF">
        <w:rPr>
          <w:lang w:val="hr-HR"/>
        </w:rPr>
        <w:t xml:space="preserve">.000,00 kn za pokriće troškova prethodnog i otvorenog stečajnog postupka uz upozorenje da će se, ako zatraženi predujam ne bude uplaćen, donijeti rješenje o otvaranju i </w:t>
      </w:r>
      <w:r w:rsidR="00317933" w:rsidRPr="00AE18FF">
        <w:rPr>
          <w:lang w:val="hr-HR"/>
        </w:rPr>
        <w:t xml:space="preserve">istovremenom </w:t>
      </w:r>
      <w:r w:rsidRPr="00AE18FF">
        <w:rPr>
          <w:lang w:val="hr-HR"/>
        </w:rPr>
        <w:t xml:space="preserve">zaključenju stečajnog postupka nad dužnikom, a sve to sukladno odredbama čl. </w:t>
      </w:r>
      <w:smartTag w:element="metricconverter" w:uri="urn:schemas-microsoft-com:office:smarttags">
        <w:smartTagPr>
          <w:attr w:val="63. st" w:name="ProductID"/>
        </w:smartTagPr>
        <w:r w:rsidRPr="00AE18FF">
          <w:rPr>
            <w:lang w:val="hr-HR"/>
          </w:rPr>
          <w:t>63. st</w:t>
        </w:r>
      </w:smartTag>
      <w:r w:rsidRPr="00AE18FF">
        <w:rPr>
          <w:lang w:val="hr-HR"/>
        </w:rPr>
        <w:t>. 1.</w:t>
      </w:r>
      <w:r w:rsidR="006D2DB9" w:rsidRPr="00AE18FF">
        <w:rPr>
          <w:lang w:val="hr-HR"/>
        </w:rPr>
        <w:t xml:space="preserve"> SZ-a.</w:t>
      </w:r>
      <w:r w:rsidR="00994DEC" w:rsidRPr="00AE18FF">
        <w:rPr>
          <w:lang w:val="hr-HR"/>
        </w:rPr>
        <w:t xml:space="preserve"> </w:t>
      </w:r>
    </w:p>
    <w:p w:rsidRDefault="002E0C6A" w:rsidP="002E0C6A" w:rsidR="002E0C6A">
      <w:pPr>
        <w:ind w:firstLine="708"/>
        <w:jc w:val="both"/>
        <w:rPr>
          <w:lang w:val="hr-HR"/>
        </w:rPr>
      </w:pPr>
    </w:p>
    <w:p w:rsidRDefault="00994DEC" w:rsidP="002E0C6A" w:rsidR="009E120A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>U tom rješenju sud je naveo koji su to predvidivi troškovi koji bi mogli nastati u ovom postupku, a o</w:t>
      </w:r>
      <w:r w:rsidR="00E2203A" w:rsidRPr="00AE18FF">
        <w:rPr>
          <w:lang w:val="hr-HR"/>
        </w:rPr>
        <w:t xml:space="preserve">vdje se napominje da samo troškovi nagrade i naknade troškova stečajnog upravitelja u mjesečnom bruto iznosu od 3.000,00 kn, troškovi knjigovodstvenih usluga od 500,00 do 1.000,00 kn mjesečno, materijalni </w:t>
      </w:r>
      <w:r w:rsidR="00317933" w:rsidRPr="00AE18FF">
        <w:rPr>
          <w:lang w:val="hr-HR"/>
        </w:rPr>
        <w:t xml:space="preserve">i </w:t>
      </w:r>
      <w:r w:rsidR="00E2203A" w:rsidRPr="00AE18FF">
        <w:rPr>
          <w:lang w:val="hr-HR"/>
        </w:rPr>
        <w:t>drugi troškovi od 500,00 kn mjesečno, a sve to pretpostavljeno na trajanju stečajnog postupka u vremenu od šest mjeseci</w:t>
      </w:r>
      <w:r w:rsidR="00317933" w:rsidRPr="00AE18FF">
        <w:rPr>
          <w:lang w:val="hr-HR"/>
        </w:rPr>
        <w:t>, gotovo dostižu</w:t>
      </w:r>
      <w:r w:rsidR="00E2203A" w:rsidRPr="00AE18FF">
        <w:rPr>
          <w:lang w:val="hr-HR"/>
        </w:rPr>
        <w:t xml:space="preserve"> iznos naprijed na</w:t>
      </w:r>
      <w:r w:rsidR="00317933" w:rsidRPr="00AE18FF">
        <w:rPr>
          <w:lang w:val="hr-HR"/>
        </w:rPr>
        <w:t>vedenog zatraženog predujma, a</w:t>
      </w:r>
      <w:r w:rsidR="00E2203A" w:rsidRPr="00AE18FF">
        <w:rPr>
          <w:lang w:val="hr-HR"/>
        </w:rPr>
        <w:t xml:space="preserve"> kojim navedenim predvidivim troškovima treba pridodati i sve ostale troškove koji se javljaju u gotovo svakom stečajnom postupku (troškovi objave sudskih rješenja i oglasa, troškovi oglašavanja</w:t>
      </w:r>
      <w:r w:rsidR="00317933" w:rsidRPr="00AE18FF">
        <w:rPr>
          <w:lang w:val="hr-HR"/>
        </w:rPr>
        <w:t xml:space="preserve"> u slučaju prodaje imovine</w:t>
      </w:r>
      <w:r w:rsidR="00E2203A" w:rsidRPr="00AE18FF">
        <w:rPr>
          <w:lang w:val="hr-HR"/>
        </w:rPr>
        <w:t>, troškovi osiguranja stečajnog upravitelja i dr.).</w:t>
      </w:r>
      <w:r w:rsidR="009E120A" w:rsidRPr="00AE18FF">
        <w:rPr>
          <w:lang w:val="hr-HR"/>
        </w:rPr>
        <w:t xml:space="preserve"> </w:t>
      </w:r>
    </w:p>
    <w:p w:rsidRDefault="009E120A" w:rsidP="00C34BAF" w:rsidR="009E120A" w:rsidRPr="00AE18FF">
      <w:pPr>
        <w:ind w:firstLine="708"/>
        <w:jc w:val="both"/>
        <w:rPr>
          <w:lang w:val="hr-HR"/>
        </w:rPr>
      </w:pPr>
    </w:p>
    <w:p w:rsidRDefault="006D2DB9" w:rsidP="00C34BAF" w:rsidR="006D2DB9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Rješenje ovog suda od </w:t>
      </w:r>
      <w:r w:rsidR="004B6B01">
        <w:rPr>
          <w:lang w:val="hr-HR"/>
        </w:rPr>
        <w:t>5. ožujka 2015</w:t>
      </w:r>
      <w:r w:rsidRPr="00AE18FF">
        <w:rPr>
          <w:lang w:val="hr-HR"/>
        </w:rPr>
        <w:t>. god. objavlje</w:t>
      </w:r>
      <w:r w:rsidR="00F9140E" w:rsidRPr="00AE18FF">
        <w:rPr>
          <w:lang w:val="hr-HR"/>
        </w:rPr>
        <w:t xml:space="preserve">no je u Narodnim novinama br. </w:t>
      </w:r>
      <w:r w:rsidR="004B6B01">
        <w:rPr>
          <w:lang w:val="hr-HR"/>
        </w:rPr>
        <w:t>32</w:t>
      </w:r>
      <w:r w:rsidRPr="00AE18FF">
        <w:rPr>
          <w:lang w:val="hr-HR"/>
        </w:rPr>
        <w:t xml:space="preserve"> od </w:t>
      </w:r>
      <w:r w:rsidR="004B6B01">
        <w:rPr>
          <w:lang w:val="hr-HR"/>
        </w:rPr>
        <w:t>20.03.2015</w:t>
      </w:r>
      <w:r w:rsidR="00317933" w:rsidRPr="00AE18FF">
        <w:rPr>
          <w:lang w:val="hr-HR"/>
        </w:rPr>
        <w:t>. god.</w:t>
      </w:r>
      <w:r w:rsidRPr="00AE18FF">
        <w:rPr>
          <w:lang w:val="hr-HR"/>
        </w:rPr>
        <w:t xml:space="preserve"> pa je stoga rok za uplatu zatra</w:t>
      </w:r>
      <w:r w:rsidR="00F9140E" w:rsidRPr="00AE18FF">
        <w:rPr>
          <w:lang w:val="hr-HR"/>
        </w:rPr>
        <w:t xml:space="preserve">ženog predujma istekao s danom </w:t>
      </w:r>
      <w:r w:rsidR="004B6B01">
        <w:rPr>
          <w:lang w:val="hr-HR"/>
        </w:rPr>
        <w:t>14</w:t>
      </w:r>
      <w:r w:rsidR="00AF762C" w:rsidRPr="00AE18FF">
        <w:rPr>
          <w:lang w:val="hr-HR"/>
        </w:rPr>
        <w:t xml:space="preserve">. </w:t>
      </w:r>
      <w:r w:rsidR="004B6B01">
        <w:rPr>
          <w:lang w:val="hr-HR"/>
        </w:rPr>
        <w:t>travnja 2015</w:t>
      </w:r>
      <w:r w:rsidRPr="00AE18FF">
        <w:rPr>
          <w:lang w:val="hr-HR"/>
        </w:rPr>
        <w:t>. go</w:t>
      </w:r>
      <w:r w:rsidR="002068D9" w:rsidRPr="00AE18FF">
        <w:rPr>
          <w:lang w:val="hr-HR"/>
        </w:rPr>
        <w:t xml:space="preserve">d. Nitko od pozvanih vjerovnika i ostalih </w:t>
      </w:r>
      <w:r w:rsidR="007D5CB9" w:rsidRPr="00AE18FF">
        <w:rPr>
          <w:lang w:val="hr-HR"/>
        </w:rPr>
        <w:t xml:space="preserve">eventualno </w:t>
      </w:r>
      <w:r w:rsidR="002068D9" w:rsidRPr="00AE18FF">
        <w:rPr>
          <w:lang w:val="hr-HR"/>
        </w:rPr>
        <w:t xml:space="preserve">zainteresiranih osoba </w:t>
      </w:r>
      <w:r w:rsidRPr="00AE18FF">
        <w:rPr>
          <w:lang w:val="hr-HR"/>
        </w:rPr>
        <w:t xml:space="preserve">nije postupio po pozivu suda i </w:t>
      </w:r>
      <w:r w:rsidR="006F3B71" w:rsidRPr="00AE18FF">
        <w:rPr>
          <w:lang w:val="hr-HR"/>
        </w:rPr>
        <w:t xml:space="preserve">u ostavljenom roku </w:t>
      </w:r>
      <w:r w:rsidRPr="00AE18FF">
        <w:rPr>
          <w:lang w:val="hr-HR"/>
        </w:rPr>
        <w:t>uplatio zatraženi predujam pa su se samim time ispunili uvjeti za donošenje rješenja o otvaranju i istovremenom zaključenju stečajnog postupka nad dužnikom.</w:t>
      </w:r>
    </w:p>
    <w:p w:rsidRDefault="006D2DB9" w:rsidP="00C34BAF" w:rsidR="006D2DB9" w:rsidRPr="00AE18FF">
      <w:pPr>
        <w:ind w:firstLine="708"/>
        <w:jc w:val="both"/>
        <w:rPr>
          <w:lang w:val="hr-HR"/>
        </w:rPr>
      </w:pPr>
    </w:p>
    <w:p w:rsidRDefault="006D2DB9" w:rsidP="00C34BAF" w:rsidR="006D2DB9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Radi navedenog, a sukladno odredbama čl. </w:t>
      </w:r>
      <w:smartTag w:element="metricconverter" w:uri="urn:schemas-microsoft-com:office:smarttags">
        <w:smartTagPr>
          <w:attr w:val="63. st" w:name="ProductID"/>
        </w:smartTagPr>
        <w:r w:rsidRPr="00AE18FF">
          <w:rPr>
            <w:lang w:val="hr-HR"/>
          </w:rPr>
          <w:t>63. st</w:t>
        </w:r>
      </w:smartTag>
      <w:r w:rsidRPr="00AE18FF">
        <w:rPr>
          <w:lang w:val="hr-HR"/>
        </w:rPr>
        <w:t>. 1. SZ-a odluče</w:t>
      </w:r>
      <w:r w:rsidR="00D068A4" w:rsidRPr="00AE18FF">
        <w:rPr>
          <w:lang w:val="hr-HR"/>
        </w:rPr>
        <w:t>no je kao u toč. I. do IV</w:t>
      </w:r>
      <w:r w:rsidRPr="00AE18FF">
        <w:rPr>
          <w:lang w:val="hr-HR"/>
        </w:rPr>
        <w:t>. izreke ovog rješenja.</w:t>
      </w:r>
    </w:p>
    <w:p w:rsidRDefault="006D2DB9" w:rsidP="00C34BAF" w:rsidR="006D2DB9" w:rsidRPr="00AE18FF">
      <w:pPr>
        <w:ind w:firstLine="708"/>
        <w:jc w:val="both"/>
        <w:rPr>
          <w:lang w:val="hr-HR"/>
        </w:rPr>
      </w:pPr>
    </w:p>
    <w:p w:rsidRDefault="00F65207" w:rsidP="00C34BAF" w:rsidR="006D2DB9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Budući da je sukladno odredbama čl. </w:t>
      </w:r>
      <w:smartTag w:element="metricconverter" w:uri="urn:schemas-microsoft-com:office:smarttags">
        <w:smartTagPr>
          <w:attr w:val="25. st" w:name="ProductID"/>
        </w:smartTagPr>
        <w:r w:rsidRPr="00AE18FF">
          <w:rPr>
            <w:lang w:val="hr-HR"/>
          </w:rPr>
          <w:t>25. st</w:t>
        </w:r>
      </w:smartTag>
      <w:r w:rsidR="002E0C6A">
        <w:rPr>
          <w:lang w:val="hr-HR"/>
        </w:rPr>
        <w:t>. 1. toč. 13</w:t>
      </w:r>
      <w:r w:rsidRPr="00AE18FF">
        <w:rPr>
          <w:lang w:val="hr-HR"/>
        </w:rPr>
        <w:t xml:space="preserve">., čl. </w:t>
      </w:r>
      <w:smartTag w:element="metricconverter" w:uri="urn:schemas-microsoft-com:office:smarttags">
        <w:smartTagPr>
          <w:attr w:val="63. st" w:name="ProductID"/>
        </w:smartTagPr>
        <w:r w:rsidRPr="00AE18FF">
          <w:rPr>
            <w:lang w:val="hr-HR"/>
          </w:rPr>
          <w:t>63. st</w:t>
        </w:r>
      </w:smartTag>
      <w:r w:rsidRPr="00AE18FF">
        <w:rPr>
          <w:lang w:val="hr-HR"/>
        </w:rPr>
        <w:t>. 5.</w:t>
      </w:r>
      <w:r w:rsidR="00E2203A" w:rsidRPr="00AE18FF">
        <w:rPr>
          <w:lang w:val="hr-HR"/>
        </w:rPr>
        <w:t xml:space="preserve"> SZ-a</w:t>
      </w:r>
      <w:r w:rsidRPr="00AE18FF">
        <w:rPr>
          <w:lang w:val="hr-HR"/>
        </w:rPr>
        <w:t xml:space="preserve"> i ostalim odredbama S</w:t>
      </w:r>
      <w:r w:rsidR="00E2203A" w:rsidRPr="00AE18FF">
        <w:rPr>
          <w:lang w:val="hr-HR"/>
        </w:rPr>
        <w:t>tečajnog zakona</w:t>
      </w:r>
      <w:r w:rsidRPr="00AE18FF">
        <w:rPr>
          <w:lang w:val="hr-HR"/>
        </w:rPr>
        <w:t xml:space="preserve">, stečajni upravitelj dužan i nakon zaključenja stečajnog postupka zastupati </w:t>
      </w:r>
      <w:r w:rsidR="00624D67">
        <w:rPr>
          <w:lang w:val="hr-HR"/>
        </w:rPr>
        <w:t>stečajnu masu stečajnog dužnika</w:t>
      </w:r>
      <w:r w:rsidRPr="00AE18FF">
        <w:rPr>
          <w:lang w:val="hr-HR"/>
        </w:rPr>
        <w:t xml:space="preserve"> te za račun stečajne mase može unovčiti imovinu dužnika i prikupljenim sredstvima podmiriti troškove stečajnog postupka, odnosno u slučaju ispunjenja uvjeta iz čl. </w:t>
      </w:r>
      <w:smartTag w:element="metricconverter" w:uri="urn:schemas-microsoft-com:office:smarttags">
        <w:smartTagPr>
          <w:attr w:val="199. st" w:name="ProductID"/>
        </w:smartTagPr>
        <w:r w:rsidRPr="00AE18FF">
          <w:rPr>
            <w:lang w:val="hr-HR"/>
          </w:rPr>
          <w:t>199. st</w:t>
        </w:r>
      </w:smartTag>
      <w:r w:rsidRPr="00AE18FF">
        <w:rPr>
          <w:lang w:val="hr-HR"/>
        </w:rPr>
        <w:t>. 1. SZ-a predložiti nastavak postupka radi naknadne diobe, to je s</w:t>
      </w:r>
      <w:r w:rsidR="00D068A4" w:rsidRPr="00AE18FF">
        <w:rPr>
          <w:lang w:val="hr-HR"/>
        </w:rPr>
        <w:t xml:space="preserve">toga riješeno kao pod toč. </w:t>
      </w:r>
      <w:r w:rsidRPr="00AE18FF">
        <w:rPr>
          <w:lang w:val="hr-HR"/>
        </w:rPr>
        <w:t>V. izreke ovog rješenja.</w:t>
      </w:r>
    </w:p>
    <w:p w:rsidRDefault="00F65207" w:rsidP="00C34BAF" w:rsidR="00F65207" w:rsidRPr="00AE18FF">
      <w:pPr>
        <w:ind w:firstLine="708"/>
        <w:jc w:val="both"/>
        <w:rPr>
          <w:lang w:val="hr-HR"/>
        </w:rPr>
      </w:pPr>
    </w:p>
    <w:p w:rsidRDefault="00F65207" w:rsidP="00C34BAF" w:rsidR="00F65207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>Odluka pod toč. V</w:t>
      </w:r>
      <w:r w:rsidR="00D068A4" w:rsidRPr="00AE18FF">
        <w:rPr>
          <w:lang w:val="hr-HR"/>
        </w:rPr>
        <w:t>I</w:t>
      </w:r>
      <w:r w:rsidRPr="00AE18FF">
        <w:rPr>
          <w:lang w:val="hr-HR"/>
        </w:rPr>
        <w:t xml:space="preserve">. izreke temelji se na odredbama čl. </w:t>
      </w:r>
      <w:smartTag w:element="metricconverter" w:uri="urn:schemas-microsoft-com:office:smarttags">
        <w:smartTagPr>
          <w:attr w:val="63. st" w:name="ProductID"/>
        </w:smartTagPr>
        <w:r w:rsidRPr="00AE18FF">
          <w:rPr>
            <w:lang w:val="hr-HR"/>
          </w:rPr>
          <w:t>63. st</w:t>
        </w:r>
      </w:smartTag>
      <w:r w:rsidRPr="00AE18FF">
        <w:rPr>
          <w:lang w:val="hr-HR"/>
        </w:rPr>
        <w:t xml:space="preserve">. 2. i </w:t>
      </w:r>
      <w:r w:rsidR="006F3B71" w:rsidRPr="00AE18FF">
        <w:rPr>
          <w:lang w:val="hr-HR"/>
        </w:rPr>
        <w:t xml:space="preserve">čl. </w:t>
      </w:r>
      <w:smartTag w:element="metricconverter" w:uri="urn:schemas-microsoft-com:office:smarttags">
        <w:smartTagPr>
          <w:attr w:val="196. st" w:name="ProductID"/>
        </w:smartTagPr>
        <w:r w:rsidRPr="00AE18FF">
          <w:rPr>
            <w:lang w:val="hr-HR"/>
          </w:rPr>
          <w:t>196. st</w:t>
        </w:r>
      </w:smartTag>
      <w:r w:rsidRPr="00AE18FF">
        <w:rPr>
          <w:lang w:val="hr-HR"/>
        </w:rPr>
        <w:t>. 2. SZ-a.</w:t>
      </w:r>
    </w:p>
    <w:p w:rsidRDefault="00D013A1" w:rsidP="00AF762C" w:rsidR="00D013A1" w:rsidRPr="00AE18FF">
      <w:pPr>
        <w:jc w:val="both"/>
        <w:rPr>
          <w:lang w:val="hr-HR"/>
        </w:rPr>
      </w:pPr>
    </w:p>
    <w:p w:rsidRDefault="00E1688E" w:rsidP="00C34BAF" w:rsidR="00E1688E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>Slijedom svega naprijed navedenog, odlučeno je kao u izreci ovog rješenja.</w:t>
      </w:r>
    </w:p>
    <w:p w:rsidRDefault="00DD0BC4" w:rsidP="00803902" w:rsidR="00DD0BC4" w:rsidRPr="00624D67">
      <w:pPr>
        <w:jc w:val="both"/>
        <w:rPr>
          <w:sz w:val="28"/>
          <w:szCs w:val="28"/>
          <w:lang w:val="hr-HR"/>
        </w:rPr>
      </w:pPr>
    </w:p>
    <w:p w:rsidRDefault="00D4027A" w:rsidP="00C704CA" w:rsidR="00D4027A" w:rsidRPr="00AE18FF">
      <w:pPr>
        <w:jc w:val="center"/>
        <w:rPr>
          <w:lang w:val="hr-HR"/>
        </w:rPr>
      </w:pPr>
      <w:r w:rsidRPr="00AE18FF">
        <w:rPr>
          <w:lang w:val="hr-HR"/>
        </w:rPr>
        <w:t>U Splitu</w:t>
      </w:r>
      <w:r w:rsidR="00DD0BC4" w:rsidRPr="00AE18FF">
        <w:rPr>
          <w:lang w:val="hr-HR"/>
        </w:rPr>
        <w:t xml:space="preserve">, </w:t>
      </w:r>
      <w:r w:rsidR="00246969">
        <w:rPr>
          <w:lang w:val="hr-HR"/>
        </w:rPr>
        <w:t>17</w:t>
      </w:r>
      <w:r w:rsidR="000F77CF">
        <w:rPr>
          <w:lang w:val="hr-HR"/>
        </w:rPr>
        <w:t>. prosinca</w:t>
      </w:r>
      <w:r w:rsidR="004B6B01">
        <w:rPr>
          <w:lang w:val="hr-HR"/>
        </w:rPr>
        <w:t xml:space="preserve"> 2015</w:t>
      </w:r>
      <w:r w:rsidRPr="00AE18FF">
        <w:rPr>
          <w:lang w:val="hr-HR"/>
        </w:rPr>
        <w:t>. godine.</w:t>
      </w:r>
    </w:p>
    <w:p w:rsidRDefault="00D4027A" w:rsidP="00D4027A" w:rsidR="00D4027A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 </w:t>
      </w:r>
    </w:p>
    <w:p w:rsidRDefault="00D4027A" w:rsidP="003F3F45" w:rsidR="00D4027A" w:rsidRPr="00AE18FF">
      <w:pPr>
        <w:ind w:firstLine="708" w:left="7080"/>
      </w:pPr>
      <w:r w:rsidRPr="00AE18FF">
        <w:t xml:space="preserve">S U D A C </w:t>
      </w:r>
    </w:p>
    <w:p w:rsidRDefault="00D4027A" w:rsidP="00D4027A" w:rsidR="00D4027A" w:rsidRPr="00AE18FF">
      <w:pPr>
        <w:ind w:left="6372"/>
        <w:rPr>
          <w:sz w:val="28"/>
          <w:szCs w:val="28"/>
        </w:rPr>
      </w:pPr>
    </w:p>
    <w:p w:rsidRDefault="00D4027A" w:rsidP="003F3F45" w:rsidR="00D4027A" w:rsidRPr="00AE18FF">
      <w:pPr>
        <w:ind w:firstLine="708" w:left="7080"/>
        <w:rPr>
          <w:u w:val="single"/>
          <w:lang w:val="hr-HR"/>
        </w:rPr>
      </w:pPr>
      <w:r w:rsidRPr="00AE18FF">
        <w:t>Paško Bačić</w:t>
      </w:r>
    </w:p>
    <w:p w:rsidRDefault="00D4027A" w:rsidP="00D4027A" w:rsidR="00D4027A" w:rsidRPr="00AE18FF">
      <w:pPr>
        <w:jc w:val="both"/>
        <w:rPr>
          <w:u w:val="single"/>
          <w:lang w:val="hr-HR"/>
        </w:rPr>
      </w:pPr>
    </w:p>
    <w:p w:rsidRDefault="00736EF6" w:rsidP="00D4027A" w:rsidR="00736EF6" w:rsidRPr="00AE18FF">
      <w:pPr>
        <w:jc w:val="both"/>
        <w:rPr>
          <w:u w:val="single"/>
          <w:lang w:val="hr-HR"/>
        </w:rPr>
      </w:pPr>
    </w:p>
    <w:p w:rsidRDefault="00AF762C" w:rsidP="00D4027A" w:rsidR="00AF762C" w:rsidRPr="00AE18FF">
      <w:pPr>
        <w:jc w:val="both"/>
        <w:rPr>
          <w:u w:val="single"/>
          <w:lang w:val="hr-HR"/>
        </w:rPr>
      </w:pPr>
    </w:p>
    <w:p w:rsidRDefault="00D4027A" w:rsidP="00D4027A" w:rsidR="00D4027A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POUKA O PRAVNOM LIJEKU: </w:t>
      </w:r>
    </w:p>
    <w:p w:rsidRDefault="00D4027A" w:rsidP="00D4027A" w:rsidR="00D278E5" w:rsidRPr="00AE18FF">
      <w:pPr>
        <w:jc w:val="both"/>
        <w:rPr>
          <w:lang w:val="hr-HR"/>
        </w:rPr>
      </w:pPr>
      <w:r w:rsidRPr="00AE18FF">
        <w:rPr>
          <w:lang w:val="hr-HR"/>
        </w:rPr>
        <w:t>Protiv</w:t>
      </w:r>
      <w:r w:rsidR="0098682F" w:rsidRPr="00AE18FF">
        <w:rPr>
          <w:lang w:val="hr-HR"/>
        </w:rPr>
        <w:t xml:space="preserve"> ovog rješenj</w:t>
      </w:r>
      <w:r w:rsidR="00D278E5" w:rsidRPr="00AE18FF">
        <w:rPr>
          <w:lang w:val="hr-HR"/>
        </w:rPr>
        <w:t>a</w:t>
      </w:r>
      <w:r w:rsidR="00C704CA" w:rsidRPr="00AE18FF">
        <w:rPr>
          <w:lang w:val="hr-HR"/>
        </w:rPr>
        <w:t xml:space="preserve"> dopuštena </w:t>
      </w:r>
      <w:r w:rsidR="00D278E5" w:rsidRPr="00AE18FF">
        <w:rPr>
          <w:lang w:val="hr-HR"/>
        </w:rPr>
        <w:t xml:space="preserve">je </w:t>
      </w:r>
      <w:r w:rsidR="000F77CF">
        <w:rPr>
          <w:lang w:val="hr-HR"/>
        </w:rPr>
        <w:t>žalba Visokom trgovačkom sudu Republike Hrvatske</w:t>
      </w:r>
      <w:r w:rsidR="00D278E5" w:rsidRPr="00AE18FF">
        <w:rPr>
          <w:lang w:val="hr-HR"/>
        </w:rPr>
        <w:t xml:space="preserve"> u Zagrebu. Žalba se p</w:t>
      </w:r>
      <w:r w:rsidR="00624D67">
        <w:rPr>
          <w:lang w:val="hr-HR"/>
        </w:rPr>
        <w:t>odnosi putem ovog suda, pismeno</w:t>
      </w:r>
      <w:r w:rsidR="00D278E5" w:rsidRPr="00AE18FF">
        <w:rPr>
          <w:lang w:val="hr-HR"/>
        </w:rPr>
        <w:t xml:space="preserve"> u </w:t>
      </w:r>
      <w:r w:rsidR="005A3202" w:rsidRPr="00AE18FF">
        <w:rPr>
          <w:lang w:val="hr-HR"/>
        </w:rPr>
        <w:t xml:space="preserve">tri </w:t>
      </w:r>
      <w:r w:rsidR="00D278E5" w:rsidRPr="00AE18FF">
        <w:rPr>
          <w:lang w:val="hr-HR"/>
        </w:rPr>
        <w:t xml:space="preserve">primjerka, u roku od 8 dana od dana dostave </w:t>
      </w:r>
      <w:r w:rsidR="007A3B01" w:rsidRPr="00AE18FF">
        <w:rPr>
          <w:lang w:val="hr-HR"/>
        </w:rPr>
        <w:t xml:space="preserve">ovog </w:t>
      </w:r>
      <w:r w:rsidR="00D278E5" w:rsidRPr="00AE18FF">
        <w:rPr>
          <w:lang w:val="hr-HR"/>
        </w:rPr>
        <w:t xml:space="preserve">rješenja. </w:t>
      </w:r>
    </w:p>
    <w:p w:rsidRDefault="00F9140E" w:rsidP="00D4027A" w:rsidR="00F9140E" w:rsidRPr="00AE18FF">
      <w:pPr>
        <w:jc w:val="both"/>
        <w:rPr>
          <w:lang w:val="hr-HR"/>
        </w:rPr>
      </w:pPr>
    </w:p>
    <w:p w:rsidRDefault="006454BE" w:rsidP="00D4027A" w:rsidR="006454BE" w:rsidRPr="00AE18FF">
      <w:pPr>
        <w:jc w:val="both"/>
        <w:rPr>
          <w:lang w:val="hr-HR"/>
        </w:rPr>
      </w:pPr>
    </w:p>
    <w:p w:rsidRDefault="00D4027A" w:rsidP="00D4027A" w:rsidR="00D4027A" w:rsidRPr="00AE18FF">
      <w:pPr>
        <w:jc w:val="both"/>
        <w:rPr>
          <w:lang w:val="hr-HR"/>
        </w:rPr>
      </w:pPr>
      <w:r w:rsidRPr="00AE18FF">
        <w:rPr>
          <w:lang w:val="hr-HR"/>
        </w:rPr>
        <w:t>DNA:</w:t>
      </w:r>
    </w:p>
    <w:p w:rsidRDefault="00D4027A" w:rsidP="00D4027A" w:rsidR="00D278E5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-  </w:t>
      </w:r>
      <w:r w:rsidR="006C1152" w:rsidRPr="00AE18FF">
        <w:rPr>
          <w:lang w:val="hr-HR"/>
        </w:rPr>
        <w:t xml:space="preserve"> </w:t>
      </w:r>
      <w:r w:rsidR="009404E0" w:rsidRPr="00AE18FF">
        <w:rPr>
          <w:lang w:val="hr-HR"/>
        </w:rPr>
        <w:t>predlagatelju –</w:t>
      </w:r>
      <w:r w:rsidR="002068D9" w:rsidRPr="00AE18FF">
        <w:rPr>
          <w:lang w:val="hr-HR"/>
        </w:rPr>
        <w:t xml:space="preserve">  FINA, Regionalni centar Split, fax i poštom</w:t>
      </w:r>
    </w:p>
    <w:p w:rsidRDefault="00731FB9" w:rsidP="00731FB9" w:rsidR="00624D67">
      <w:pPr>
        <w:jc w:val="both"/>
        <w:rPr>
          <w:lang w:val="hr-HR"/>
        </w:rPr>
      </w:pPr>
      <w:r w:rsidRPr="00074ACD">
        <w:rPr>
          <w:lang w:val="hr-HR"/>
        </w:rPr>
        <w:t>-  dužniku</w:t>
      </w:r>
    </w:p>
    <w:p w:rsidRDefault="00C541F3" w:rsidP="00C541F3" w:rsidR="00EE1FB4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-  </w:t>
      </w:r>
      <w:r w:rsidR="00EE1FB4" w:rsidRPr="00AE18FF">
        <w:rPr>
          <w:lang w:val="hr-HR"/>
        </w:rPr>
        <w:t>stečajnom upravitelju</w:t>
      </w:r>
    </w:p>
    <w:p w:rsidRDefault="00C541F3" w:rsidP="00C541F3" w:rsidR="00EE1FB4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-   </w:t>
      </w:r>
      <w:r w:rsidR="00EE1FB4" w:rsidRPr="00AE18FF">
        <w:rPr>
          <w:lang w:val="hr-HR"/>
        </w:rPr>
        <w:t>ŽDO Split</w:t>
      </w:r>
    </w:p>
    <w:p w:rsidRDefault="00C541F3" w:rsidP="00C541F3" w:rsidR="00C541F3" w:rsidRPr="00AE18FF">
      <w:pPr>
        <w:jc w:val="both"/>
        <w:rPr>
          <w:lang w:val="hr-HR"/>
        </w:rPr>
      </w:pPr>
      <w:r w:rsidRPr="00AE18FF">
        <w:rPr>
          <w:lang w:val="hr-HR"/>
        </w:rPr>
        <w:t>-   Porezna uprava Split</w:t>
      </w:r>
    </w:p>
    <w:p w:rsidRDefault="00C541F3" w:rsidP="00C541F3" w:rsidR="00EE1FB4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-   </w:t>
      </w:r>
      <w:r w:rsidR="000F77CF">
        <w:rPr>
          <w:lang w:val="hr-HR"/>
        </w:rPr>
        <w:t>e-</w:t>
      </w:r>
      <w:r w:rsidRPr="00AE18FF">
        <w:rPr>
          <w:lang w:val="hr-HR"/>
        </w:rPr>
        <w:t>o</w:t>
      </w:r>
      <w:r w:rsidR="000F77CF">
        <w:rPr>
          <w:lang w:val="hr-HR"/>
        </w:rPr>
        <w:t>glasna ploča suda, rok 20</w:t>
      </w:r>
      <w:r w:rsidR="00EE1FB4" w:rsidRPr="00AE18FF">
        <w:rPr>
          <w:lang w:val="hr-HR"/>
        </w:rPr>
        <w:t xml:space="preserve"> dana</w:t>
      </w:r>
    </w:p>
    <w:p w:rsidRDefault="00C541F3" w:rsidP="00C541F3" w:rsidR="00EE1FB4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-   </w:t>
      </w:r>
      <w:r w:rsidR="00EE1FB4" w:rsidRPr="00AE18FF">
        <w:rPr>
          <w:lang w:val="hr-HR"/>
        </w:rPr>
        <w:t>Narodne novine u obliku oglasa</w:t>
      </w:r>
    </w:p>
    <w:p w:rsidRDefault="00C541F3" w:rsidP="00C541F3" w:rsidR="00EE1FB4" w:rsidRPr="00AE18FF">
      <w:pPr>
        <w:jc w:val="both"/>
        <w:rPr>
          <w:lang w:val="hr-HR"/>
        </w:rPr>
      </w:pPr>
      <w:r w:rsidRPr="00AE18FF">
        <w:rPr>
          <w:lang w:val="hr-HR"/>
        </w:rPr>
        <w:t>-   s</w:t>
      </w:r>
      <w:r w:rsidR="00EE1FB4" w:rsidRPr="00AE18FF">
        <w:rPr>
          <w:lang w:val="hr-HR"/>
        </w:rPr>
        <w:t>tečajnoj pisarnici</w:t>
      </w:r>
    </w:p>
    <w:p w:rsidRDefault="00C541F3" w:rsidP="00C541F3" w:rsidR="00EE1FB4" w:rsidRPr="00AE18FF">
      <w:pPr>
        <w:jc w:val="both"/>
        <w:rPr>
          <w:lang w:val="hr-HR"/>
        </w:rPr>
      </w:pPr>
      <w:r w:rsidRPr="00AE18FF">
        <w:rPr>
          <w:lang w:val="hr-HR"/>
        </w:rPr>
        <w:t>-   o</w:t>
      </w:r>
      <w:r w:rsidR="00EE1FB4" w:rsidRPr="00AE18FF">
        <w:rPr>
          <w:lang w:val="hr-HR"/>
        </w:rPr>
        <w:t>vršnoj pisarnici</w:t>
      </w:r>
    </w:p>
    <w:p w:rsidRDefault="00C541F3" w:rsidP="00C541F3" w:rsidR="00C541F3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-   sudski registar – </w:t>
      </w:r>
      <w:r w:rsidR="00246969">
        <w:rPr>
          <w:lang w:val="hr-HR"/>
        </w:rPr>
        <w:t xml:space="preserve">(odmah i </w:t>
      </w:r>
      <w:r w:rsidRPr="00AE18FF">
        <w:rPr>
          <w:lang w:val="hr-HR"/>
        </w:rPr>
        <w:t>po pravomoćnosti</w:t>
      </w:r>
      <w:r w:rsidR="00246969">
        <w:rPr>
          <w:lang w:val="hr-HR"/>
        </w:rPr>
        <w:t>)</w:t>
      </w:r>
    </w:p>
    <w:p w:rsidRDefault="00C541F3" w:rsidP="003855E7" w:rsidR="00EE1FB4" w:rsidRPr="00AE18FF">
      <w:pPr>
        <w:jc w:val="both"/>
        <w:rPr>
          <w:lang w:val="hr-HR"/>
        </w:rPr>
      </w:pPr>
      <w:r w:rsidRPr="00AE18FF">
        <w:rPr>
          <w:lang w:val="hr-HR"/>
        </w:rPr>
        <w:t>-   u spis</w:t>
      </w:r>
    </w:p>
    <w:sectPr w:rsidSect="00C03404" w:rsidR="00EE1FB4" w:rsidRPr="00AE18FF">
      <w:headerReference w:type="default" r:id="rId10"/>
      <w:pgSz w:h="16838" w:w="11906"/>
      <w:pgMar w:gutter="0" w:footer="708" w:header="708" w:left="1417" w:bottom="1985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DEE" w:rsidP="00CD74A8" w:rsidR="00102DEE">
      <w:r>
        <w:separator/>
      </w:r>
    </w:p>
  </w:endnote>
  <w:endnote w:id="0" w:type="continuationSeparator">
    <w:p w:rsidRDefault="00102DEE" w:rsidP="00CD74A8" w:rsidR="00102D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DEE" w:rsidP="00CD74A8" w:rsidR="00102DEE">
      <w:r>
        <w:separator/>
      </w:r>
    </w:p>
  </w:footnote>
  <w:footnote w:id="0" w:type="continuationSeparator">
    <w:p w:rsidRDefault="00102DEE" w:rsidP="00CD74A8" w:rsidR="00102D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9F216C" w:rsidRPr="009F216C">
      <w:rPr>
        <w:noProof/>
        <w:lang w:val="hr-HR"/>
      </w:rPr>
      <w:t>5</w:t>
    </w:r>
    <w:r>
      <w:fldChar w:fldCharType="end"/>
    </w:r>
    <w:r w:rsidR="00A56D14">
      <w:t xml:space="preserve"> -</w:t>
    </w:r>
    <w:r w:rsidR="00A56D14">
      <w:tab/>
      <w:t>12. St-</w:t>
    </w:r>
    <w:r w:rsidR="00ED635B">
      <w:t>152</w:t>
    </w:r>
    <w:r w:rsidR="007D388A">
      <w:t>/2014</w:t>
    </w:r>
  </w:p>
  <w:p w:rsidRDefault="00C03404" w:rsidP="00C03404" w:rsidR="00C03404">
    <w:pPr>
      <w:pStyle w:val="Zaglavlje"/>
      <w:jc w:val="center"/>
    </w:pPr>
  </w:p>
  <w:p w:rsidRDefault="00C03404" w:rsidP="00C03404" w:rsidR="00C03404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15DCC"/>
    <w:rsid w:val="0002327A"/>
    <w:rsid w:val="00023DC4"/>
    <w:rsid w:val="0002675F"/>
    <w:rsid w:val="000436D7"/>
    <w:rsid w:val="00044F4E"/>
    <w:rsid w:val="000666DB"/>
    <w:rsid w:val="00076815"/>
    <w:rsid w:val="000D3D72"/>
    <w:rsid w:val="000D5B7F"/>
    <w:rsid w:val="000F3214"/>
    <w:rsid w:val="000F77CF"/>
    <w:rsid w:val="00102DEE"/>
    <w:rsid w:val="00106AA8"/>
    <w:rsid w:val="00112153"/>
    <w:rsid w:val="00127975"/>
    <w:rsid w:val="001347B0"/>
    <w:rsid w:val="00141D1E"/>
    <w:rsid w:val="0017176F"/>
    <w:rsid w:val="001901EC"/>
    <w:rsid w:val="001C4825"/>
    <w:rsid w:val="001D0C2D"/>
    <w:rsid w:val="001E4E14"/>
    <w:rsid w:val="001F5654"/>
    <w:rsid w:val="00200E29"/>
    <w:rsid w:val="00200E99"/>
    <w:rsid w:val="002068D9"/>
    <w:rsid w:val="00212A34"/>
    <w:rsid w:val="00217DD3"/>
    <w:rsid w:val="002326C9"/>
    <w:rsid w:val="00246969"/>
    <w:rsid w:val="002553C4"/>
    <w:rsid w:val="002702A4"/>
    <w:rsid w:val="0027377B"/>
    <w:rsid w:val="002937CF"/>
    <w:rsid w:val="002A3163"/>
    <w:rsid w:val="002A7187"/>
    <w:rsid w:val="002D048F"/>
    <w:rsid w:val="002D3A8D"/>
    <w:rsid w:val="002E0724"/>
    <w:rsid w:val="002E0C6A"/>
    <w:rsid w:val="002E216F"/>
    <w:rsid w:val="0030414F"/>
    <w:rsid w:val="00310008"/>
    <w:rsid w:val="00317933"/>
    <w:rsid w:val="00330588"/>
    <w:rsid w:val="00347AC5"/>
    <w:rsid w:val="00382327"/>
    <w:rsid w:val="003855E7"/>
    <w:rsid w:val="003929B4"/>
    <w:rsid w:val="0039743B"/>
    <w:rsid w:val="003C53E6"/>
    <w:rsid w:val="003E494B"/>
    <w:rsid w:val="003F3F45"/>
    <w:rsid w:val="0040401B"/>
    <w:rsid w:val="004147FB"/>
    <w:rsid w:val="00441458"/>
    <w:rsid w:val="004A501B"/>
    <w:rsid w:val="004B6B01"/>
    <w:rsid w:val="00517B47"/>
    <w:rsid w:val="005268EF"/>
    <w:rsid w:val="005952E7"/>
    <w:rsid w:val="005A3202"/>
    <w:rsid w:val="00615CA0"/>
    <w:rsid w:val="00624D67"/>
    <w:rsid w:val="006274BD"/>
    <w:rsid w:val="00642955"/>
    <w:rsid w:val="006454BE"/>
    <w:rsid w:val="006573DB"/>
    <w:rsid w:val="00687109"/>
    <w:rsid w:val="006933B2"/>
    <w:rsid w:val="00697834"/>
    <w:rsid w:val="006C1152"/>
    <w:rsid w:val="006C6A99"/>
    <w:rsid w:val="006D1211"/>
    <w:rsid w:val="006D1A0E"/>
    <w:rsid w:val="006D2DB9"/>
    <w:rsid w:val="006F3B71"/>
    <w:rsid w:val="00711445"/>
    <w:rsid w:val="0071745F"/>
    <w:rsid w:val="00730B61"/>
    <w:rsid w:val="00731FB9"/>
    <w:rsid w:val="00734115"/>
    <w:rsid w:val="00736EF6"/>
    <w:rsid w:val="007430E3"/>
    <w:rsid w:val="007725FF"/>
    <w:rsid w:val="00782F13"/>
    <w:rsid w:val="00786F71"/>
    <w:rsid w:val="007915CA"/>
    <w:rsid w:val="007A3B01"/>
    <w:rsid w:val="007C6961"/>
    <w:rsid w:val="007D388A"/>
    <w:rsid w:val="007D5CB9"/>
    <w:rsid w:val="007D7779"/>
    <w:rsid w:val="007E77DA"/>
    <w:rsid w:val="00803902"/>
    <w:rsid w:val="00807E69"/>
    <w:rsid w:val="00850E19"/>
    <w:rsid w:val="00876209"/>
    <w:rsid w:val="00880573"/>
    <w:rsid w:val="008C4A0E"/>
    <w:rsid w:val="0090052E"/>
    <w:rsid w:val="009374AD"/>
    <w:rsid w:val="009404E0"/>
    <w:rsid w:val="009405E8"/>
    <w:rsid w:val="009601C1"/>
    <w:rsid w:val="00981ECD"/>
    <w:rsid w:val="0098682F"/>
    <w:rsid w:val="00994DEC"/>
    <w:rsid w:val="009B5D29"/>
    <w:rsid w:val="009C1BE7"/>
    <w:rsid w:val="009C3E6B"/>
    <w:rsid w:val="009C716E"/>
    <w:rsid w:val="009D6053"/>
    <w:rsid w:val="009D6CDC"/>
    <w:rsid w:val="009E120A"/>
    <w:rsid w:val="009E4D23"/>
    <w:rsid w:val="009F216C"/>
    <w:rsid w:val="009F776E"/>
    <w:rsid w:val="00A13E8E"/>
    <w:rsid w:val="00A2740A"/>
    <w:rsid w:val="00A56D14"/>
    <w:rsid w:val="00A75FCC"/>
    <w:rsid w:val="00A97762"/>
    <w:rsid w:val="00AA4A6E"/>
    <w:rsid w:val="00AE18FF"/>
    <w:rsid w:val="00AE5405"/>
    <w:rsid w:val="00AF762C"/>
    <w:rsid w:val="00B02EA7"/>
    <w:rsid w:val="00B1090C"/>
    <w:rsid w:val="00B408AF"/>
    <w:rsid w:val="00B52A80"/>
    <w:rsid w:val="00B6615F"/>
    <w:rsid w:val="00B7469A"/>
    <w:rsid w:val="00B90B4E"/>
    <w:rsid w:val="00BB3F78"/>
    <w:rsid w:val="00BD029A"/>
    <w:rsid w:val="00C03404"/>
    <w:rsid w:val="00C34BAF"/>
    <w:rsid w:val="00C53039"/>
    <w:rsid w:val="00C541F3"/>
    <w:rsid w:val="00C66420"/>
    <w:rsid w:val="00C704CA"/>
    <w:rsid w:val="00C90C30"/>
    <w:rsid w:val="00CB1364"/>
    <w:rsid w:val="00CD536B"/>
    <w:rsid w:val="00CD6619"/>
    <w:rsid w:val="00CD74A8"/>
    <w:rsid w:val="00D013A1"/>
    <w:rsid w:val="00D068A4"/>
    <w:rsid w:val="00D22355"/>
    <w:rsid w:val="00D278E5"/>
    <w:rsid w:val="00D35D6F"/>
    <w:rsid w:val="00D4027A"/>
    <w:rsid w:val="00D46261"/>
    <w:rsid w:val="00D50B2A"/>
    <w:rsid w:val="00D55F73"/>
    <w:rsid w:val="00D611B7"/>
    <w:rsid w:val="00DC2398"/>
    <w:rsid w:val="00DC768B"/>
    <w:rsid w:val="00DD0BC4"/>
    <w:rsid w:val="00E1688E"/>
    <w:rsid w:val="00E2203A"/>
    <w:rsid w:val="00E621C1"/>
    <w:rsid w:val="00E9319D"/>
    <w:rsid w:val="00EB167D"/>
    <w:rsid w:val="00EB2AE9"/>
    <w:rsid w:val="00EB4494"/>
    <w:rsid w:val="00EB6CE2"/>
    <w:rsid w:val="00EB78C8"/>
    <w:rsid w:val="00ED635B"/>
    <w:rsid w:val="00EE1FB4"/>
    <w:rsid w:val="00EF3725"/>
    <w:rsid w:val="00F37E2F"/>
    <w:rsid w:val="00F4583C"/>
    <w:rsid w:val="00F61C45"/>
    <w:rsid w:val="00F65207"/>
    <w:rsid w:val="00F85B63"/>
    <w:rsid w:val="00F877A5"/>
    <w:rsid w:val="00F9140E"/>
    <w:rsid w:val="00F937F8"/>
    <w:rsid w:val="00FB200C"/>
    <w:rsid w:val="00FC778A"/>
    <w:rsid w:val="00FD1A0E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F21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16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F216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F216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F216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F21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16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F216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F216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F216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2014.</izvorni_sadrzaj>
    <derivirana_varijabla naziv="DomainObject.Predmet.DatumOsnivanja_1">2.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St-152/2014</izvorni_sadrzaj>
    <derivirana_varijabla naziv="DomainObject.Predmet.OznakaBroj_1">St-152/2014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OPSKRBA-TRILJ, društvo s ograničenom odgovornošću za trgovinu, ugostiteljstvo i usluge</izvorni_sadrzaj>
    <derivirana_varijabla naziv="DomainObject.Predmet.ProtustrankaFormated_1">  OPSKRBA-TRILJ, društvo s ograničenom odgovornošću za trgovinu, ugostiteljstvo i usluge</derivirana_varijabla>
  </DomainObject.Predmet.ProtustrankaFormated>
  <DomainObject.Predmet.ProtustrankaFormatedOIB>
    <izvorni_sadrzaj>  OPSKRBA-TRILJ, društvo s ograničenom odgovornošću za trgovinu, ugostiteljstvo i usluge, OIB 21030294642</izvorni_sadrzaj>
    <derivirana_varijabla naziv="DomainObject.Predmet.ProtustrankaFormatedOIB_1">  OPSKRBA-TRILJ, društvo s ograničenom odgovornošću za trgovinu, ugostiteljstvo i usluge, OIB 21030294642</derivirana_varijabla>
  </DomainObject.Predmet.ProtustrankaFormatedOIB>
  <DomainObject.Predmet.ProtustrankaFormatedWithAdress>
    <izvorni_sadrzaj> OPSKRBA-TRILJ, društvo s ograničenom odgovornošću za trgovinu, ugostiteljstvo i usluge, Vedrine, 21240 Vedrine</izvorni_sadrzaj>
    <derivirana_varijabla naziv="DomainObject.Predmet.ProtustrankaFormatedWithAdress_1"> OPSKRBA-TRILJ, društvo s ograničenom odgovornošću za trgovinu, ugostiteljstvo i usluge, Vedrine, 21240 Vedrine</derivirana_varijabla>
  </DomainObject.Predmet.ProtustrankaFormatedWithAdress>
  <DomainObject.Predmet.ProtustrankaFormatedWithAdressOIB>
    <izvorni_sadrzaj> OPSKRBA-TRILJ, društvo s ograničenom odgovornošću za trgovinu, ugostiteljstvo i usluge, OIB 21030294642, Vedrine, 21240 Vedrine</izvorni_sadrzaj>
    <derivirana_varijabla naziv="DomainObject.Predmet.ProtustrankaFormatedWithAdressOIB_1"> OPSKRBA-TRILJ, društvo s ograničenom odgovornošću za trgovinu, ugostiteljstvo i usluge, OIB 21030294642, Vedrine, 21240 Vedrine</derivirana_varijabla>
  </DomainObject.Predmet.ProtustrankaFormatedWithAdressOIB>
  <DomainObject.Predmet.ProtustrankaWithAdress>
    <izvorni_sadrzaj>OPSKRBA-TRILJ, društvo s ograničenom odgovornošću za trgovinu, ugostiteljstvo i usluge Vedrine, 21240 Vedrine</izvorni_sadrzaj>
    <derivirana_varijabla naziv="DomainObject.Predmet.ProtustrankaWithAdress_1">OPSKRBA-TRILJ, društvo s ograničenom odgovornošću za trgovinu, ugostiteljstvo i usluge Vedrine, 21240 Vedrine</derivirana_varijabla>
  </DomainObject.Predmet.ProtustrankaWithAdress>
  <DomainObject.Predmet.ProtustrankaWithAdressOIB>
    <izvorni_sadrzaj>OPSKRBA-TRILJ, društvo s ograničenom odgovornošću za trgovinu, ugostiteljstvo i usluge, OIB 21030294642, Vedrine, 21240 Vedrine</izvorni_sadrzaj>
    <derivirana_varijabla naziv="DomainObject.Predmet.ProtustrankaWithAdressOIB_1">OPSKRBA-TRILJ, društvo s ograničenom odgovornošću za trgovinu, ugostiteljstvo i usluge, OIB 21030294642, Vedrine, 21240 Vedrine</derivirana_varijabla>
  </DomainObject.Predmet.ProtustrankaWithAdressOIB>
  <DomainObject.Predmet.ProtustrankaNazivFormated>
    <izvorni_sadrzaj>OPSKRBA-TRILJ, društvo s ograničenom odgovornošću za trgovinu, ugostiteljstvo i usluge</izvorni_sadrzaj>
    <derivirana_varijabla naziv="DomainObject.Predmet.ProtustrankaNazivFormated_1">OPSKRBA-TRILJ, društvo s ograničenom odgovornošću za trgovinu, ugostiteljstvo i usluge</derivirana_varijabla>
  </DomainObject.Predmet.ProtustrankaNazivFormated>
  <DomainObject.Predmet.ProtustrankaNazivFormatedOIB>
    <izvorni_sadrzaj>OPSKRBA-TRILJ, društvo s ograničenom odgovornošću za trgovinu, ugostiteljstvo i usluge, OIB 21030294642</izvorni_sadrzaj>
    <derivirana_varijabla naziv="DomainObject.Predmet.ProtustrankaNazivFormatedOIB_1">OPSKRBA-TRILJ, društvo s ograničenom odgovornošću za trgovinu, ugostiteljstvo i usluge, OIB 21030294642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OPSKRBA-TRILJ, društvo s ograničenom odgovornošću za trgovinu, ugostiteljstvo i usluge</item>
    </izvorni_sadrzaj>
    <derivirana_varijabla naziv="DomainObject.Predmet.ProtuStrankaListFormated_1">
      <item>OPSKRBA-TRILJ, društvo s ograničenom odgovornošću za trgovinu, ugostiteljstvo i usluge</item>
    </derivirana_varijabla>
  </DomainObject.Predmet.ProtuStrankaListFormated>
  <DomainObject.Predmet.ProtuStrankaListFormatedOIB>
    <izvorni_sadrzaj>
      <item>OPSKRBA-TRILJ, društvo s ograničenom odgovornošću za trgovinu, ugostiteljstvo i usluge, OIB 21030294642</item>
    </izvorni_sadrzaj>
    <derivirana_varijabla naziv="DomainObject.Predmet.ProtuStrankaListFormatedOIB_1">
      <item>OPSKRBA-TRILJ, društvo s ograničenom odgovornošću za trgovinu, ugostiteljstvo i usluge, OIB 21030294642</item>
    </derivirana_varijabla>
  </DomainObject.Predmet.ProtuStrankaListFormatedOIB>
  <DomainObject.Predmet.ProtuStrankaListFormatedWithAdress>
    <izvorni_sadrzaj>
      <item>OPSKRBA-TRILJ, društvo s ograničenom odgovornošću za trgovinu, ugostiteljstvo i usluge, Vedrine, 21240 Vedrine</item>
    </izvorni_sadrzaj>
    <derivirana_varijabla naziv="DomainObject.Predmet.ProtuStrankaListFormatedWithAdress_1">
      <item>OPSKRBA-TRILJ, društvo s ograničenom odgovornošću za trgovinu, ugostiteljstvo i usluge, Vedrine, 21240 Vedrine</item>
    </derivirana_varijabla>
  </DomainObject.Predmet.ProtuStrankaListFormatedWithAdress>
  <DomainObject.Predmet.ProtuStrankaListFormatedWithAdressOIB>
    <izvorni_sadrzaj>
      <item>OPSKRBA-TRILJ, društvo s ograničenom odgovornošću za trgovinu, ugostiteljstvo i usluge, OIB 21030294642, Vedrine, 21240 Vedrine</item>
    </izvorni_sadrzaj>
    <derivirana_varijabla naziv="DomainObject.Predmet.ProtuStrankaListFormatedWithAdressOIB_1">
      <item>OPSKRBA-TRILJ, društvo s ograničenom odgovornošću za trgovinu, ugostiteljstvo i usluge, OIB 21030294642, Vedrine, 21240 Vedrine</item>
    </derivirana_varijabla>
  </DomainObject.Predmet.ProtuStrankaListFormatedWithAdressOIB>
  <DomainObject.Predmet.ProtuStrankaListNazivFormated>
    <izvorni_sadrzaj>
      <item>OPSKRBA-TRILJ, društvo s ograničenom odgovornošću za trgovinu, ugostiteljstvo i usluge</item>
    </izvorni_sadrzaj>
    <derivirana_varijabla naziv="DomainObject.Predmet.ProtuStrankaListNazivFormated_1">
      <item>OPSKRBA-TRILJ, društvo s ograničenom odgovornošću za trgovinu, ugostiteljstvo i usluge</item>
    </derivirana_varijabla>
  </DomainObject.Predmet.ProtuStrankaListNazivFormated>
  <DomainObject.Predmet.ProtuStrankaListNazivFormatedOIB>
    <izvorni_sadrzaj>
      <item>OPSKRBA-TRILJ, društvo s ograničenom odgovornošću za trgovinu, ugostiteljstvo i usluge, OIB 21030294642</item>
    </izvorni_sadrzaj>
    <derivirana_varijabla naziv="DomainObject.Predmet.ProtuStrankaListNazivFormatedOIB_1">
      <item>OPSKRBA-TRILJ, društvo s ograničenom odgovornošću za trgovinu, ugostiteljstvo i usluge, OIB 21030294642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OPSKRBA-TRILJ, društvo s ograničenom odgovornošću za trgovinu, ugostiteljstvo i usluge</izvorni_sadrzaj>
    <derivirana_varijabla naziv="DomainObject.Predmet.ProtustrankaIDrugi_1">OPSKRBA-TRILJ, društvo s ograničenom odgovornošću za trgovinu, ugostiteljstvo i usluge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OPSKRBA-TRILJ, društvo s ograničenom odgovornošću za trgovinu, ugostiteljstvo i usluge, OIB 21030294642, Vedrine, 21240 Vedrine</izvorni_sadrzaj>
    <derivirana_varijabla naziv="DomainObject.Predmet.ProtustrankaIDrugiAdressOIB_1">OPSKRBA-TRILJ, društvo s ograničenom odgovornošću za trgovinu, ugostiteljstvo i usluge, OIB 21030294642, Vedrine, 21240 Vedrine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OPSKRBA-TRILJ, društvo s ograničenom odgovornošću za trgovinu, ugostiteljstvo i usluge</item>
      <item>FINA SPLIT</item>
    </izvorni_sadrzaj>
    <derivirana_varijabla naziv="DomainObject.Predmet.SudioniciListNaziv_1">
      <item>OPSKRBA-TRILJ, društvo s ograničenom odgovornošću za trgovinu, ugostiteljstvo i usluge</item>
      <item>FINA SPLIT</item>
    </derivirana_varijabla>
  </DomainObject.Predmet.SudioniciListNaziv>
  <DomainObject.Predmet.SudioniciListAdressOIB>
    <izvorni_sadrzaj>
      <item>OPSKRBA-TRILJ, društvo s ograničenom odgovornošću za trgovinu, ugostiteljstvo i usluge, OIB 21030294642, Vedrine,21240 Vedrine</item>
      <item>FINA SPLIT, OIB 85821130368, Mažuranićevo šetalište 24b,21000 Split</item>
    </izvorni_sadrzaj>
    <derivirana_varijabla naziv="DomainObject.Predmet.SudioniciListAdressOIB_1">
      <item>OPSKRBA-TRILJ, društvo s ograničenom odgovornošću za trgovinu, ugostiteljstvo i usluge, OIB 21030294642, Vedrine,21240 Vedrine</item>
      <item>FINA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21030294642</item>
      <item>, OIB 85821130368</item>
    </izvorni_sadrzaj>
    <derivirana_varijabla naziv="DomainObject.Predmet.SudioniciListNazivOIB_1">
      <item>, OIB 21030294642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2101</properties:Words>
  <properties:Characters>11329</properties:Characters>
  <properties:Lines>224</properties:Lines>
  <properties:Paragraphs>50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13510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2015-12-17T07:19:00Z</dcterms:created>
  <dc:creator>wsadmin</dc:creator>
  <cp:lastModifiedBy>Paško Bačić</cp:lastModifiedBy>
  <cp:lastPrinted>2014-12-22T08:41:00Z</cp:lastPrinted>
  <dcterms:modified xmlns:xsi="http://www.w3.org/2001/XMLSchema-instance" xsi:type="dcterms:W3CDTF">2015-12-17T07:42:00Z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