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a6384" w14:paraId="f7a6384" w:rsidRDefault="00DF2A68" w:rsidP="00847CB4" w:rsidR="00847CB4">
      <w:pPr>
        <w:jc w:val="right"/>
        <w15:collapsed w:val="false"/>
      </w:pPr>
      <w:r>
        <w:t>Poslovni b</w:t>
      </w:r>
      <w:r w:rsidR="00847CB4">
        <w:t>roj: 6 St-</w:t>
      </w:r>
      <w:r w:rsidR="000B7F27">
        <w:t>2074/18-6</w:t>
      </w:r>
    </w:p>
    <w:p w:rsidRDefault="00121E7F" w:rsidP="00121E7F" w:rsidR="00121E7F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1E7F" w:rsidP="00121E7F" w:rsidR="00121E7F" w:rsidRPr="00D21A2C">
      <w:pPr>
        <w:jc w:val="both"/>
      </w:pPr>
    </w:p>
    <w:p w:rsidRDefault="00121E7F" w:rsidP="00121E7F" w:rsidR="00121E7F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121E7F" w:rsidP="00121E7F" w:rsidR="00121E7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121E7F" w:rsidP="00121E7F" w:rsidR="00121E7F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47CB4" w:rsidP="00847CB4" w:rsidR="00847CB4"/>
    <w:p w:rsidRDefault="00847CB4" w:rsidP="00847CB4" w:rsidR="00847CB4">
      <w:pPr>
        <w:jc w:val="center"/>
      </w:pPr>
      <w:r>
        <w:t>R E P U B L I K A  H R V A T S K A</w:t>
      </w:r>
    </w:p>
    <w:p w:rsidRDefault="00847CB4" w:rsidP="00847CB4" w:rsidR="00847CB4">
      <w:pPr>
        <w:jc w:val="center"/>
      </w:pPr>
    </w:p>
    <w:p w:rsidRDefault="00847CB4" w:rsidP="00847CB4" w:rsidR="00847CB4">
      <w:pPr>
        <w:jc w:val="center"/>
      </w:pPr>
      <w:r>
        <w:t>Z A K L J U Č A K</w:t>
      </w:r>
    </w:p>
    <w:p w:rsidRDefault="00847CB4" w:rsidP="00847CB4" w:rsidR="00847CB4">
      <w:pPr>
        <w:rPr>
          <w:b/>
        </w:rPr>
      </w:pPr>
    </w:p>
    <w:p w:rsidRDefault="00847CB4" w:rsidP="00847CB4" w:rsidR="00847CB4">
      <w:pPr>
        <w:rPr>
          <w:b/>
        </w:rPr>
      </w:pPr>
    </w:p>
    <w:p w:rsidRDefault="00847CB4" w:rsidP="00B00D61" w:rsidR="00847CB4" w:rsidRPr="00B00D61">
      <w:pPr>
        <w:pStyle w:val="Tijeloteksta"/>
        <w:rPr>
          <w:b/>
        </w:rPr>
      </w:pPr>
      <w:r>
        <w:tab/>
        <w:t xml:space="preserve">Trgovački sud u Osijeku, po stečajnoj sutkinji Nadi Roso, u stečajnom postupku predlagatelja </w:t>
      </w:r>
      <w:r w:rsidR="00DF2A68">
        <w:t xml:space="preserve">FINA RC </w:t>
      </w:r>
      <w:r w:rsidR="000B7F27">
        <w:t>Osijek</w:t>
      </w:r>
      <w:r>
        <w:t xml:space="preserve"> za otvaranje stečajnog postupka nad dužnikom: </w:t>
      </w:r>
      <w:r w:rsidR="000B7F27" w:rsidRPr="000B7F27">
        <w:rPr>
          <w:b/>
        </w:rPr>
        <w:t xml:space="preserve">FENY j.d.o.o. za usluge i trgovinu, </w:t>
      </w:r>
      <w:proofErr w:type="spellStart"/>
      <w:r w:rsidR="000B7F27" w:rsidRPr="000B7F27">
        <w:rPr>
          <w:b/>
        </w:rPr>
        <w:t>Viškovci</w:t>
      </w:r>
      <w:proofErr w:type="spellEnd"/>
      <w:r w:rsidR="000B7F27" w:rsidRPr="000B7F27">
        <w:rPr>
          <w:b/>
        </w:rPr>
        <w:t>, Nova 7, MBS: 030187501, OIB: 35431624208</w:t>
      </w:r>
      <w:r w:rsidR="00B00D61">
        <w:rPr>
          <w:b/>
        </w:rPr>
        <w:t xml:space="preserve">, </w:t>
      </w:r>
      <w:r>
        <w:t xml:space="preserve">dana </w:t>
      </w:r>
      <w:r w:rsidR="00EF6EA8">
        <w:t>12</w:t>
      </w:r>
      <w:r w:rsidR="00DF2A68">
        <w:t>. prosinca</w:t>
      </w:r>
      <w:r>
        <w:t xml:space="preserve"> 2018. g.,  </w:t>
      </w:r>
    </w:p>
    <w:p w:rsidRDefault="00C55A60" w:rsidP="00C36A59" w:rsidR="00847CB4">
      <w:pPr>
        <w:pStyle w:val="Tijeloteksta"/>
        <w:tabs>
          <w:tab w:pos="1770" w:val="left"/>
          <w:tab w:pos="2490" w:val="left"/>
        </w:tabs>
      </w:pPr>
      <w:r>
        <w:tab/>
      </w:r>
      <w:r w:rsidR="00C36A59">
        <w:tab/>
      </w: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B00D61" w:rsidR="00847CB4">
      <w:pPr>
        <w:numPr>
          <w:ilvl w:val="0"/>
          <w:numId w:val="10"/>
        </w:numPr>
        <w:ind w:firstLine="708" w:left="0"/>
        <w:jc w:val="both"/>
      </w:pPr>
      <w:r>
        <w:t xml:space="preserve">Poziva se zakonski zastupnik dužnika </w:t>
      </w:r>
      <w:r w:rsidR="000B7F27">
        <w:t xml:space="preserve">Antun Kramarić, OIB: 55334998830, </w:t>
      </w:r>
      <w:proofErr w:type="spellStart"/>
      <w:r w:rsidR="000B7F27">
        <w:t>Viškovci</w:t>
      </w:r>
      <w:proofErr w:type="spellEnd"/>
      <w:r w:rsidR="000B7F27">
        <w:t xml:space="preserve">, Nova 7 </w:t>
      </w:r>
      <w:r>
        <w:t xml:space="preserve">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0B7F27">
        <w:rPr>
          <w:b/>
        </w:rPr>
        <w:t>2074</w:t>
      </w:r>
      <w:r>
        <w:rPr>
          <w:b/>
        </w:rPr>
        <w:t>-18</w:t>
      </w:r>
      <w:r>
        <w:t xml:space="preserve"> koji se vodi kod Hrvatske poštanske banke d.d. za stečajnog dužnika </w:t>
      </w:r>
      <w:r w:rsidR="000B7F27" w:rsidRPr="000B7F27">
        <w:rPr>
          <w:b/>
        </w:rPr>
        <w:t xml:space="preserve">FENY j.d.o.o. za usluge i trgovinu, </w:t>
      </w:r>
      <w:proofErr w:type="spellStart"/>
      <w:r w:rsidR="000B7F27" w:rsidRPr="000B7F27">
        <w:rPr>
          <w:b/>
        </w:rPr>
        <w:t>Viškovci</w:t>
      </w:r>
      <w:proofErr w:type="spellEnd"/>
      <w:r w:rsidR="000B7F27" w:rsidRPr="000B7F27">
        <w:rPr>
          <w:b/>
        </w:rPr>
        <w:t>, Nova 7, MBS: 030187501, OIB: 35431624208</w:t>
      </w:r>
      <w:r w:rsidR="000B7F27">
        <w:t xml:space="preserve"> </w:t>
      </w:r>
      <w:r>
        <w:t>(čl. 113 st. 1 Stečajnog zakona – NN 71/15 u vezi s čl. 114 st. 1 SZ).</w:t>
      </w:r>
      <w:r>
        <w:rPr>
          <w:b/>
        </w:rPr>
        <w:t xml:space="preserve"> </w:t>
      </w:r>
      <w:r w:rsidR="00446861"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zakonski zastupnik dužnika </w:t>
      </w:r>
      <w:r w:rsidR="000B7F27">
        <w:t xml:space="preserve">Antun Kramarić, OIB: 55334998830, </w:t>
      </w:r>
      <w:proofErr w:type="spellStart"/>
      <w:r w:rsidR="000B7F27">
        <w:t>Viškovci</w:t>
      </w:r>
      <w:proofErr w:type="spellEnd"/>
      <w:r w:rsidR="000B7F27">
        <w:t xml:space="preserve">, Nova 7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  <w:r>
        <w:t xml:space="preserve">3.    Poziva se zakonski zastupnik dužnika </w:t>
      </w:r>
      <w:r w:rsidR="000B7F27">
        <w:t xml:space="preserve">Antun Kramarić, OIB: 55334998830, </w:t>
      </w:r>
      <w:proofErr w:type="spellStart"/>
      <w:r w:rsidR="000B7F27">
        <w:t>Viškovci</w:t>
      </w:r>
      <w:proofErr w:type="spellEnd"/>
      <w:r w:rsidR="000B7F27">
        <w:t>, Nova 7</w:t>
      </w:r>
      <w:r>
        <w:t>, da u roku od 8 dana od dana primitka ovog zaključka preda sudu, pozivom na gornji broj predmeta, pisano izvješće o financijsko-gospodarskom stanju dužnika u 2 primjerka.</w:t>
      </w:r>
    </w:p>
    <w:p w:rsidRDefault="00847CB4" w:rsidP="00847CB4" w:rsidR="00847CB4">
      <w:pPr>
        <w:ind w:firstLine="720"/>
        <w:jc w:val="both"/>
      </w:pPr>
      <w:r>
        <w:t xml:space="preserve">4. </w:t>
      </w:r>
      <w:r>
        <w:tab/>
        <w:t xml:space="preserve">Ukoliko zakonski zastupnik dužnika </w:t>
      </w:r>
      <w:r w:rsidR="000B7F27">
        <w:t xml:space="preserve">Antun Kramarić, OIB: 55334998830, </w:t>
      </w:r>
      <w:proofErr w:type="spellStart"/>
      <w:r w:rsidR="000B7F27">
        <w:t>Viškovci</w:t>
      </w:r>
      <w:proofErr w:type="spellEnd"/>
      <w:r w:rsidR="000B7F27">
        <w:t xml:space="preserve">, Nova 7 </w:t>
      </w:r>
      <w:r>
        <w:t>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0B7F27" w:rsidP="000B7F27" w:rsidR="000B7F27">
      <w:pPr>
        <w:jc w:val="right"/>
      </w:pPr>
      <w:r>
        <w:t>Poslovni broj: 6 St-2074/18-6</w:t>
      </w:r>
    </w:p>
    <w:p w:rsidRDefault="00847CB4" w:rsidP="00C66F56" w:rsidR="00847CB4">
      <w:pPr>
        <w:jc w:val="right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47CB4" w:rsidP="00847CB4" w:rsidR="00847CB4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0B7F27">
        <w:t xml:space="preserve">Antun Kramarić, OIB: 55334998830, </w:t>
      </w:r>
      <w:proofErr w:type="spellStart"/>
      <w:r w:rsidR="000B7F27">
        <w:t>Viškovci</w:t>
      </w:r>
      <w:proofErr w:type="spellEnd"/>
      <w:r w:rsidR="000B7F27">
        <w:t>, Nova 7</w:t>
      </w:r>
      <w:r>
        <w:t>, da sačini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 xml:space="preserve">U Osijeku </w:t>
      </w:r>
      <w:r w:rsidR="00EF6EA8">
        <w:t>12</w:t>
      </w:r>
      <w:r w:rsidR="00DF2A68">
        <w:t>. prosinca</w:t>
      </w:r>
      <w:r>
        <w:t xml:space="preserve"> 2018.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47CB4" w:rsidP="00DF2A68" w:rsidR="00C36A59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0B7F27">
        <w:t xml:space="preserve">Antun Kramarić, </w:t>
      </w:r>
      <w:proofErr w:type="spellStart"/>
      <w:r w:rsidR="000B7F27">
        <w:t>Viškovci</w:t>
      </w:r>
      <w:proofErr w:type="spellEnd"/>
      <w:r w:rsidR="000B7F27">
        <w:t>, Nova 7</w:t>
      </w:r>
    </w:p>
    <w:p w:rsidRDefault="00C66F56" w:rsidP="00DF2A68" w:rsidR="00C66F56">
      <w:pPr>
        <w:numPr>
          <w:ilvl w:val="0"/>
          <w:numId w:val="11"/>
        </w:numPr>
        <w:jc w:val="both"/>
      </w:pPr>
      <w:r>
        <w:t>dužnik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</w:t>
      </w:r>
      <w:r w:rsidR="000B7F27">
        <w:t>31</w:t>
      </w:r>
      <w:r w:rsidR="00DF2A68">
        <w:t>.1.</w:t>
      </w: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261" w:rsidR="00805261">
      <w:r>
        <w:separator/>
      </w:r>
    </w:p>
  </w:endnote>
  <w:endnote w:id="0" w:type="continuationSeparator">
    <w:p w:rsidRDefault="00805261" w:rsidR="008052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261" w:rsidR="00805261">
      <w:r>
        <w:separator/>
      </w:r>
    </w:p>
  </w:footnote>
  <w:footnote w:id="0" w:type="continuationSeparator">
    <w:p w:rsidRDefault="00805261" w:rsidR="008052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E1687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5AD"/>
    <w:rsid w:val="00006DB7"/>
    <w:rsid w:val="0001202A"/>
    <w:rsid w:val="00015125"/>
    <w:rsid w:val="000209AD"/>
    <w:rsid w:val="0003531D"/>
    <w:rsid w:val="0005396D"/>
    <w:rsid w:val="00067947"/>
    <w:rsid w:val="00070ED6"/>
    <w:rsid w:val="00086232"/>
    <w:rsid w:val="00090ED3"/>
    <w:rsid w:val="000B7197"/>
    <w:rsid w:val="000B7F27"/>
    <w:rsid w:val="000C20F1"/>
    <w:rsid w:val="000C7F37"/>
    <w:rsid w:val="000E414B"/>
    <w:rsid w:val="000F0F5F"/>
    <w:rsid w:val="000F22FF"/>
    <w:rsid w:val="00103E3D"/>
    <w:rsid w:val="00121E7F"/>
    <w:rsid w:val="001275BF"/>
    <w:rsid w:val="0015548F"/>
    <w:rsid w:val="0016016C"/>
    <w:rsid w:val="00163019"/>
    <w:rsid w:val="001635ED"/>
    <w:rsid w:val="0016527F"/>
    <w:rsid w:val="001742E1"/>
    <w:rsid w:val="0019752C"/>
    <w:rsid w:val="001A0170"/>
    <w:rsid w:val="001A6201"/>
    <w:rsid w:val="001D1282"/>
    <w:rsid w:val="001D29AD"/>
    <w:rsid w:val="001E3445"/>
    <w:rsid w:val="001E75FC"/>
    <w:rsid w:val="002142C7"/>
    <w:rsid w:val="0021564C"/>
    <w:rsid w:val="00215870"/>
    <w:rsid w:val="00222FFA"/>
    <w:rsid w:val="00223C8E"/>
    <w:rsid w:val="00252C63"/>
    <w:rsid w:val="00255E1A"/>
    <w:rsid w:val="00257B3A"/>
    <w:rsid w:val="00275BD0"/>
    <w:rsid w:val="00291B9C"/>
    <w:rsid w:val="002A6867"/>
    <w:rsid w:val="002B33D4"/>
    <w:rsid w:val="002C6560"/>
    <w:rsid w:val="002D0C75"/>
    <w:rsid w:val="002F795A"/>
    <w:rsid w:val="002F79FD"/>
    <w:rsid w:val="00313F98"/>
    <w:rsid w:val="003258FC"/>
    <w:rsid w:val="00325955"/>
    <w:rsid w:val="00327B99"/>
    <w:rsid w:val="003323E1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22CA4"/>
    <w:rsid w:val="00437C35"/>
    <w:rsid w:val="00446861"/>
    <w:rsid w:val="00451DD6"/>
    <w:rsid w:val="00463C76"/>
    <w:rsid w:val="00470B34"/>
    <w:rsid w:val="00472AB7"/>
    <w:rsid w:val="004806AD"/>
    <w:rsid w:val="00483C8C"/>
    <w:rsid w:val="004971E9"/>
    <w:rsid w:val="00497410"/>
    <w:rsid w:val="004A3A2C"/>
    <w:rsid w:val="004A6AAF"/>
    <w:rsid w:val="004A7B80"/>
    <w:rsid w:val="004B741D"/>
    <w:rsid w:val="004C7156"/>
    <w:rsid w:val="004E5065"/>
    <w:rsid w:val="00500BBD"/>
    <w:rsid w:val="00517249"/>
    <w:rsid w:val="005376B1"/>
    <w:rsid w:val="00540F2F"/>
    <w:rsid w:val="0055624C"/>
    <w:rsid w:val="005B403D"/>
    <w:rsid w:val="005D1142"/>
    <w:rsid w:val="005E5D90"/>
    <w:rsid w:val="00607E75"/>
    <w:rsid w:val="006139EC"/>
    <w:rsid w:val="006178E4"/>
    <w:rsid w:val="006235FB"/>
    <w:rsid w:val="00626B1D"/>
    <w:rsid w:val="00640CEF"/>
    <w:rsid w:val="006772E4"/>
    <w:rsid w:val="006826C2"/>
    <w:rsid w:val="006837ED"/>
    <w:rsid w:val="006A2081"/>
    <w:rsid w:val="006A2408"/>
    <w:rsid w:val="006A56C2"/>
    <w:rsid w:val="006D606B"/>
    <w:rsid w:val="006E35F4"/>
    <w:rsid w:val="006F210D"/>
    <w:rsid w:val="007069CA"/>
    <w:rsid w:val="0071683B"/>
    <w:rsid w:val="007242CD"/>
    <w:rsid w:val="00725641"/>
    <w:rsid w:val="0072710A"/>
    <w:rsid w:val="0074657E"/>
    <w:rsid w:val="0074711B"/>
    <w:rsid w:val="00754884"/>
    <w:rsid w:val="00770E51"/>
    <w:rsid w:val="00786B50"/>
    <w:rsid w:val="00786F1E"/>
    <w:rsid w:val="00795D52"/>
    <w:rsid w:val="007A7E59"/>
    <w:rsid w:val="007B663B"/>
    <w:rsid w:val="007C1241"/>
    <w:rsid w:val="007C3FEE"/>
    <w:rsid w:val="00805261"/>
    <w:rsid w:val="0080666F"/>
    <w:rsid w:val="00833ACB"/>
    <w:rsid w:val="00845777"/>
    <w:rsid w:val="008474E3"/>
    <w:rsid w:val="00847CB4"/>
    <w:rsid w:val="0085153E"/>
    <w:rsid w:val="00857D02"/>
    <w:rsid w:val="008713C8"/>
    <w:rsid w:val="00872225"/>
    <w:rsid w:val="008737C5"/>
    <w:rsid w:val="008763AA"/>
    <w:rsid w:val="0088689D"/>
    <w:rsid w:val="008A0787"/>
    <w:rsid w:val="008B3CD2"/>
    <w:rsid w:val="008E16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44B6"/>
    <w:rsid w:val="009B61F0"/>
    <w:rsid w:val="009C13EB"/>
    <w:rsid w:val="009D2654"/>
    <w:rsid w:val="00A025E8"/>
    <w:rsid w:val="00A07A4E"/>
    <w:rsid w:val="00A07AC6"/>
    <w:rsid w:val="00A14779"/>
    <w:rsid w:val="00A27295"/>
    <w:rsid w:val="00A402F9"/>
    <w:rsid w:val="00A45AC5"/>
    <w:rsid w:val="00A46565"/>
    <w:rsid w:val="00A55821"/>
    <w:rsid w:val="00A91ED3"/>
    <w:rsid w:val="00A94138"/>
    <w:rsid w:val="00A96A2B"/>
    <w:rsid w:val="00AB56F9"/>
    <w:rsid w:val="00AD24AA"/>
    <w:rsid w:val="00AD76C3"/>
    <w:rsid w:val="00AF787C"/>
    <w:rsid w:val="00B00D61"/>
    <w:rsid w:val="00B11D59"/>
    <w:rsid w:val="00B22918"/>
    <w:rsid w:val="00B27C25"/>
    <w:rsid w:val="00B3175E"/>
    <w:rsid w:val="00B41F79"/>
    <w:rsid w:val="00B54B7E"/>
    <w:rsid w:val="00B84F0F"/>
    <w:rsid w:val="00B87197"/>
    <w:rsid w:val="00B923EB"/>
    <w:rsid w:val="00BB6C93"/>
    <w:rsid w:val="00BC33DE"/>
    <w:rsid w:val="00BE009D"/>
    <w:rsid w:val="00BF6F99"/>
    <w:rsid w:val="00BF7940"/>
    <w:rsid w:val="00C017B5"/>
    <w:rsid w:val="00C113F2"/>
    <w:rsid w:val="00C15361"/>
    <w:rsid w:val="00C26291"/>
    <w:rsid w:val="00C3548B"/>
    <w:rsid w:val="00C36A59"/>
    <w:rsid w:val="00C4707F"/>
    <w:rsid w:val="00C55A60"/>
    <w:rsid w:val="00C62F81"/>
    <w:rsid w:val="00C66F56"/>
    <w:rsid w:val="00C9197B"/>
    <w:rsid w:val="00C96F57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9548E"/>
    <w:rsid w:val="00DA2063"/>
    <w:rsid w:val="00DC7BF5"/>
    <w:rsid w:val="00DD2365"/>
    <w:rsid w:val="00DE3087"/>
    <w:rsid w:val="00DE58F9"/>
    <w:rsid w:val="00DF2A68"/>
    <w:rsid w:val="00E1321F"/>
    <w:rsid w:val="00E15F48"/>
    <w:rsid w:val="00E16539"/>
    <w:rsid w:val="00E33E37"/>
    <w:rsid w:val="00E34D3B"/>
    <w:rsid w:val="00E430E2"/>
    <w:rsid w:val="00E4508D"/>
    <w:rsid w:val="00E55AA4"/>
    <w:rsid w:val="00E571DE"/>
    <w:rsid w:val="00E73CF8"/>
    <w:rsid w:val="00E75D52"/>
    <w:rsid w:val="00E76A04"/>
    <w:rsid w:val="00E91BC9"/>
    <w:rsid w:val="00E9392A"/>
    <w:rsid w:val="00EB3D75"/>
    <w:rsid w:val="00EC7AC7"/>
    <w:rsid w:val="00ED0232"/>
    <w:rsid w:val="00ED3737"/>
    <w:rsid w:val="00ED3F10"/>
    <w:rsid w:val="00EF2B67"/>
    <w:rsid w:val="00EF6EA8"/>
    <w:rsid w:val="00F23FA1"/>
    <w:rsid w:val="00F27F6F"/>
    <w:rsid w:val="00F306C1"/>
    <w:rsid w:val="00F435F7"/>
    <w:rsid w:val="00F44029"/>
    <w:rsid w:val="00F4731D"/>
    <w:rsid w:val="00F55EB2"/>
    <w:rsid w:val="00F618C3"/>
    <w:rsid w:val="00F733E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B29D5"/>
    <w:rsid w:val="00FC2FB3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E16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E16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6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6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6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E16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E16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6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6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6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2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2074</izvorni_sadrzaj>
    <derivirana_varijabla naziv="DomainObject.Predmet.Broj_1">2074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2018.</izvorni_sadrzaj>
    <derivirana_varijabla naziv="DomainObject.Predmet.DatumOsnivanja_1">6.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St-2074/2018</izvorni_sadrzaj>
    <derivirana_varijabla naziv="DomainObject.Predmet.OznakaBroj_1">St-2074/2018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FENY j.d.o.o. za usluge i trgovinu</izvorni_sadrzaj>
    <derivirana_varijabla naziv="DomainObject.Predmet.ProtustrankaFormated_1">  FENY j.d.o.o. za usluge i trgovinu</derivirana_varijabla>
  </DomainObject.Predmet.ProtustrankaFormated>
  <DomainObject.Predmet.ProtustrankaFormatedOIB>
    <izvorni_sadrzaj>  FENY j.d.o.o. za usluge i trgovinu, OIB 35431624208</izvorni_sadrzaj>
    <derivirana_varijabla naziv="DomainObject.Predmet.ProtustrankaFormatedOIB_1">  FENY j.d.o.o. za usluge i trgovinu, OIB 35431624208</derivirana_varijabla>
  </DomainObject.Predmet.ProtustrankaFormatedOIB>
  <DomainObject.Predmet.ProtustrankaFormatedWithAdress>
    <izvorni_sadrzaj> FENY j.d.o.o. za usluge i trgovinu, Nova 7, 31401 Viškovci</izvorni_sadrzaj>
    <derivirana_varijabla naziv="DomainObject.Predmet.ProtustrankaFormatedWithAdress_1"> FENY j.d.o.o. za usluge i trgovinu, Nova 7, 31401 Viškovci</derivirana_varijabla>
  </DomainObject.Predmet.ProtustrankaFormatedWithAdress>
  <DomainObject.Predmet.ProtustrankaFormatedWithAdressOIB>
    <izvorni_sadrzaj> FENY j.d.o.o. za usluge i trgovinu, OIB 35431624208, Nova 7, 31401 Viškovci</izvorni_sadrzaj>
    <derivirana_varijabla naziv="DomainObject.Predmet.ProtustrankaFormatedWithAdressOIB_1"> FENY j.d.o.o. za usluge i trgovinu, OIB 35431624208, Nova 7, 31401 Viškovci</derivirana_varijabla>
  </DomainObject.Predmet.ProtustrankaFormatedWithAdressOIB>
  <DomainObject.Predmet.ProtustrankaWithAdress>
    <izvorni_sadrzaj>FENY j.d.o.o. za usluge i trgovinu Nova 7, 31401 Viškovci</izvorni_sadrzaj>
    <derivirana_varijabla naziv="DomainObject.Predmet.ProtustrankaWithAdress_1">FENY j.d.o.o. za usluge i trgovinu Nova 7, 31401 Viškovci</derivirana_varijabla>
  </DomainObject.Predmet.ProtustrankaWithAdress>
  <DomainObject.Predmet.ProtustrankaWithAdressOIB>
    <izvorni_sadrzaj>FENY j.d.o.o. za usluge i trgovinu, OIB 35431624208, Nova 7, 31401 Viškovci</izvorni_sadrzaj>
    <derivirana_varijabla naziv="DomainObject.Predmet.ProtustrankaWithAdressOIB_1">FENY j.d.o.o. za usluge i trgovinu, OIB 35431624208, Nova 7, 31401 Viškovci</derivirana_varijabla>
  </DomainObject.Predmet.ProtustrankaWithAdressOIB>
  <DomainObject.Predmet.ProtustrankaNazivFormated>
    <izvorni_sadrzaj>FENY j.d.o.o. za usluge i trgovinu</izvorni_sadrzaj>
    <derivirana_varijabla naziv="DomainObject.Predmet.ProtustrankaNazivFormated_1">FENY j.d.o.o. za usluge i trgovinu</derivirana_varijabla>
  </DomainObject.Predmet.ProtustrankaNazivFormated>
  <DomainObject.Predmet.ProtustrankaNazivFormatedOIB>
    <izvorni_sadrzaj>FENY j.d.o.o. za usluge i trgovinu, OIB 35431624208</izvorni_sadrzaj>
    <derivirana_varijabla naziv="DomainObject.Predmet.ProtustrankaNazivFormatedOIB_1">FENY j.d.o.o. za usluge i trgovinu, OIB 35431624208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FENY j.d.o.o. za usluge i trgovinu</item>
    </izvorni_sadrzaj>
    <derivirana_varijabla naziv="DomainObject.Predmet.ProtuStrankaListFormated_1">
      <item>FENY j.d.o.o. za usluge i trgovinu</item>
    </derivirana_varijabla>
  </DomainObject.Predmet.ProtuStrankaListFormated>
  <DomainObject.Predmet.ProtuStrankaListFormatedOIB>
    <izvorni_sadrzaj>
      <item>FENY j.d.o.o. za usluge i trgovinu, OIB 35431624208</item>
    </izvorni_sadrzaj>
    <derivirana_varijabla naziv="DomainObject.Predmet.ProtuStrankaListFormatedOIB_1">
      <item>FENY j.d.o.o. za usluge i trgovinu, OIB 35431624208</item>
    </derivirana_varijabla>
  </DomainObject.Predmet.ProtuStrankaListFormatedOIB>
  <DomainObject.Predmet.ProtuStrankaListFormatedWithAdress>
    <izvorni_sadrzaj>
      <item>FENY j.d.o.o. za usluge i trgovinu, Nova 7, 31401 Viškovci</item>
    </izvorni_sadrzaj>
    <derivirana_varijabla naziv="DomainObject.Predmet.ProtuStrankaListFormatedWithAdress_1">
      <item>FENY j.d.o.o. za usluge i trgovinu, Nova 7, 31401 Viškovci</item>
    </derivirana_varijabla>
  </DomainObject.Predmet.ProtuStrankaListFormatedWithAdress>
  <DomainObject.Predmet.ProtuStrankaListFormatedWithAdressOIB>
    <izvorni_sadrzaj>
      <item>FENY j.d.o.o. za usluge i trgovinu, OIB 35431624208, Nova 7, 31401 Viškovci</item>
    </izvorni_sadrzaj>
    <derivirana_varijabla naziv="DomainObject.Predmet.ProtuStrankaListFormatedWithAdressOIB_1">
      <item>FENY j.d.o.o. za usluge i trgovinu, OIB 35431624208, Nova 7, 31401 Viškovci</item>
    </derivirana_varijabla>
  </DomainObject.Predmet.ProtuStrankaListFormatedWithAdressOIB>
  <DomainObject.Predmet.ProtuStrankaListNazivFormated>
    <izvorni_sadrzaj>
      <item>FENY j.d.o.o. za usluge i trgovinu</item>
    </izvorni_sadrzaj>
    <derivirana_varijabla naziv="DomainObject.Predmet.ProtuStrankaListNazivFormated_1">
      <item>FENY j.d.o.o. za usluge i trgovinu</item>
    </derivirana_varijabla>
  </DomainObject.Predmet.ProtuStrankaListNazivFormated>
  <DomainObject.Predmet.ProtuStrankaListNazivFormatedOIB>
    <izvorni_sadrzaj>
      <item>FENY j.d.o.o. za usluge i trgovinu, OIB 35431624208</item>
    </izvorni_sadrzaj>
    <derivirana_varijabla naziv="DomainObject.Predmet.ProtuStrankaListNazivFormatedOIB_1">
      <item>FENY j.d.o.o. za usluge i trgovinu, OIB 35431624208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FENY j.d.o.o. za usluge i trgovinu</izvorni_sadrzaj>
    <derivirana_varijabla naziv="DomainObject.Predmet.ProtustrankaIDrugi_1">FENY j.d.o.o. za usluge i trgovinu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FENY j.d.o.o. za usluge i trgovinu, OIB 35431624208, Nova 7, 31401 Viškovci</izvorni_sadrzaj>
    <derivirana_varijabla naziv="DomainObject.Predmet.ProtustrankaIDrugiAdressOIB_1">FENY j.d.o.o. za usluge i trgovinu, OIB 35431624208, Nova 7, 31401 Viškovci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FENY j.d.o.o. za usluge i trgovinu</item>
      <item>RH MF Porezna uprava</item>
    </izvorni_sadrzaj>
    <derivirana_varijabla naziv="DomainObject.Predmet.SudioniciListNaziv_1">
      <item>FENY j.d.o.o. za usluge i trgovinu</item>
      <item>RH MF Porezna uprava</item>
    </derivirana_varijabla>
  </DomainObject.Predmet.SudioniciListNaziv>
  <DomainObject.Predmet.SudioniciListAdressOIB>
    <izvorni_sadrzaj>
      <item>FENY j.d.o.o. za usluge i trgovinu, OIB 35431624208, Nova 7,31401 Viškovci</item>
      <item>RH MF Porezna uprava, OIB 18683136487</item>
    </izvorni_sadrzaj>
    <derivirana_varijabla naziv="DomainObject.Predmet.SudioniciListAdressOIB_1">
      <item>FENY j.d.o.o. za usluge i trgovinu, OIB 35431624208, Nova 7,31401 Viškovci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35431624208</item>
      <item>, OIB 18683136487</item>
    </izvorni_sadrzaj>
    <derivirana_varijabla naziv="DomainObject.Predmet.SudioniciListNazivOIB_1">
      <item>, OIB 35431624208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95B4DC-ED7F-448A-8B9F-8976306D00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488</properties:Words>
  <properties:Characters>2413</properties:Characters>
  <properties:Lines>126</properties:Lines>
  <properties:Paragraphs>26</properties:Paragraphs>
  <properties:TotalTime>157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2018-12-12T13:08:00Z</cp:lastPrinted>
  <dcterms:modified xmlns:xsi="http://www.w3.org/2001/XMLSchema-instance" xsi:type="dcterms:W3CDTF">2018-12-12T13:09:00Z</dcterms:modified>
  <cp:revision>76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