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64a2" w14:paraId="2b664a2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5B77CF">
        <w:rPr>
          <w:rFonts w:cs="Times New Roman"/>
          <w:b/>
        </w:rPr>
        <w:t>562</w:t>
      </w:r>
      <w:r>
        <w:rPr>
          <w:rFonts w:cs="Times New Roman"/>
          <w:b/>
        </w:rPr>
        <w:t>/2016</w:t>
      </w:r>
      <w:r w:rsidR="00607F1D">
        <w:rPr>
          <w:rFonts w:cs="Times New Roman"/>
          <w:b/>
        </w:rPr>
        <w:t>-</w:t>
      </w:r>
      <w:r w:rsidR="0092756B">
        <w:rPr>
          <w:rFonts w:cs="Times New Roman"/>
          <w:b/>
        </w:rPr>
        <w:t>57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2756B" w:rsidP="00947E88" w:rsidR="009275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5B77CF" w:rsidRPr="005B77CF">
        <w:rPr>
          <w:rFonts w:cs="Times New Roman" w:eastAsia="Times New Roman"/>
          <w:lang w:eastAsia="hr-HR"/>
        </w:rPr>
        <w:t>CEFRANK d.o.o. "u stečaju", Blato, Ulica 69 br. 1 OIB: 96458399581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02725" w:rsidRPr="00C02725">
        <w:rPr>
          <w:rFonts w:cs="Times New Roman" w:eastAsia="Times New Roman"/>
          <w:lang w:eastAsia="hr-HR"/>
        </w:rPr>
        <w:t>Perica Mitrović, Osijek, Kardinala A. Stepinca 35, OIB: 29538074286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92756B">
        <w:rPr>
          <w:rFonts w:cs="Times New Roman" w:eastAsia="Times New Roman"/>
          <w:lang w:eastAsia="hr-HR"/>
        </w:rPr>
        <w:t>26. rujna</w:t>
      </w:r>
      <w:r>
        <w:rPr>
          <w:rFonts w:cs="Times New Roman" w:eastAsia="Times New Roman"/>
          <w:lang w:eastAsia="hr-HR"/>
        </w:rPr>
        <w:t xml:space="preserve"> 201</w:t>
      </w:r>
      <w:r w:rsidR="0092756B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2756B" w:rsidP="0092756B" w:rsidR="0092756B" w:rsidRPr="0092756B">
      <w:pPr>
        <w:spacing w:after="0"/>
        <w:jc w:val="both"/>
        <w:rPr>
          <w:rFonts w:cs="Times New Roman"/>
          <w:b/>
        </w:rPr>
      </w:pPr>
    </w:p>
    <w:p w:rsidRDefault="0092756B" w:rsidP="0092756B" w:rsidR="0092756B" w:rsidRPr="0092756B">
      <w:pPr>
        <w:spacing w:after="0"/>
        <w:jc w:val="center"/>
        <w:rPr>
          <w:rFonts w:cs="Times New Roman"/>
          <w:b/>
        </w:rPr>
      </w:pPr>
      <w:r w:rsidRPr="0092756B">
        <w:rPr>
          <w:rFonts w:cs="Times New Roman"/>
          <w:b/>
        </w:rPr>
        <w:t>r i j e š i o     j e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  <w:r w:rsidRPr="0092756B">
        <w:rPr>
          <w:rFonts w:cs="Times New Roman"/>
        </w:rPr>
        <w:t xml:space="preserve">Odbacuje se prijava tražbine vjerovnika </w:t>
      </w:r>
      <w:r>
        <w:rPr>
          <w:rFonts w:cs="Times New Roman"/>
        </w:rPr>
        <w:t>FRANKO CETINIĆ, Ujedinjeno kraljevstvo, West Wycombe, Bradenham road 113, OIB: 16430322622</w:t>
      </w:r>
      <w:r w:rsidRPr="0092756B">
        <w:rPr>
          <w:rFonts w:cs="Times New Roman"/>
        </w:rPr>
        <w:t>.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92756B" w:rsidR="0092756B" w:rsidRPr="0092756B">
      <w:pPr>
        <w:spacing w:after="0"/>
        <w:jc w:val="center"/>
        <w:rPr>
          <w:rFonts w:cs="Times New Roman"/>
          <w:b/>
        </w:rPr>
      </w:pPr>
      <w:r w:rsidRPr="0092756B">
        <w:rPr>
          <w:rFonts w:cs="Times New Roman"/>
          <w:b/>
        </w:rPr>
        <w:t>Obrazloženje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3B4FD7" w:rsidR="0092756B" w:rsidRP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Podneskom poslanim preporučeno poštom 12. travnja</w:t>
      </w:r>
      <w:r w:rsidRPr="0092756B">
        <w:rPr>
          <w:rFonts w:cs="Times New Roman"/>
        </w:rPr>
        <w:t xml:space="preserve"> 2007. </w:t>
      </w:r>
      <w:r>
        <w:rPr>
          <w:rFonts w:cs="Times New Roman"/>
        </w:rPr>
        <w:t>g</w:t>
      </w:r>
      <w:r w:rsidRPr="0092756B">
        <w:rPr>
          <w:rFonts w:cs="Times New Roman"/>
        </w:rPr>
        <w:t>odine</w:t>
      </w:r>
      <w:r>
        <w:rPr>
          <w:rFonts w:cs="Times New Roman"/>
        </w:rPr>
        <w:t xml:space="preserve"> (list spisa 453)</w:t>
      </w:r>
      <w:r w:rsidRPr="0092756B">
        <w:rPr>
          <w:rFonts w:cs="Times New Roman"/>
        </w:rPr>
        <w:t xml:space="preserve"> </w:t>
      </w:r>
      <w:r>
        <w:rPr>
          <w:rFonts w:cs="Times New Roman"/>
        </w:rPr>
        <w:t>punomoćnik Neven Grdinić, odvjetnik iz Golubić i partneri odvjetničko društvo j.t.d. je obavijestio sud da je Franko Cetnić prijavio svoju tražbinu prema stečajnom dužniku i prijavu podnio stečajnom upravitelju. Stečajni upravitelj je podneskom poslanim preporučeno poštom 08. svib</w:t>
      </w:r>
      <w:r w:rsidRPr="0092756B">
        <w:rPr>
          <w:rFonts w:cs="Times New Roman"/>
        </w:rPr>
        <w:t>nja 2007. Godine (list spisa 45</w:t>
      </w:r>
      <w:r>
        <w:rPr>
          <w:rFonts w:cs="Times New Roman"/>
        </w:rPr>
        <w:t>4</w:t>
      </w:r>
      <w:r w:rsidRPr="0092756B">
        <w:rPr>
          <w:rFonts w:cs="Times New Roman"/>
        </w:rPr>
        <w:t xml:space="preserve">) </w:t>
      </w:r>
      <w:r>
        <w:rPr>
          <w:rFonts w:cs="Times New Roman"/>
        </w:rPr>
        <w:t xml:space="preserve"> izvijestio sud da je 13. travnja 2017.g. zaprimio prijavu tražbine </w:t>
      </w:r>
      <w:r w:rsidRPr="0092756B">
        <w:rPr>
          <w:rFonts w:cs="Times New Roman"/>
        </w:rPr>
        <w:t>FRANKO CETINIĆ, Ujedinjeno kraljevstvo, West Wycombe, Bradenham road 113, OIB: 16430322622</w:t>
      </w:r>
      <w:r>
        <w:rPr>
          <w:rFonts w:cs="Times New Roman"/>
        </w:rPr>
        <w:t xml:space="preserve"> putem punomoćnika </w:t>
      </w:r>
      <w:r w:rsidRPr="0092756B">
        <w:rPr>
          <w:rFonts w:cs="Times New Roman"/>
        </w:rPr>
        <w:t>Golubić i partneri odvjetničko društvo j.t.d.</w:t>
      </w:r>
      <w:r>
        <w:rPr>
          <w:rFonts w:cs="Times New Roman"/>
        </w:rPr>
        <w:t>, ali da je stečaj nad stečajnim dužnikom otvoren 21. ožujka 2016.g.</w:t>
      </w:r>
      <w:r w:rsidR="006E6B65">
        <w:rPr>
          <w:rFonts w:cs="Times New Roman"/>
        </w:rPr>
        <w:t>, te predlaže postupiti po Stečajnom zakonu.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3B4FD7" w:rsidR="0092756B">
      <w:pPr>
        <w:spacing w:after="0"/>
        <w:ind w:firstLine="708"/>
        <w:jc w:val="both"/>
        <w:rPr>
          <w:rFonts w:cs="Times New Roman"/>
        </w:rPr>
      </w:pPr>
      <w:r w:rsidRPr="0092756B">
        <w:rPr>
          <w:rFonts w:cs="Times New Roman"/>
        </w:rPr>
        <w:t xml:space="preserve">U smislu čl. </w:t>
      </w:r>
      <w:r w:rsidR="003B4FD7">
        <w:rPr>
          <w:rFonts w:cs="Times New Roman"/>
        </w:rPr>
        <w:t>129</w:t>
      </w:r>
      <w:r w:rsidRPr="0092756B">
        <w:rPr>
          <w:rFonts w:cs="Times New Roman"/>
        </w:rPr>
        <w:t xml:space="preserve">. Stečajnog zakona (NN </w:t>
      </w:r>
      <w:r w:rsidR="003B4FD7">
        <w:rPr>
          <w:rFonts w:cs="Times New Roman"/>
        </w:rPr>
        <w:t>71/15</w:t>
      </w:r>
      <w:r w:rsidRPr="0092756B">
        <w:rPr>
          <w:rFonts w:cs="Times New Roman"/>
        </w:rPr>
        <w:t xml:space="preserve"> dalje u tekstu: SZ), tražbine se u stečajnom postupku mogu prijaviti </w:t>
      </w:r>
      <w:r w:rsidR="003B4FD7">
        <w:rPr>
          <w:rFonts w:cs="Times New Roman"/>
        </w:rPr>
        <w:t>60 dana od dana objave rješenja o otvaranju stečajnog postupka,</w:t>
      </w:r>
      <w:r w:rsidRPr="0092756B">
        <w:rPr>
          <w:rFonts w:cs="Times New Roman"/>
        </w:rPr>
        <w:t xml:space="preserve"> koje </w:t>
      </w:r>
      <w:r w:rsidR="003B4FD7">
        <w:rPr>
          <w:rFonts w:cs="Times New Roman"/>
        </w:rPr>
        <w:t xml:space="preserve">rješenje </w:t>
      </w:r>
      <w:r w:rsidRPr="0092756B">
        <w:rPr>
          <w:rFonts w:cs="Times New Roman"/>
        </w:rPr>
        <w:t xml:space="preserve">je u ovom predmetu </w:t>
      </w:r>
      <w:r w:rsidR="003B4FD7">
        <w:rPr>
          <w:rFonts w:cs="Times New Roman"/>
        </w:rPr>
        <w:t>objavljeno 21. ožujka 201</w:t>
      </w:r>
      <w:r w:rsidRPr="0092756B">
        <w:rPr>
          <w:rFonts w:cs="Times New Roman"/>
        </w:rPr>
        <w:t xml:space="preserve">6. </w:t>
      </w:r>
      <w:r w:rsidR="003B4FD7">
        <w:rPr>
          <w:rFonts w:cs="Times New Roman"/>
        </w:rPr>
        <w:t>g</w:t>
      </w:r>
      <w:r w:rsidRPr="0092756B">
        <w:rPr>
          <w:rFonts w:cs="Times New Roman"/>
        </w:rPr>
        <w:t>odine</w:t>
      </w:r>
      <w:r w:rsidR="003B4FD7">
        <w:rPr>
          <w:rFonts w:cs="Times New Roman"/>
        </w:rPr>
        <w:t xml:space="preserve"> (poleđina list spisa 33)</w:t>
      </w:r>
      <w:r w:rsidRPr="0092756B">
        <w:rPr>
          <w:rFonts w:cs="Times New Roman"/>
        </w:rPr>
        <w:t>.</w:t>
      </w:r>
    </w:p>
    <w:p w:rsidRDefault="003B4FD7" w:rsidP="0092756B" w:rsidR="003B4FD7">
      <w:pPr>
        <w:spacing w:after="0"/>
        <w:jc w:val="both"/>
        <w:rPr>
          <w:rFonts w:cs="Times New Roman"/>
        </w:rPr>
      </w:pPr>
    </w:p>
    <w:p w:rsidRDefault="003B4FD7" w:rsidP="003B4FD7" w:rsidR="003B4F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Prema čl. 257 st. 6 SZ-a p</w:t>
      </w:r>
      <w:r w:rsidRPr="003B4FD7">
        <w:rPr>
          <w:rFonts w:cs="Times New Roman"/>
        </w:rPr>
        <w:t>rijavu tražbine podnesenu nakon isteka roka za prijavljivanje sud će odbaciti rješenjem.</w:t>
      </w:r>
    </w:p>
    <w:p w:rsidRDefault="003B4FD7" w:rsidP="0092756B" w:rsidR="003B4FD7" w:rsidRPr="0092756B">
      <w:pPr>
        <w:spacing w:after="0"/>
        <w:jc w:val="both"/>
        <w:rPr>
          <w:rFonts w:cs="Times New Roman"/>
        </w:rPr>
      </w:pP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3B4FD7" w:rsidR="0092756B">
      <w:pPr>
        <w:spacing w:after="0"/>
        <w:ind w:firstLine="708"/>
        <w:jc w:val="both"/>
        <w:rPr>
          <w:rFonts w:cs="Times New Roman"/>
        </w:rPr>
      </w:pPr>
      <w:r w:rsidRPr="0092756B">
        <w:rPr>
          <w:rFonts w:cs="Times New Roman"/>
        </w:rPr>
        <w:lastRenderedPageBreak/>
        <w:t xml:space="preserve">Podnesak kojim vjerovnik prijavljuje tražbinu dostavljen je izvan roka od </w:t>
      </w:r>
      <w:r w:rsidR="003B4FD7">
        <w:rPr>
          <w:rFonts w:cs="Times New Roman"/>
        </w:rPr>
        <w:t>60 dana</w:t>
      </w:r>
      <w:r w:rsidRPr="0092756B">
        <w:rPr>
          <w:rFonts w:cs="Times New Roman"/>
        </w:rPr>
        <w:t xml:space="preserve"> od </w:t>
      </w:r>
      <w:r w:rsidR="003B4FD7" w:rsidRPr="003B4FD7">
        <w:rPr>
          <w:rFonts w:cs="Times New Roman"/>
        </w:rPr>
        <w:t>dana objave rješenja o otvaranju stečajnog postupka</w:t>
      </w:r>
      <w:r w:rsidRPr="0092756B">
        <w:rPr>
          <w:rFonts w:cs="Times New Roman"/>
        </w:rPr>
        <w:t>, te je takva prijava tražbine nepravovremena.</w:t>
      </w:r>
    </w:p>
    <w:p w:rsidRDefault="003B4FD7" w:rsidP="003B4FD7" w:rsidR="003B4FD7">
      <w:pPr>
        <w:spacing w:after="0"/>
        <w:ind w:firstLine="708"/>
        <w:jc w:val="both"/>
        <w:rPr>
          <w:rFonts w:cs="Times New Roman"/>
        </w:rPr>
      </w:pPr>
    </w:p>
    <w:p w:rsidRDefault="003B4FD7" w:rsidP="003B4FD7" w:rsidR="003B4FD7" w:rsidRP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Ukoliko se radi o prijavi tražbine nižeg isplatnog reda, sud u ovom stečajnom postupku nije u smislu čl. 257. st. 5 SZ-a poseb</w:t>
      </w:r>
      <w:r w:rsidRPr="003B4FD7">
        <w:rPr>
          <w:rFonts w:cs="Times New Roman"/>
        </w:rPr>
        <w:t>n</w:t>
      </w:r>
      <w:r>
        <w:rPr>
          <w:rFonts w:cs="Times New Roman"/>
        </w:rPr>
        <w:t>o</w:t>
      </w:r>
      <w:r w:rsidRPr="003B4FD7">
        <w:rPr>
          <w:rFonts w:cs="Times New Roman"/>
        </w:rPr>
        <w:t xml:space="preserve"> po</w:t>
      </w:r>
      <w:r>
        <w:rPr>
          <w:rFonts w:cs="Times New Roman"/>
        </w:rPr>
        <w:t>zvao vjerovnike nižih isplatnih redova</w:t>
      </w:r>
      <w:r w:rsidRPr="003B4FD7">
        <w:rPr>
          <w:rFonts w:cs="Times New Roman"/>
        </w:rPr>
        <w:t>. U prijavi takvih tražbina treba naznačiti da se radi o tražbini nižega isplatnog reda i redno mjesto na koje vjerovnik ima pravo</w:t>
      </w:r>
      <w:r>
        <w:rPr>
          <w:rFonts w:cs="Times New Roman"/>
        </w:rPr>
        <w:t>.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3B4FD7" w:rsidR="0092756B" w:rsidRPr="0092756B">
      <w:pPr>
        <w:spacing w:after="0"/>
        <w:jc w:val="center"/>
        <w:rPr>
          <w:rFonts w:cs="Times New Roman"/>
        </w:rPr>
      </w:pPr>
      <w:r w:rsidRPr="0092756B">
        <w:rPr>
          <w:rFonts w:cs="Times New Roman"/>
        </w:rPr>
        <w:t>Zbog</w:t>
      </w:r>
      <w:r w:rsidR="003B4FD7">
        <w:rPr>
          <w:rFonts w:cs="Times New Roman"/>
        </w:rPr>
        <w:t xml:space="preserve"> navedenog, na temelju spomenutog propisa</w:t>
      </w:r>
      <w:r w:rsidRPr="0092756B">
        <w:rPr>
          <w:rFonts w:cs="Times New Roman"/>
        </w:rPr>
        <w:t>, odlučeno je kao u izreci.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3B4FD7">
        <w:rPr>
          <w:rFonts w:cs="Times New Roman"/>
          <w:b/>
        </w:rPr>
        <w:t>26. rujna 2017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652F56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="00652F56" w:rsidRPr="00652F56">
        <w:t xml:space="preserve"> </w:t>
      </w:r>
      <w:r w:rsidR="00652F56">
        <w:tab/>
      </w:r>
      <w:r w:rsidR="00652F56" w:rsidRPr="00652F56">
        <w:rPr>
          <w:rFonts w:cs="Times New Roman"/>
        </w:rPr>
        <w:t>punomoćnik Neven Grdinić, odvjetnik iz Golubić i partneri odvjetničko društvo j.t.d.</w:t>
      </w:r>
    </w:p>
    <w:p w:rsidRDefault="00652F56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m</w:t>
      </w:r>
      <w:r w:rsidR="00C02725" w:rsidRPr="00C02725">
        <w:rPr>
          <w:rFonts w:cs="Times New Roman"/>
        </w:rPr>
        <w:t>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D7C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92756B" w:rsidRPr="0092756B">
          <w:t>Posl.br. 18 St-562/2016-57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0579E3"/>
    <w:rsid w:val="00100092"/>
    <w:rsid w:val="00114516"/>
    <w:rsid w:val="00133B47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85A04"/>
    <w:rsid w:val="00385F22"/>
    <w:rsid w:val="00390E50"/>
    <w:rsid w:val="003B4FD7"/>
    <w:rsid w:val="003B73A7"/>
    <w:rsid w:val="003C7027"/>
    <w:rsid w:val="00420347"/>
    <w:rsid w:val="00436DB8"/>
    <w:rsid w:val="00493F22"/>
    <w:rsid w:val="0049699A"/>
    <w:rsid w:val="004E28CF"/>
    <w:rsid w:val="00500F0E"/>
    <w:rsid w:val="00574648"/>
    <w:rsid w:val="005B2D6F"/>
    <w:rsid w:val="005B77CF"/>
    <w:rsid w:val="00607F1D"/>
    <w:rsid w:val="00631CB9"/>
    <w:rsid w:val="00652F56"/>
    <w:rsid w:val="006E6B65"/>
    <w:rsid w:val="00720DCA"/>
    <w:rsid w:val="0075722A"/>
    <w:rsid w:val="00766E59"/>
    <w:rsid w:val="007A3A8F"/>
    <w:rsid w:val="00837D7C"/>
    <w:rsid w:val="00843EEA"/>
    <w:rsid w:val="0085393B"/>
    <w:rsid w:val="00874815"/>
    <w:rsid w:val="008A101C"/>
    <w:rsid w:val="008A465B"/>
    <w:rsid w:val="008B7F97"/>
    <w:rsid w:val="009056C4"/>
    <w:rsid w:val="0092756B"/>
    <w:rsid w:val="00934C3C"/>
    <w:rsid w:val="00947E88"/>
    <w:rsid w:val="00982A24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A3056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D7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D7C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D7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D7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D7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D7C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D7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D7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</izvorni_sadrzaj>
    <derivirana_varijabla naziv="DomainObject.Predmet.OstaliListNazivFormated_1">
      <item>Tihan Hilje</item>
      <item>Bože Jović</item>
      <item>Perica Mitrović, stečajni upravitelj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</izvorni_sadrzaj>
    <derivirana_varijabla naziv="DomainObject.Predmet.OstaliListNazivFormatedOIB_1">
      <item>Tihan Hilje</item>
      <item>Bože Jović</item>
      <item>Perica Mitrović, stečajni upravitelj,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A0DDC-1AB4-4567-B5E0-0E92CBD32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2529</properties:Characters>
  <properties:Lines>80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2017-09-26T11:51:00Z</dcterms:created>
  <dc:creator>Diana Butigan Granić</dc:creator>
  <cp:lastModifiedBy>Katarina Franković</cp:lastModifiedBy>
  <cp:lastPrinted>2017-09-26T11:51:00Z</cp:lastPrinted>
  <dcterms:modified xmlns:xsi="http://www.w3.org/2001/XMLSchema-instance" xsi:type="dcterms:W3CDTF">2017-09-26T11:53:00Z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