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09dc" w14:paraId="f4409dc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51230">
        <w:rPr>
          <w:rFonts w:hAnsi="Times New Roman" w:ascii="Times New Roman"/>
          <w:lang w:val="hr-HR"/>
        </w:rPr>
        <w:t>708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9F3940" w:rsidP="009F3940" w:rsidR="009F3940" w:rsidRPr="009F3940">
      <w:pPr>
        <w:jc w:val="center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9F3940" w:rsidP="009F3940" w:rsidR="009F3940" w:rsidRPr="009F394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11731">
        <w:rPr>
          <w:rFonts w:hAnsi="Times New Roman" w:ascii="Times New Roman"/>
          <w:szCs w:val="24"/>
          <w:lang w:val="hr-HR"/>
        </w:rPr>
        <w:t>GRILJA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F11731">
        <w:rPr>
          <w:rFonts w:hAnsi="Times New Roman" w:ascii="Times New Roman"/>
          <w:szCs w:val="24"/>
          <w:lang w:val="hr-HR"/>
        </w:rPr>
        <w:t>o.o., Kaštel Novi, Žrtava Rata 9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F11731">
        <w:rPr>
          <w:rFonts w:hAnsi="Times New Roman" w:ascii="Times New Roman"/>
          <w:szCs w:val="24"/>
          <w:lang w:val="hr-HR"/>
        </w:rPr>
        <w:t>65715124422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9155CA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F11731" w:rsidRPr="00F11731">
        <w:rPr>
          <w:rFonts w:hAnsi="Times New Roman" w:ascii="Times New Roman"/>
          <w:szCs w:val="24"/>
          <w:lang w:val="en-GB"/>
        </w:rPr>
        <w:t xml:space="preserve">GRILJA </w:t>
      </w:r>
      <w:proofErr w:type="spellStart"/>
      <w:r w:rsidR="00F11731" w:rsidRPr="00F11731">
        <w:rPr>
          <w:rFonts w:hAnsi="Times New Roman" w:ascii="Times New Roman"/>
          <w:szCs w:val="24"/>
          <w:lang w:val="en-GB"/>
        </w:rPr>
        <w:t>d.o.o</w:t>
      </w:r>
      <w:proofErr w:type="spellEnd"/>
      <w:r w:rsidR="00F11731" w:rsidRPr="00F11731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F11731" w:rsidRPr="00F11731">
        <w:rPr>
          <w:rFonts w:hAnsi="Times New Roman" w:ascii="Times New Roman"/>
          <w:szCs w:val="24"/>
          <w:lang w:val="en-GB"/>
        </w:rPr>
        <w:t>Kaštel</w:t>
      </w:r>
      <w:proofErr w:type="spellEnd"/>
      <w:r w:rsidR="00F11731" w:rsidRPr="00F11731">
        <w:rPr>
          <w:rFonts w:hAnsi="Times New Roman" w:ascii="Times New Roman"/>
          <w:szCs w:val="24"/>
          <w:lang w:val="en-GB"/>
        </w:rPr>
        <w:t xml:space="preserve"> Novi, </w:t>
      </w:r>
      <w:proofErr w:type="spellStart"/>
      <w:r w:rsidR="00F11731" w:rsidRPr="00F11731">
        <w:rPr>
          <w:rFonts w:hAnsi="Times New Roman" w:ascii="Times New Roman"/>
          <w:szCs w:val="24"/>
          <w:lang w:val="en-GB"/>
        </w:rPr>
        <w:t>Žrtava</w:t>
      </w:r>
      <w:proofErr w:type="spellEnd"/>
      <w:r w:rsidR="00F11731" w:rsidRPr="00F11731">
        <w:rPr>
          <w:rFonts w:hAnsi="Times New Roman" w:ascii="Times New Roman"/>
          <w:szCs w:val="24"/>
          <w:lang w:val="en-GB"/>
        </w:rPr>
        <w:t xml:space="preserve"> Rata 9, OIB: 65715124422</w:t>
      </w:r>
      <w:r w:rsidR="00F11731">
        <w:rPr>
          <w:rFonts w:hAnsi="Times New Roman" w:ascii="Times New Roman"/>
          <w:szCs w:val="24"/>
          <w:lang w:val="en-GB"/>
        </w:rPr>
        <w:t xml:space="preserve">. </w:t>
      </w:r>
      <w:r w:rsidR="009155CA">
        <w:rPr>
          <w:rFonts w:hAnsi="Times New Roman" w:ascii="Times New Roman"/>
          <w:szCs w:val="24"/>
        </w:rPr>
        <w:t>Skraćeni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DB461B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DB461B">
        <w:rPr>
          <w:rFonts w:hAnsi="Times New Roman" w:ascii="Times New Roman"/>
          <w:szCs w:val="24"/>
          <w:highlight w:val="green"/>
        </w:rPr>
        <w:t>00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DB461B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DB461B" w:rsidRPr="00DB461B">
        <w:rPr>
          <w:rFonts w:hAnsi="Times New Roman" w:ascii="Times New Roman"/>
        </w:rPr>
        <w:t>Zdenko Krstić, dipl. pravnik iz Osijeka, Županijska 2, OIB: 13827089798</w:t>
      </w:r>
      <w:r w:rsidR="00DB461B">
        <w:rPr>
          <w:rFonts w:hAnsi="Times New Roman" w:ascii="Times New Roman"/>
        </w:rPr>
        <w:t>.</w:t>
      </w:r>
    </w:p>
    <w:p w:rsidRDefault="00153FD0" w:rsidP="00153FD0" w:rsidR="00153FD0" w:rsidRPr="00DB46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C274A" w:rsidR="007C274A" w:rsidRPr="00F1173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1731">
        <w:rPr>
          <w:rFonts w:hAnsi="Times New Roman" w:ascii="Times New Roman"/>
          <w:szCs w:val="24"/>
          <w:lang w:val="hr-HR"/>
        </w:rPr>
        <w:t xml:space="preserve">Zaključuje se </w:t>
      </w:r>
      <w:r w:rsidR="009155CA">
        <w:rPr>
          <w:rFonts w:hAnsi="Times New Roman" w:ascii="Times New Roman"/>
          <w:szCs w:val="24"/>
          <w:lang w:val="hr-HR"/>
        </w:rPr>
        <w:t xml:space="preserve">skraćeni </w:t>
      </w:r>
      <w:r w:rsidRPr="00F1173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F11731">
        <w:rPr>
          <w:rFonts w:hAnsi="Times New Roman" w:ascii="Times New Roman"/>
          <w:szCs w:val="24"/>
        </w:rPr>
        <w:t xml:space="preserve"> </w:t>
      </w:r>
      <w:r w:rsidR="00F11731" w:rsidRPr="00F11731">
        <w:rPr>
          <w:rFonts w:hAnsi="Times New Roman" w:ascii="Times New Roman"/>
          <w:szCs w:val="24"/>
        </w:rPr>
        <w:t xml:space="preserve">GRILJA </w:t>
      </w:r>
      <w:proofErr w:type="spellStart"/>
      <w:r w:rsidR="00F11731" w:rsidRPr="00F11731">
        <w:rPr>
          <w:rFonts w:hAnsi="Times New Roman" w:ascii="Times New Roman"/>
          <w:szCs w:val="24"/>
        </w:rPr>
        <w:t>d.o.o</w:t>
      </w:r>
      <w:proofErr w:type="spellEnd"/>
      <w:r w:rsidR="00F11731" w:rsidRPr="00F11731">
        <w:rPr>
          <w:rFonts w:hAnsi="Times New Roman" w:ascii="Times New Roman"/>
          <w:szCs w:val="24"/>
        </w:rPr>
        <w:t xml:space="preserve">., </w:t>
      </w:r>
      <w:proofErr w:type="spellStart"/>
      <w:r w:rsidR="00F11731" w:rsidRPr="00F11731">
        <w:rPr>
          <w:rFonts w:hAnsi="Times New Roman" w:ascii="Times New Roman"/>
          <w:szCs w:val="24"/>
        </w:rPr>
        <w:t>Kaštel</w:t>
      </w:r>
      <w:proofErr w:type="spellEnd"/>
      <w:r w:rsidR="00F11731" w:rsidRPr="00F11731">
        <w:rPr>
          <w:rFonts w:hAnsi="Times New Roman" w:ascii="Times New Roman"/>
          <w:szCs w:val="24"/>
        </w:rPr>
        <w:t xml:space="preserve"> Novi, </w:t>
      </w:r>
      <w:proofErr w:type="spellStart"/>
      <w:r w:rsidR="00F11731" w:rsidRPr="00F11731">
        <w:rPr>
          <w:rFonts w:hAnsi="Times New Roman" w:ascii="Times New Roman"/>
          <w:szCs w:val="24"/>
        </w:rPr>
        <w:t>Žrtava</w:t>
      </w:r>
      <w:proofErr w:type="spellEnd"/>
      <w:r w:rsidR="00F11731" w:rsidRPr="00F11731">
        <w:rPr>
          <w:rFonts w:hAnsi="Times New Roman" w:ascii="Times New Roman"/>
          <w:szCs w:val="24"/>
        </w:rPr>
        <w:t xml:space="preserve"> Rata 9, OIB: 65715124422. </w:t>
      </w:r>
    </w:p>
    <w:p w:rsidRDefault="00F11731" w:rsidP="00F11731" w:rsidR="00F11731" w:rsidRPr="00F1173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</w:t>
      </w:r>
      <w:r w:rsidR="005329EF">
        <w:rPr>
          <w:rFonts w:hAnsi="Times New Roman" w:ascii="Times New Roman"/>
          <w:lang w:val="hr-HR"/>
        </w:rPr>
        <w:lastRenderedPageBreak/>
        <w:t>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DNA: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 xml:space="preserve">2.) Dužnik 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3.) ŽDO Split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6.) Porezna uprava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7.) Stečajnom upravitelju</w:t>
      </w:r>
    </w:p>
    <w:p w:rsidRDefault="009F3940" w:rsidP="009F3940" w:rsidR="009F3940" w:rsidRPr="009F3940">
      <w:pPr>
        <w:jc w:val="both"/>
        <w:rPr>
          <w:rFonts w:hAnsi="Times New Roman" w:ascii="Times New Roman"/>
          <w:szCs w:val="24"/>
          <w:lang w:val="hr-HR"/>
        </w:rPr>
      </w:pPr>
      <w:r w:rsidRPr="009F3940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714DB"/>
    <w:rsid w:val="0022432A"/>
    <w:rsid w:val="00225BA0"/>
    <w:rsid w:val="00297E3C"/>
    <w:rsid w:val="002E6E2A"/>
    <w:rsid w:val="004C5FCE"/>
    <w:rsid w:val="004E4991"/>
    <w:rsid w:val="005329EF"/>
    <w:rsid w:val="00651230"/>
    <w:rsid w:val="007C274A"/>
    <w:rsid w:val="008E319B"/>
    <w:rsid w:val="0090154F"/>
    <w:rsid w:val="009155CA"/>
    <w:rsid w:val="00960A34"/>
    <w:rsid w:val="00981D8E"/>
    <w:rsid w:val="009F3940"/>
    <w:rsid w:val="009F4622"/>
    <w:rsid w:val="00A70E88"/>
    <w:rsid w:val="00A72454"/>
    <w:rsid w:val="00AD5BE5"/>
    <w:rsid w:val="00AE39BC"/>
    <w:rsid w:val="00B436EE"/>
    <w:rsid w:val="00DB461B"/>
    <w:rsid w:val="00DD67A1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3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1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3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1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GRILJA društvo s ograničenom odgovornošću za proizvodnju i montažu metalnih konstrukcija</izvorni_sadrzaj>
    <derivirana_varijabla naziv="DomainObject.Predmet.ProtustrankaFormated_1">  GRILJA društvo s ograničenom odgovornošću za proizvodnju i montažu metalnih konstrukcija</derivirana_varijabla>
  </DomainObject.Predmet.ProtustrankaFormated>
  <DomainObject.Predmet.ProtustrankaFormatedOIB>
    <izvorni_sadrzaj>  GRILJA društvo s ograničenom odgovornošću za proizvodnju i montažu metalnih konstrukcija, OIB 65715124422</izvorni_sadrzaj>
    <derivirana_varijabla naziv="DomainObject.Predmet.ProtustrankaFormatedOIB_1">  GRILJA društvo s ograničenom odgovornošću za proizvodnju i montažu metalnih konstrukcija, OIB 65715124422</derivirana_varijabla>
  </DomainObject.Predmet.ProtustrankaFormatedOIB>
  <DomainObject.Predmet.ProtustrankaFormatedWithAdress>
    <izvorni_sadrzaj> GRILJA društvo s ograničenom odgovornošću za proizvodnju i montažu metalnih konstrukcija, Žrtava Rata 9, 21217 Kaštel Novi</izvorni_sadrzaj>
    <derivirana_varijabla naziv="DomainObject.Predmet.ProtustrankaFormatedWithAdress_1"> GRILJA društvo s ograničenom odgovornošću za proizvodnju i montažu metalnih konstrukcija, Žrtava Rata 9, 21217 Kaštel Novi</derivirana_varijabla>
  </DomainObject.Predmet.ProtustrankaFormatedWithAdress>
  <DomainObject.Predmet.ProtustrankaFormatedWithAdressOIB>
    <izvorni_sadrzaj> GRILJA društvo s ograničenom odgovornošću za proizvodnju i montažu metalnih konstrukcija, OIB 65715124422, Žrtava Rata 9, 21217 Kaštel Novi</izvorni_sadrzaj>
    <derivirana_varijabla naziv="DomainObject.Predmet.ProtustrankaFormatedWithAdressOIB_1"> GRILJA društvo s ograničenom odgovornošću za proizvodnju i montažu metalnih konstrukcija, OIB 65715124422, Žrtava Rata 9, 21217 Kaštel Novi</derivirana_varijabla>
  </DomainObject.Predmet.ProtustrankaFormatedWithAdressOIB>
  <DomainObject.Predmet.ProtustrankaWithAdress>
    <izvorni_sadrzaj>GRILJA društvo s ograničenom odgovornošću za proizvodnju i montažu metalnih konstrukcija Žrtava Rata 9, 21217 Kaštel Novi</izvorni_sadrzaj>
    <derivirana_varijabla naziv="DomainObject.Predmet.ProtustrankaWithAdress_1">GRILJA društvo s ograničenom odgovornošću za proizvodnju i montažu metalnih konstrukcija Žrtava Rata 9, 21217 Kaštel Novi</derivirana_varijabla>
  </DomainObject.Predmet.ProtustrankaWithAdress>
  <DomainObject.Predmet.ProtustrankaWithAdressOIB>
    <izvorni_sadrzaj>GRILJA društvo s ograničenom odgovornošću za proizvodnju i montažu metalnih konstrukcija, OIB 65715124422, Žrtava Rata 9, 21217 Kaštel Novi</izvorni_sadrzaj>
    <derivirana_varijabla naziv="DomainObject.Predmet.ProtustrankaWithAdressOIB_1">GRILJA društvo s ograničenom odgovornošću za proizvodnju i montažu metalnih konstrukcija, OIB 65715124422, Žrtava Rata 9, 21217 Kaštel Novi</derivirana_varijabla>
  </DomainObject.Predmet.ProtustrankaWithAdressOIB>
  <DomainObject.Predmet.ProtustrankaNazivFormated>
    <izvorni_sadrzaj>GRILJA društvo s ograničenom odgovornošću za proizvodnju i montažu metalnih konstrukcija</izvorni_sadrzaj>
    <derivirana_varijabla naziv="DomainObject.Predmet.ProtustrankaNazivFormated_1">GRILJA društvo s ograničenom odgovornošću za proizvodnju i montažu metalnih konstrukcija</derivirana_varijabla>
  </DomainObject.Predmet.ProtustrankaNazivFormated>
  <DomainObject.Predmet.ProtustrankaNazivFormatedOIB>
    <izvorni_sadrzaj>GRILJA društvo s ograničenom odgovornošću za proizvodnju i montažu metalnih konstrukcija, OIB 65715124422</izvorni_sadrzaj>
    <derivirana_varijabla naziv="DomainObject.Predmet.ProtustrankaNazivFormatedOIB_1">GRILJA društvo s ograničenom odgovornošću za proizvodnju i montažu metalnih konstrukcija, OIB 65715124422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45744.16</izvorni_sadrzaj>
    <derivirana_varijabla naziv="DomainObject.Predmet.TrenutnaVrijednost_1">45744.16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GRILJA društvo s ograničenom odgovornošću za proizvodnju i montažu metalnih konstrukcija</item>
    </izvorni_sadrzaj>
    <derivirana_varijabla naziv="DomainObject.Predmet.ProtuStrankaListFormated_1">
      <item>GRILJA društvo s ograničenom odgovornošću za proizvodnju i montažu metalnih konstrukcija</item>
    </derivirana_varijabla>
  </DomainObject.Predmet.ProtuStrankaListFormated>
  <DomainObject.Predmet.ProtuStrankaListFormatedOIB>
    <izvorni_sadrzaj>
      <item>GRILJA društvo s ograničenom odgovornošću za proizvodnju i montažu metalnih konstrukcija, OIB 65715124422</item>
    </izvorni_sadrzaj>
    <derivirana_varijabla naziv="DomainObject.Predmet.ProtuStrankaListFormatedOIB_1">
      <item>GRILJA društvo s ograničenom odgovornošću za proizvodnju i montažu metalnih konstrukcija, OIB 65715124422</item>
    </derivirana_varijabla>
  </DomainObject.Predmet.ProtuStrankaListFormatedOIB>
  <DomainObject.Predmet.ProtuStrankaListFormatedWithAdress>
    <izvorni_sadrzaj>
      <item>GRILJA društvo s ograničenom odgovornošću za proizvodnju i montažu metalnih konstrukcija, Žrtava Rata 9, 21217 Kaštel Novi</item>
    </izvorni_sadrzaj>
    <derivirana_varijabla naziv="DomainObject.Predmet.ProtuStrankaListFormatedWithAdress_1">
      <item>GRILJA društvo s ograničenom odgovornošću za proizvodnju i montažu metalnih konstrukcija, Žrtava Rata 9, 21217 Kaštel Novi</item>
    </derivirana_varijabla>
  </DomainObject.Predmet.ProtuStrankaListFormatedWithAdress>
  <DomainObject.Predmet.ProtuStrankaListFormatedWithAdressOIB>
    <izvorni_sadrzaj>
      <item>GRILJA društvo s ograničenom odgovornošću za proizvodnju i montažu metalnih konstrukcija, OIB 65715124422, Žrtava Rata 9, 21217 Kaštel Novi</item>
    </izvorni_sadrzaj>
    <derivirana_varijabla naziv="DomainObject.Predmet.ProtuStrankaListFormatedWithAdressOIB_1">
      <item>GRILJA društvo s ograničenom odgovornošću za proizvodnju i montažu metalnih konstrukcija, OIB 65715124422, Žrtava Rata 9, 21217 Kaštel Novi</item>
    </derivirana_varijabla>
  </DomainObject.Predmet.ProtuStrankaListFormatedWithAdressOIB>
  <DomainObject.Predmet.ProtuStrankaListNazivFormated>
    <izvorni_sadrzaj>
      <item>GRILJA društvo s ograničenom odgovornošću za proizvodnju i montažu metalnih konstrukcija</item>
    </izvorni_sadrzaj>
    <derivirana_varijabla naziv="DomainObject.Predmet.ProtuStrankaListNazivFormated_1">
      <item>GRILJA društvo s ograničenom odgovornošću za proizvodnju i montažu metalnih konstrukcija</item>
    </derivirana_varijabla>
  </DomainObject.Predmet.ProtuStrankaListNazivFormated>
  <DomainObject.Predmet.ProtuStrankaListNazivFormatedOIB>
    <izvorni_sadrzaj>
      <item>GRILJA društvo s ograničenom odgovornošću za proizvodnju i montažu metalnih konstrukcija, OIB 65715124422</item>
    </izvorni_sadrzaj>
    <derivirana_varijabla naziv="DomainObject.Predmet.ProtuStrankaListNazivFormatedOIB_1">
      <item>GRILJA društvo s ograničenom odgovornošću za proizvodnju i montažu metalnih konstrukcija, OIB 65715124422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GRILJA društvo s ograničenom odgovornošću za proizvodnju i montažu metalnih konstrukcija</izvorni_sadrzaj>
    <derivirana_varijabla naziv="DomainObject.Predmet.ProtustrankaIDrugi_1">GRILJA društvo s ograničenom odgovornošću za proizvodnju i montažu metalnih konstrukcija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GRILJA društvo s ograničenom odgovornošću za proizvodnju i montažu metalnih konstrukcija, OIB 65715124422, Žrtava Rata 9, 21217 Kaštel Novi</izvorni_sadrzaj>
    <derivirana_varijabla naziv="DomainObject.Predmet.ProtustrankaIDrugiAdressOIB_1">GRILJA društvo s ograničenom odgovornošću za proizvodnju i montažu metalnih konstrukcija, OIB 65715124422, Žrtava Rata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GRILJA društvo s ograničenom odgovornošću za proizvodnju i montažu metalnih konstrukcija</item>
      <item>FINANCIJSKA AGENCIJA, RC SPLIT</item>
    </izvorni_sadrzaj>
    <derivirana_varijabla naziv="DomainObject.Predmet.SudioniciListNaziv_1">
      <item>GRILJA društvo s ograničenom odgovornošću za proizvodnju i montažu metalnih konstrukcija</item>
      <item>FINANCIJSKA AGENCIJA, RC SPLIT</item>
    </derivirana_varijabla>
  </DomainObject.Predmet.SudioniciListNaziv>
  <DomainObject.Predmet.SudioniciListAdressOIB>
    <izvorni_sadrzaj>
      <item>GRILJA društvo s ograničenom odgovornošću za proizvodnju i montažu metalnih konstrukcija, OIB 65715124422, Žrtava Rata 9,21217 Kaštel Novi</item>
      <item>FINANCIJSKA AGENCIJA, RC SPLIT, OIB 85821130368, Mažuranićevo šetalište 24 b,21000 Split</item>
    </izvorni_sadrzaj>
    <derivirana_varijabla naziv="DomainObject.Predmet.SudioniciListAdressOIB_1">
      <item>GRILJA društvo s ograničenom odgovornošću za proizvodnju i montažu metalnih konstrukcija, OIB 65715124422, Žrtava Rata 9,21217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65715124422</item>
      <item>, OIB 85821130368</item>
    </izvorni_sadrzaj>
    <derivirana_varijabla naziv="DomainObject.Predmet.SudioniciListNazivOIB_1">
      <item>, OIB 65715124422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589</properties:Words>
  <properties:Characters>3162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2015-12-30T08:07:00Z</dcterms:created>
  <dc:creator>Lari Glavaš</dc:creator>
  <cp:lastModifiedBy>Lari Glavaš</cp:lastModifiedBy>
  <cp:lastPrinted>2015-12-30T08:07:00Z</cp:lastPrinted>
  <dcterms:modified xmlns:xsi="http://www.w3.org/2001/XMLSchema-instance" xsi:type="dcterms:W3CDTF">2015-12-30T08:07:00Z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