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3b986" w14:paraId="f23b986" w:rsidRDefault="00775B6C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1516380</wp:posOffset>
            </wp:positionH>
            <wp:positionV relativeFrom="page">
              <wp:posOffset>728345</wp:posOffset>
            </wp:positionV>
            <wp:extent cy="772795" cx="579120"/>
            <wp:effectExtent b="825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72795" cx="579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75B6C" w:rsidP="00775B6C" w:rsidR="00775B6C">
      <w:pPr>
        <w:spacing w:after="0"/>
        <w:jc w:val="both"/>
      </w:pPr>
      <w:r>
        <w:t xml:space="preserve">         </w:t>
      </w:r>
      <w:r>
        <w:t>Republika Hrvatska</w:t>
      </w:r>
    </w:p>
    <w:p w:rsidRDefault="00775B6C" w:rsidP="00775B6C" w:rsidR="00775B6C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775B6C" w:rsidP="00775B6C" w:rsidR="00775B6C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  <w:bookmarkStart w:name="_GoBack" w:id="0"/>
      <w:bookmarkEnd w:id="0"/>
    </w:p>
    <w:p w:rsidRDefault="00775B6C" w:rsidP="00775B6C" w:rsidR="00775B6C" w:rsidRPr="00775B6C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lang w:eastAsia="hr-HR"/>
        </w:rPr>
      </w:pPr>
      <w:r w:rsidRPr="00775B6C">
        <w:rPr>
          <w:rFonts w:cs="Times New Roman" w:eastAsia="Times New Roman"/>
          <w:lang w:eastAsia="hr-HR"/>
        </w:rPr>
        <w:t xml:space="preserve">                                                                                           Poslovni broj: 5 St-361/2017-32</w:t>
      </w:r>
    </w:p>
    <w:p w:rsidRDefault="00775B6C" w:rsidP="00775B6C" w:rsidR="00775B6C" w:rsidRPr="00775B6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75B6C" w:rsidP="00775B6C" w:rsidR="00775B6C" w:rsidRPr="00775B6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75B6C" w:rsidP="00775B6C" w:rsidR="00775B6C" w:rsidRPr="00775B6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75B6C">
        <w:rPr>
          <w:rFonts w:cs="Times New Roman" w:eastAsia="Times New Roman"/>
          <w:lang w:eastAsia="hr-HR"/>
        </w:rPr>
        <w:t xml:space="preserve">Trgovački sud u Bjelovaru, po sutkinji Mariji Petrina Kubica, u stečajnom postupku nad dužnikom </w:t>
      </w:r>
      <w:r w:rsidRPr="00775B6C">
        <w:rPr>
          <w:rFonts w:cs="Times New Roman" w:eastAsia="SimSun"/>
          <w:szCs w:val="20"/>
          <w:lang w:eastAsia="zh-CN"/>
        </w:rPr>
        <w:t xml:space="preserve">SAN PETER – društvo s ograničenom odgovornošću za proizvodnju, trgovinu i usluge, Sveti Petar, </w:t>
      </w:r>
      <w:proofErr w:type="spellStart"/>
      <w:r w:rsidRPr="00775B6C">
        <w:rPr>
          <w:rFonts w:cs="Times New Roman" w:eastAsia="SimSun"/>
          <w:szCs w:val="20"/>
          <w:lang w:eastAsia="zh-CN"/>
        </w:rPr>
        <w:t>Harambašina</w:t>
      </w:r>
      <w:proofErr w:type="spellEnd"/>
      <w:r w:rsidRPr="00775B6C">
        <w:rPr>
          <w:rFonts w:cs="Times New Roman" w:eastAsia="SimSun"/>
          <w:szCs w:val="20"/>
          <w:lang w:eastAsia="zh-CN"/>
        </w:rPr>
        <w:t xml:space="preserve"> 108, OIB: 93183880993</w:t>
      </w:r>
      <w:r w:rsidRPr="00775B6C">
        <w:rPr>
          <w:rFonts w:cs="Times New Roman" w:eastAsia="Times New Roman"/>
          <w:lang w:eastAsia="hr-HR"/>
        </w:rPr>
        <w:t>, 20. ožujka 2019. donio je</w:t>
      </w:r>
    </w:p>
    <w:p w:rsidRDefault="00775B6C" w:rsidP="00775B6C" w:rsidR="00775B6C" w:rsidRPr="00775B6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75B6C" w:rsidP="00775B6C" w:rsidR="00775B6C" w:rsidRPr="00775B6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775B6C">
        <w:rPr>
          <w:rFonts w:cs="Times New Roman" w:eastAsia="Times New Roman"/>
          <w:lang w:eastAsia="hr-HR"/>
        </w:rPr>
        <w:t>Z A K L J U Č A K</w:t>
      </w:r>
    </w:p>
    <w:p w:rsidRDefault="00775B6C" w:rsidP="00775B6C" w:rsidR="00775B6C" w:rsidRPr="00775B6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775B6C" w:rsidP="00775B6C" w:rsidR="00775B6C" w:rsidRPr="00775B6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75B6C">
        <w:rPr>
          <w:rFonts w:cs="Times New Roman" w:eastAsia="Times New Roman"/>
          <w:lang w:eastAsia="hr-HR"/>
        </w:rPr>
        <w:t xml:space="preserve">1. Određuje se brisanje zabilježbe svih tereta upisanih na pokretninama stečajnog dužnika </w:t>
      </w:r>
      <w:r w:rsidRPr="00775B6C">
        <w:rPr>
          <w:rFonts w:cs="Times New Roman" w:eastAsia="SimSun"/>
          <w:szCs w:val="20"/>
          <w:lang w:eastAsia="zh-CN"/>
        </w:rPr>
        <w:t xml:space="preserve">SAN PETER – društvo s ograničenom odgovornošću za proizvodnju, trgovinu i usluge, Sveti Petar, </w:t>
      </w:r>
      <w:proofErr w:type="spellStart"/>
      <w:r w:rsidRPr="00775B6C">
        <w:rPr>
          <w:rFonts w:cs="Times New Roman" w:eastAsia="SimSun"/>
          <w:szCs w:val="20"/>
          <w:lang w:eastAsia="zh-CN"/>
        </w:rPr>
        <w:t>Harambašina</w:t>
      </w:r>
      <w:proofErr w:type="spellEnd"/>
      <w:r w:rsidRPr="00775B6C">
        <w:rPr>
          <w:rFonts w:cs="Times New Roman" w:eastAsia="SimSun"/>
          <w:szCs w:val="20"/>
          <w:lang w:eastAsia="zh-CN"/>
        </w:rPr>
        <w:t xml:space="preserve"> 108, OIB: 93183880993</w:t>
      </w:r>
      <w:r w:rsidRPr="00775B6C">
        <w:rPr>
          <w:rFonts w:cs="Times New Roman" w:eastAsia="Times New Roman"/>
          <w:szCs w:val="20"/>
          <w:lang w:eastAsia="hr-HR"/>
        </w:rPr>
        <w:t>:</w:t>
      </w:r>
    </w:p>
    <w:p w:rsidRDefault="00775B6C" w:rsidP="00775B6C" w:rsidR="00775B6C" w:rsidRPr="00775B6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75B6C">
        <w:rPr>
          <w:rFonts w:cs="Times New Roman" w:eastAsia="Times New Roman"/>
          <w:lang w:eastAsia="hr-HR"/>
        </w:rPr>
        <w:t xml:space="preserve">-Kategorija vozila: N1-Teretni automobil, Registarska oznaka: VŽ 260FF, Marka vozila: VOLKSWAGEN, Tip/model: TRANSPORTER 1,9 TDI, Oblik karoserije: zatvoreni, Broj šasije: WV1ZZZ7HZ5H082934, Snaga motora/zapremina motora: 68 KW/1896 </w:t>
      </w:r>
      <w:proofErr w:type="spellStart"/>
      <w:r w:rsidRPr="00775B6C">
        <w:rPr>
          <w:rFonts w:cs="Times New Roman" w:eastAsia="Times New Roman"/>
          <w:lang w:eastAsia="hr-HR"/>
        </w:rPr>
        <w:t>ccm</w:t>
      </w:r>
      <w:proofErr w:type="spellEnd"/>
      <w:r w:rsidRPr="00775B6C">
        <w:rPr>
          <w:rFonts w:cs="Times New Roman" w:eastAsia="Times New Roman"/>
          <w:lang w:eastAsia="hr-HR"/>
        </w:rPr>
        <w:t>, Dopuštena nosivost / Masa praznog vozila: 2600 kg / 1826 kg</w:t>
      </w:r>
    </w:p>
    <w:p w:rsidRDefault="00775B6C" w:rsidP="00775B6C" w:rsidR="00775B6C" w:rsidRPr="00775B6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75B6C">
        <w:rPr>
          <w:rFonts w:cs="Times New Roman" w:eastAsia="Times New Roman"/>
          <w:lang w:eastAsia="hr-HR"/>
        </w:rPr>
        <w:t xml:space="preserve">-Kategorija vozila: M1-osobni automobil, Registarska oznaka: VŽ 7777LA, Marka vozila: VOLKSWAGEN, Tip/model: PHAETON, V6 TDI 4 MOTION, Oblik karoserije: zatvoreni, Broj šasije: WVWZZZ3DZ58005416, Snaga motora / zapremina motora: 165 KW / 2967 </w:t>
      </w:r>
      <w:proofErr w:type="spellStart"/>
      <w:r w:rsidRPr="00775B6C">
        <w:rPr>
          <w:rFonts w:cs="Times New Roman" w:eastAsia="Times New Roman"/>
          <w:lang w:eastAsia="hr-HR"/>
        </w:rPr>
        <w:t>ccm</w:t>
      </w:r>
      <w:proofErr w:type="spellEnd"/>
      <w:r w:rsidRPr="00775B6C">
        <w:rPr>
          <w:rFonts w:cs="Times New Roman" w:eastAsia="Times New Roman"/>
          <w:lang w:eastAsia="hr-HR"/>
        </w:rPr>
        <w:t>, Masa praznog vozila: 2289 kg.</w:t>
      </w:r>
    </w:p>
    <w:p w:rsidRDefault="00775B6C" w:rsidP="00775B6C" w:rsidR="00775B6C" w:rsidRPr="00775B6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775B6C" w:rsidP="00775B6C" w:rsidR="00775B6C" w:rsidRPr="00775B6C">
      <w:pPr>
        <w:spacing w:after="0"/>
        <w:ind w:firstLine="851"/>
        <w:contextualSpacing/>
        <w:jc w:val="both"/>
        <w:rPr>
          <w:rFonts w:cs="Times New Roman" w:eastAsia="Calibri"/>
        </w:rPr>
      </w:pPr>
      <w:r w:rsidRPr="00775B6C">
        <w:rPr>
          <w:rFonts w:cs="Times New Roman" w:eastAsia="Calibri"/>
        </w:rPr>
        <w:t>2. Ovo rješenje provesti će Policijska uprava Varaždinska, Policijska postaja Ludbreg.</w:t>
      </w:r>
    </w:p>
    <w:p w:rsidRDefault="00775B6C" w:rsidP="00775B6C" w:rsidR="00775B6C" w:rsidRPr="00775B6C">
      <w:pPr>
        <w:spacing w:after="0"/>
        <w:ind w:firstLine="851"/>
        <w:contextualSpacing/>
        <w:jc w:val="both"/>
        <w:rPr>
          <w:rFonts w:cs="Times New Roman" w:eastAsia="Calibri"/>
        </w:rPr>
      </w:pPr>
    </w:p>
    <w:p w:rsidRDefault="00775B6C" w:rsidP="00775B6C" w:rsidR="00775B6C" w:rsidRPr="00775B6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775B6C">
        <w:rPr>
          <w:rFonts w:cs="Times New Roman" w:eastAsia="Times New Roman"/>
          <w:lang w:eastAsia="hr-HR"/>
        </w:rPr>
        <w:t>Obrazloženje</w:t>
      </w:r>
    </w:p>
    <w:p w:rsidRDefault="00775B6C" w:rsidP="00775B6C" w:rsidR="00775B6C" w:rsidRPr="00775B6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75B6C" w:rsidP="00775B6C" w:rsidR="00775B6C" w:rsidRPr="00775B6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75B6C">
        <w:rPr>
          <w:rFonts w:cs="Times New Roman" w:eastAsia="Times New Roman"/>
          <w:lang w:eastAsia="hr-HR"/>
        </w:rPr>
        <w:t>U stečajnom postupku koji se vodi nad stečajnim dužnikom SAN PETER d.o.o.  Sveti Petar, navedene pokretnine je unovčio stečajni upravitelj.</w:t>
      </w:r>
    </w:p>
    <w:p w:rsidRDefault="00775B6C" w:rsidP="00775B6C" w:rsidR="00775B6C" w:rsidRPr="00775B6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75B6C" w:rsidP="00775B6C" w:rsidR="00775B6C" w:rsidRPr="00775B6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75B6C">
        <w:rPr>
          <w:rFonts w:cs="Times New Roman" w:eastAsia="Times New Roman"/>
          <w:lang w:eastAsia="hr-HR"/>
        </w:rPr>
        <w:t xml:space="preserve">Na pokretninama su upisani tereti (zabrana otuđenja) koje je potrebno brisati te je temeljem odredbe čl.126. i 168. Ovršnog zakona (Narodne novine br. 112/12, </w:t>
      </w:r>
      <w:r w:rsidRPr="00775B6C">
        <w:rPr>
          <w:rFonts w:cs="Times New Roman" w:eastAsia="Times New Roman"/>
          <w:noProof/>
          <w:szCs w:val="20"/>
          <w:lang w:eastAsia="hr-HR"/>
        </w:rPr>
        <w:t>25/13., 93/14., 55/16 i 73/17</w:t>
      </w:r>
      <w:r w:rsidRPr="00775B6C">
        <w:rPr>
          <w:rFonts w:cs="Times New Roman" w:eastAsia="Times New Roman"/>
          <w:lang w:eastAsia="hr-HR"/>
        </w:rPr>
        <w:t xml:space="preserve">, dalje: OZ) sud donio ovaj zaključak. </w:t>
      </w:r>
    </w:p>
    <w:p w:rsidRDefault="00775B6C" w:rsidP="00775B6C" w:rsidR="00775B6C" w:rsidRPr="00775B6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775B6C" w:rsidP="00775B6C" w:rsidR="00775B6C" w:rsidRPr="00775B6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775B6C">
        <w:rPr>
          <w:rFonts w:cs="Times New Roman" w:eastAsia="Times New Roman"/>
          <w:lang w:eastAsia="hr-HR"/>
        </w:rPr>
        <w:t>U Bjelovaru 20. ožujka 2019.</w:t>
      </w:r>
    </w:p>
    <w:p w:rsidRDefault="00775B6C" w:rsidP="00775B6C" w:rsidR="00775B6C" w:rsidRPr="00775B6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775B6C">
        <w:rPr>
          <w:rFonts w:cs="Times New Roman" w:eastAsia="Times New Roman"/>
          <w:lang w:eastAsia="hr-HR"/>
        </w:rPr>
        <w:t xml:space="preserve">                      </w:t>
      </w:r>
    </w:p>
    <w:p w:rsidRDefault="00775B6C" w:rsidP="00775B6C" w:rsidR="00775B6C" w:rsidRPr="00775B6C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lang w:eastAsia="hr-HR"/>
        </w:rPr>
      </w:pPr>
      <w:r w:rsidRPr="00775B6C">
        <w:rPr>
          <w:rFonts w:cs="Times New Roman" w:eastAsia="Times New Roman"/>
          <w:lang w:eastAsia="hr-HR"/>
        </w:rPr>
        <w:t xml:space="preserve">                       Sutkinja</w:t>
      </w:r>
    </w:p>
    <w:p w:rsidRDefault="00775B6C" w:rsidP="00775B6C" w:rsidR="00775B6C" w:rsidRPr="00775B6C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lang w:eastAsia="hr-HR"/>
        </w:rPr>
      </w:pPr>
      <w:r w:rsidRPr="00775B6C">
        <w:rPr>
          <w:rFonts w:cs="Times New Roman" w:eastAsia="Times New Roman"/>
          <w:lang w:eastAsia="hr-HR"/>
        </w:rPr>
        <w:t xml:space="preserve">               Marija Petrina Kubica v.r.</w:t>
      </w:r>
    </w:p>
    <w:p w:rsidRDefault="00775B6C" w:rsidP="00775B6C" w:rsidR="00775B6C" w:rsidRPr="00775B6C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lang w:eastAsia="hr-HR"/>
        </w:rPr>
      </w:pPr>
    </w:p>
    <w:p w:rsidRDefault="00775B6C" w:rsidP="00775B6C" w:rsidR="00775B6C" w:rsidRPr="00775B6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775B6C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775B6C" w:rsidP="00775B6C" w:rsidR="00775B6C" w:rsidRPr="00775B6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775B6C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775B6C" w:rsidP="00775B6C" w:rsidR="00775B6C" w:rsidRPr="00775B6C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lang w:eastAsia="hr-HR"/>
        </w:rPr>
      </w:pPr>
    </w:p>
    <w:p w:rsidRDefault="00775B6C" w:rsidP="00775B6C" w:rsidR="00775B6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75B6C" w:rsidP="00775B6C" w:rsidR="00775B6C" w:rsidRPr="00775B6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75B6C" w:rsidP="00775B6C" w:rsidR="00AE649C" w:rsidRPr="00B76F3C">
      <w:pPr>
        <w:overflowPunct w:val="false"/>
        <w:autoSpaceDE w:val="false"/>
        <w:autoSpaceDN w:val="false"/>
        <w:adjustRightInd w:val="false"/>
        <w:spacing w:after="0"/>
      </w:pPr>
      <w:r w:rsidRPr="00775B6C">
        <w:rPr>
          <w:rFonts w:cs="Times New Roman" w:eastAsia="Times New Roman"/>
          <w:lang w:eastAsia="hr-HR"/>
        </w:rPr>
        <w:t>Uputa o pravnom lijeku: Protiv zaključka nije dopušten pravni lijek (čl.11. st.4. OZ).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75B6C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1896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498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2019.</izvorni_sadrzaj>
    <derivirana_varijabla naziv="DomainObject.DatumDonosenjaOdluke_1">20.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St-361/2017-32</izvorni_sadrzaj>
    <derivirana_varijabla naziv="DomainObject.Oznaka_1">St-361/2017-32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361</izvorni_sadrzaj>
    <derivirana_varijabla naziv="DomainObject.Predmet.Broj_1">361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St-361/2017</izvorni_sadrzaj>
    <derivirana_varijabla naziv="DomainObject.Predmet.OznakaBroj_1">St-361/2017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 PETER - društvo s ograničenom odgovornošću za proizvodnju, trgovinu i usluge zastupanog po punomoćniku Andreja Trojak</izvorni_sadrzaj>
    <derivirana_varijabla naziv="DomainObject.Predmet.ProtustrankaFormated_1">  SAN PETER - društvo s ograničenom odgovornošću za proizvodnju, trgovinu i usluge zastupanog po punomoćniku Andreja Trojak</derivirana_varijabla>
  </DomainObject.Predmet.ProtustrankaFormated>
  <DomainObject.Predmet.ProtustrankaFormatedOIB>
    <izvorni_sadrzaj>  SAN PETER - društvo s ograničenom odgovornošću za proizvodnju, trgovinu i usluge, OIB 93183880993 zastupanog po punomoćniku Andreja Trojak</izvorni_sadrzaj>
    <derivirana_varijabla naziv="DomainObject.Predmet.ProtustrankaFormatedOIB_1">  SAN PETER - društvo s ograničenom odgovornošću za proizvodnju, trgovinu i usluge, OIB 93183880993 zastupanog po punomoćniku Andreja Trojak</derivirana_varijabla>
  </DomainObject.Predmet.ProtustrankaFormatedOIB>
  <DomainObject.Predmet.ProtustrankaFormatedWithAdress>
    <izvorni_sadrzaj> SAN PETER - društvo s ograničenom odgovornošću za proizvodnju, trgovinu i usluge, Harambašina 108, 42231 Sveti Petar zastupanog po punomoćniku Andreja Trojak</izvorni_sadrzaj>
    <derivirana_varijabla naziv="DomainObject.Predmet.ProtustrankaFormatedWithAdress_1"> SAN PETER - društvo s ograničenom odgovornošću za proizvodnju, trgovinu i usluge, Harambašina 108, 42231 Sveti Petar zastupanog po punomoćniku Andreja Trojak</derivirana_varijabla>
  </DomainObject.Predmet.ProtustrankaFormatedWithAdress>
  <DomainObject.Predmet.ProtustrankaFormatedWithAdressOIB>
    <izvorni_sadrzaj> SAN PETER - društvo s ograničenom odgovornošću za proizvodnju, trgovinu i usluge, OIB 93183880993, Harambašina 108, 42231 Sveti Petar zastupanog po punomoćniku Andreja Trojak</izvorni_sadrzaj>
    <derivirana_varijabla naziv="DomainObject.Predmet.ProtustrankaFormatedWithAdressOIB_1"> SAN PETER - društvo s ograničenom odgovornošću za proizvodnju, trgovinu i usluge, OIB 93183880993, Harambašina 108, 42231 Sveti Petar zastupanog po punomoćniku Andreja Trojak</derivirana_varijabla>
  </DomainObject.Predmet.ProtustrankaFormatedWithAdressOIB>
  <DomainObject.Predmet.ProtustrankaWithAdress>
    <izvorni_sadrzaj>SAN PETER - društvo s ograničenom odgovornošću za proizvodnju, trgovinu i usluge Harambašina 108, 42231 Sveti Petar</izvorni_sadrzaj>
    <derivirana_varijabla naziv="DomainObject.Predmet.ProtustrankaWithAdress_1">SAN PETER - društvo s ograničenom odgovornošću za proizvodnju, trgovinu i usluge Harambašina 108, 42231 Sveti Petar</derivirana_varijabla>
  </DomainObject.Predmet.ProtustrankaWithAdress>
  <DomainObject.Predmet.ProtustrankaWithAdressOIB>
    <izvorni_sadrzaj>SAN PETER - društvo s ograničenom odgovornošću za proizvodnju, trgovinu i usluge, OIB 93183880993, Harambašina 108, 42231 Sveti Petar</izvorni_sadrzaj>
    <derivirana_varijabla naziv="DomainObject.Predmet.ProtustrankaWithAdressOIB_1">SAN PETER - društvo s ograničenom odgovornošću za proizvodnju, trgovinu i usluge, OIB 93183880993, Harambašina 108, 42231 Sveti Petar</derivirana_varijabla>
  </DomainObject.Predmet.ProtustrankaWithAdressOIB>
  <DomainObject.Predmet.ProtustrankaNazivFormated>
    <izvorni_sadrzaj>SAN PETER - društvo s ograničenom odgovornošću za proizvodnju, trgovinu i usluge</izvorni_sadrzaj>
    <derivirana_varijabla naziv="DomainObject.Predmet.ProtustrankaNazivFormated_1">SAN PETER - društvo s ograničenom odgovornošću za proizvodnju, trgovinu i usluge</derivirana_varijabla>
  </DomainObject.Predmet.ProtustrankaNazivFormated>
  <DomainObject.Predmet.ProtustrankaNazivFormatedOIB>
    <izvorni_sadrzaj>SAN PETER - društvo s ograničenom odgovornošću za proizvodnju, trgovinu i usluge, OIB 93183880993</izvorni_sadrzaj>
    <derivirana_varijabla naziv="DomainObject.Predmet.ProtustrankaNazivFormatedOIB_1">SAN PETER - društvo s ograničenom odgovornošću za proizvodnju, trgovinu i usluge, OIB 93183880993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</izvorni_sadrzaj>
    <derivirana_varijabla naziv="DomainObject.Predmet.StrankaFormated_1">  RH Ministarstvo financija - Porezna uprava, Područni ured sjeverna Hrvatska</derivirana_varijabla>
  </DomainObject.Predmet.StrankaFormated>
  <DomainObject.Predmet.StrankaFormatedOIB>
    <izvorni_sadrzaj>  RH Ministarstvo financija - Porezna uprava, Područni ured sjeverna Hrvatska, OIB 18683136487</izvorni_sadrzaj>
    <derivirana_varijabla naziv="DomainObject.Predmet.StrankaFormatedOIB_1">  RH Ministarstvo financija - Porezna uprava, Područni ured sjeverna Hrvatska, OIB 18683136487</derivirana_varijabla>
  </DomainObject.Predmet.StrankaFormatedOIB>
  <DomainObject.Predmet.StrankaFormatedWithAdress>
    <izvorni_sadrzaj> RH Ministarstvo financija - Porezna uprava, Područni ured sjeverna Hrvatska</izvorni_sadrzaj>
    <derivirana_varijabla naziv="DomainObject.Predmet.StrankaFormatedWithAdress_1"> RH Ministarstvo financija - Porezna uprava, Područni ured sjeverna Hrvatska</derivirana_varijabla>
  </DomainObject.Predmet.StrankaFormatedWithAdress>
  <DomainObject.Predmet.StrankaFormatedWithAdressOIB>
    <izvorni_sadrzaj> RH Ministarstvo financija - Porezna uprava, Područni ured sjeverna Hrvatska, OIB 18683136487</izvorni_sadrzaj>
    <derivirana_varijabla naziv="DomainObject.Predmet.StrankaFormatedWithAdressOIB_1"> RH Ministarstvo financija - Porezna uprava, Područni ured sjeverna Hrvatska, OIB 18683136487</derivirana_varijabla>
  </DomainObject.Predmet.StrankaFormatedWithAdressOIB>
  <DomainObject.Predmet.StrankaWithAdress>
    <izvorni_sadrzaj>RH Ministarstvo financija - Porezna uprava, Područni ured sjeverna Hrvatska </izvorni_sadrzaj>
    <derivirana_varijabla naziv="DomainObject.Predmet.StrankaWithAdress_1">RH Ministarstvo financija - Porezna uprava, Područni ured sjeverna Hrvatska </derivirana_varijabla>
  </DomainObject.Predmet.StrankaWithAdress>
  <DomainObject.Predmet.StrankaWithAdressOIB>
    <izvorni_sadrzaj>RH Ministarstvo financija - Porezna uprava, Područni ured sjeverna Hrvatska, OIB 18683136487</izvorni_sadrzaj>
    <derivirana_varijabla naziv="DomainObject.Predmet.StrankaWithAdressOIB_1">RH Ministarstvo financija - Porezna uprava, Područni ured sjeverna Hrvatska, OIB 18683136487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RH Ministarstvo financija - Porezna uprava, Područni ured sjeverna Hrvatska</item>
    </izvorni_sadrzaj>
    <derivirana_varijabla naziv="DomainObject.Predmet.StrankaListFormated_1">
      <item>RH Ministarstvo financija - Porezna uprava, Područni ured sjeverna Hrvatska</item>
    </derivirana_varijabla>
  </DomainObject.Predmet.StrankaListFormated>
  <DomainObject.Predmet.StrankaListFormatedOIB>
    <izvorni_sadrzaj>
      <item>RH Ministarstvo financija - Porezna uprava, Područni ured sjeverna Hrvatska, OIB 18683136487</item>
    </izvorni_sadrzaj>
    <derivirana_varijabla naziv="DomainObject.Predmet.StrankaListFormatedOIB_1">
      <item>RH Ministarstvo financija - Porezna uprava, Područni ured sjeverna Hrvatska, OIB 18683136487</item>
    </derivirana_varijabla>
  </DomainObject.Predmet.StrankaListFormatedOIB>
  <DomainObject.Predmet.StrankaListFormatedWithAdress>
    <izvorni_sadrzaj>
      <item>RH Ministarstvo financija - Porezna uprava, Područni ured sjeverna Hrvatska</item>
    </izvorni_sadrzaj>
    <derivirana_varijabla naziv="DomainObject.Predmet.StrankaListFormatedWithAdress_1">
      <item>RH Ministarstvo financija - Porezna uprava, Područni ured sjeverna Hrvatska</item>
    </derivirana_varijabla>
  </DomainObject.Predmet.StrankaListFormatedWithAdress>
  <DomainObject.Predmet.StrankaListFormatedWithAdressOIB>
    <izvorni_sadrzaj>
      <item>RH Ministarstvo financija - Porezna uprava, Područni ured sjeverna Hrvatska, OIB 18683136487</item>
    </izvorni_sadrzaj>
    <derivirana_varijabla naziv="DomainObject.Predmet.StrankaListFormatedWithAdressOIB_1">
      <item>RH Ministarstvo financija - Porezna uprava, Područni ured sjeverna Hrvatska, OIB 18683136487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SAN PETER - društvo s ograničenom odgovornošću za proizvodnju, trgovinu i usluge zastupanog po punomoćniku Andreja Trojak</item>
    </izvorni_sadrzaj>
    <derivirana_varijabla naziv="DomainObject.Predmet.ProtuStrankaListFormated_1">
      <item>SAN PETER - društvo s ograničenom odgovornošću za proizvodnju, trgovinu i usluge zastupanog po punomoćniku Andreja Trojak</item>
    </derivirana_varijabla>
  </DomainObject.Predmet.ProtuStrankaListFormated>
  <DomainObject.Predmet.ProtuStrankaListFormatedOIB>
    <izvorni_sadrzaj>
      <item>SAN PETER - društvo s ograničenom odgovornošću za proizvodnju, trgovinu i usluge, OIB 93183880993 zastupanog po punomoćniku Andreja Trojak</item>
    </izvorni_sadrzaj>
    <derivirana_varijabla naziv="DomainObject.Predmet.ProtuStrankaListFormatedOIB_1">
      <item>SAN PETER - društvo s ograničenom odgovornošću za proizvodnju, trgovinu i usluge, OIB 93183880993 zastupanog po punomoćniku Andreja Trojak</item>
    </derivirana_varijabla>
  </DomainObject.Predmet.ProtuStrankaListFormatedOIB>
  <DomainObject.Predmet.ProtuStrankaListFormatedWithAdress>
    <izvorni_sadrzaj>
      <item>SAN PETER - društvo s ograničenom odgovornošću za proizvodnju, trgovinu i usluge, Harambašina 108, 42231 Sveti Petar zastupanog po punomoćniku Andreja Trojak</item>
    </izvorni_sadrzaj>
    <derivirana_varijabla naziv="DomainObject.Predmet.ProtuStrankaListFormatedWithAdress_1">
      <item>SAN PETER - društvo s ograničenom odgovornošću za proizvodnju, trgovinu i usluge, Harambašina 108, 42231 Sveti Petar zastupanog po punomoćniku Andreja Trojak</item>
    </derivirana_varijabla>
  </DomainObject.Predmet.ProtuStrankaListFormatedWithAdress>
  <DomainObject.Predmet.ProtuStrankaListFormatedWithAdressOIB>
    <izvorni_sadrzaj>
      <item>SAN PETER - društvo s ograničenom odgovornošću za proizvodnju, trgovinu i usluge, OIB 93183880993, Harambašina 108, 42231 Sveti Petar zastupanog po punomoćniku Andreja Trojak</item>
    </izvorni_sadrzaj>
    <derivirana_varijabla naziv="DomainObject.Predmet.ProtuStrankaListFormatedWithAdressOIB_1">
      <item>SAN PETER - društvo s ograničenom odgovornošću za proizvodnju, trgovinu i usluge, OIB 93183880993, Harambašina 108, 42231 Sveti Petar zastupanog po punomoćniku Andreja Trojak</item>
    </derivirana_varijabla>
  </DomainObject.Predmet.ProtuStrankaListFormatedWithAdressOIB>
  <DomainObject.Predmet.ProtuStrankaListNazivFormated>
    <izvorni_sadrzaj>
      <item>SAN PETER - društvo s ograničenom odgovornošću za proizvodnju, trgovinu i usluge</item>
    </izvorni_sadrzaj>
    <derivirana_varijabla naziv="DomainObject.Predmet.ProtuStrankaListNazivFormated_1">
      <item>SAN PETER - društvo s ograničenom odgovornošću za proizvodnju, trgovinu i usluge</item>
    </derivirana_varijabla>
  </DomainObject.Predmet.ProtuStrankaListNazivFormated>
  <DomainObject.Predmet.ProtuStrankaListNazivFormatedOIB>
    <izvorni_sadrzaj>
      <item>SAN PETER - društvo s ograničenom odgovornošću za proizvodnju, trgovinu i usluge, OIB 93183880993</item>
    </izvorni_sadrzaj>
    <derivirana_varijabla naziv="DomainObject.Predmet.ProtuStrankaListNazivFormatedOIB_1">
      <item>SAN PETER - društvo s ograničenom odgovornošću za proizvodnju, trgovinu i usluge, OIB 93183880993</item>
    </derivirana_varijabla>
  </DomainObject.Predmet.ProtuStrankaListNazivFormatedOIB>
  <DomainObject.Predmet.OstaliListFormated>
    <izvorni_sadrzaj>
      <item>Županijsko državno odvjetništvo u Varaždinu</item>
      <item>Županijsko državno odvjetništvo u Bjelovaru</item>
      <item>Andreja Trojak punomoćnik sudionika u postupku SAN PETER - društvo s ograničenom odgovornošću za proizvodnju, trgovinu i usluge</item>
      <item>Financijska agencija</item>
      <item>Krešimir Fučkar</item>
    </izvorni_sadrzaj>
    <derivirana_varijabla naziv="DomainObject.Predmet.OstaliListFormated_1">
      <item>Županijsko državno odvjetništvo u Varaždinu</item>
      <item>Županijsko državno odvjetništvo u Bjelovaru</item>
      <item>Andreja Trojak punomoćnik sudionika u postupku SAN PETER - društvo s ograničenom odgovornošću za proizvodnju, trgovinu i usluge</item>
      <item>Financijska agencija</item>
      <item>Krešimir Fučkar</item>
    </derivirana_varijabla>
  </DomainObject.Predmet.OstaliListFormated>
  <DomainObject.Predmet.OstaliListFormatedOIB>
    <izvorni_sadrzaj>
      <item>Županijsko državno odvjetništvo u Varaždinu, OIB 23987413075</item>
      <item>Županijsko državno odvjetništvo u Bjelovaru, OIB 86821435474</item>
      <item>Andreja Trojak, OIB 04779790340 punomoćnik sudionika u postupku SAN PETER - društvo s ograničenom odgovornošću za proizvodnju, trgovinu i usluge</item>
      <item>Financijska agencija, OIB 85821130368</item>
      <item>Krešimir Fučkar, OIB 01195634741</item>
    </izvorni_sadrzaj>
    <derivirana_varijabla naziv="DomainObject.Predmet.OstaliListFormatedOIB_1">
      <item>Županijsko državno odvjetništvo u Varaždinu, OIB 23987413075</item>
      <item>Županijsko državno odvjetništvo u Bjelovaru, OIB 86821435474</item>
      <item>Andreja Trojak, OIB 04779790340 punomoćnik sudionika u postupku SAN PETER - društvo s ograničenom odgovornošću za proizvodnju, trgovinu i usluge</item>
      <item>Financijska agencija, OIB 85821130368</item>
      <item>Krešimir Fučkar, OIB 01195634741</item>
    </derivirana_varijabla>
  </DomainObject.Predmet.OstaliListFormatedOIB>
  <DomainObject.Predmet.OstaliListFormatedWithAdress>
    <izvorni_sadrzaj>
      <item>Županijsko državno odvjetništvo u Varaždinu, B.Radića 2, 42000 Varaždin</item>
      <item>Županijsko državno odvjetništvo u Bjelovaru</item>
      <item>Andreja Trojak, Varaždinska ulica 116, 42230 Bolfan punomoćnik sudionika u postupku SAN PETER - društvo s ograničenom odgovornošću za proizvodnju, trgovinu i usluge</item>
      <item>Financijska agencija</item>
      <item>Krešimir Fučkar, Braće Radića 63, 33520 Sladojevci</item>
    </izvorni_sadrzaj>
    <derivirana_varijabla naziv="DomainObject.Predmet.OstaliListFormatedWithAdress_1">
      <item>Županijsko državno odvjetništvo u Varaždinu, B.Radića 2, 42000 Varaždin</item>
      <item>Županijsko državno odvjetništvo u Bjelovaru</item>
      <item>Andreja Trojak, Varaždinska ulica 116, 42230 Bolfan punomoćnik sudionika u postupku SAN PETER - društvo s ograničenom odgovornošću za proizvodnju, trgovinu i usluge</item>
      <item>Financijska agencija</item>
      <item>Krešimir Fučkar, Braće Radića 63, 33520 Sladojevci</item>
    </derivirana_varijabla>
  </DomainObject.Predmet.OstaliListFormatedWithAdress>
  <DomainObject.Predmet.OstaliListFormatedWithAdressOIB>
    <izvorni_sadrzaj>
      <item>Županijsko državno odvjetništvo u Varaždinu, OIB 23987413075, B.Radića 2, 42000 Varaždin</item>
      <item>Županijsko državno odvjetništvo u Bjelovaru, OIB 86821435474</item>
      <item>Andreja Trojak, OIB 04779790340, Varaždinska ulica 116, 42230 Bolfan punomoćnik sudionika u postupku SAN PETER - društvo s ograničenom odgovornošću za proizvodnju, trgovinu i usluge</item>
      <item>Financijska agencija, OIB 85821130368</item>
      <item>Krešimir Fučkar, OIB 01195634741, Braće Radića 63, 33520 Sladojevci</item>
    </izvorni_sadrzaj>
    <derivirana_varijabla naziv="DomainObject.Predmet.OstaliListFormatedWithAdressOIB_1">
      <item>Županijsko državno odvjetništvo u Varaždinu, OIB 23987413075, B.Radića 2, 42000 Varaždin</item>
      <item>Županijsko državno odvjetništvo u Bjelovaru, OIB 86821435474</item>
      <item>Andreja Trojak, OIB 04779790340, Varaždinska ulica 116, 42230 Bolfan punomoćnik sudionika u postupku SAN PETER - društvo s ograničenom odgovornošću za proizvodnju, trgovinu i usluge</item>
      <item>Financijska agencija, OIB 85821130368</item>
      <item>Krešimir Fučkar, OIB 01195634741, Braće Radića 63, 33520 Sladojevci</item>
    </derivirana_varijabla>
  </DomainObject.Predmet.OstaliListFormatedWithAdressOIB>
  <DomainObject.Predmet.OstaliListNazivFormated>
    <izvorni_sadrzaj>
      <item>Županijsko državno odvjetništvo u Varaždinu</item>
      <item>Županijsko državno odvjetništvo u Bjelovaru</item>
      <item>Andreja Trojak</item>
      <item>Financijska agencija</item>
      <item>Krešimir Fučkar</item>
    </izvorni_sadrzaj>
    <derivirana_varijabla naziv="DomainObject.Predmet.OstaliListNazivFormated_1">
      <item>Županijsko državno odvjetništvo u Varaždinu</item>
      <item>Županijsko državno odvjetništvo u Bjelovaru</item>
      <item>Andreja Trojak</item>
      <item>Financijska agencija</item>
      <item>Krešimir Fučkar</item>
    </derivirana_varijabla>
  </DomainObject.Predmet.OstaliListNazivFormated>
  <DomainObject.Predmet.OstaliListNazivFormatedOIB>
    <izvorni_sadrzaj>
      <item>Županijsko državno odvjetništvo u Varaždinu, OIB 23987413075</item>
      <item>Županijsko državno odvjetništvo u Bjelovaru, OIB 86821435474</item>
      <item>Andreja Trojak, OIB 04779790340</item>
      <item>Financijska agencija, OIB 85821130368</item>
      <item>Krešimir Fučkar, OIB 01195634741</item>
    </izvorni_sadrzaj>
    <derivirana_varijabla naziv="DomainObject.Predmet.OstaliListNazivFormatedOIB_1">
      <item>Županijsko državno odvjetništvo u Varaždinu, OIB 23987413075</item>
      <item>Županijsko državno odvjetništvo u Bjelovaru, OIB 86821435474</item>
      <item>Andreja Trojak, OIB 04779790340</item>
      <item>Financijska agencija, OIB 85821130368</item>
      <item>Krešimir Fučkar, OIB 01195634741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2019.</izvorni_sadrzaj>
    <derivirana_varijabla naziv="DomainObject.Datum_1">20. ožujka 2019.</derivirana_varijabla>
  </DomainObject.Datum>
  <DomainObject.PoslovniBrojDokumenta>
    <izvorni_sadrzaj>St-361/2017-32</izvorni_sadrzaj>
    <derivirana_varijabla naziv="DomainObject.PoslovniBrojDokumenta_1">St-361/2017-32</derivirana_varijabla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SAN PETER - društvo s ograničenom odgovornošću za proizvodnju, trgovinu i usluge</izvorni_sadrzaj>
    <derivirana_varijabla naziv="DomainObject.Predmet.ProtustrankaIDrugi_1">SAN PETER - društvo s ograničenom odgovornošću za proizvodnju, trgovinu i usluge</derivirana_varijabla>
  </DomainObject.Predmet.ProtustrankaIDrugi>
  <DomainObject.Predmet.StrankaIDrugiAdressOIB>
    <izvorni_sadrzaj>RH Ministarstvo financija - Porezna uprava, Područni ured sjeverna Hrvatska, OIB 18683136487</izvorni_sadrzaj>
    <derivirana_varijabla naziv="DomainObject.Predmet.StrankaIDrugiAdressOIB_1">RH Ministarstvo financija - Porezna uprava, Područni ured sjeverna Hrvatska, OIB 18683136487</derivirana_varijabla>
  </DomainObject.Predmet.StrankaIDrugiAdressOIB>
  <DomainObject.Predmet.ProtustrankaIDrugiAdressOIB>
    <izvorni_sadrzaj>SAN PETER - društvo s ograničenom odgovornošću za proizvodnju, trgovinu i usluge, OIB 93183880993, Harambašina 108, 42231 Sveti Petar</izvorni_sadrzaj>
    <derivirana_varijabla naziv="DomainObject.Predmet.ProtustrankaIDrugiAdressOIB_1">SAN PETER - društvo s ograničenom odgovornošću za proizvodnju, trgovinu i usluge, OIB 93183880993, Harambašina 108, 42231 Sveti 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 PETER - društvo s ograničenom odgovornošću za proizvodnju, trgovinu i usluge</item>
      <item>RH Ministarstvo financija - Porezna uprava, Područni ured sjeverna Hrvatska</item>
      <item>Županijsko državno odvjetništvo u Varaždinu</item>
      <item>Županijsko državno odvjetništvo u Bjelovaru</item>
      <item>Andreja Trojak</item>
      <item>Financijska agencija</item>
      <item>Krešimir Fučkar</item>
    </izvorni_sadrzaj>
    <derivirana_varijabla naziv="DomainObject.Predmet.SudioniciListNaziv_1">
      <item>SAN PETER - društvo s ograničenom odgovornošću za proizvodnju, trgovinu i usluge</item>
      <item>RH Ministarstvo financija - Porezna uprava, Područni ured sjeverna Hrvatska</item>
      <item>Županijsko državno odvjetništvo u Varaždinu</item>
      <item>Županijsko državno odvjetništvo u Bjelovaru</item>
      <item>Andreja Trojak</item>
      <item>Financijska agencija</item>
      <item>Krešimir Fučkar</item>
    </derivirana_varijabla>
  </DomainObject.Predmet.SudioniciListNaziv>
  <DomainObject.Predmet.SudioniciListAdressOIB>
    <izvorni_sadrzaj>
      <item>SAN PETER - društvo s ograničenom odgovornošću za proizvodnju, trgovinu i usluge, OIB 93183880993, Harambašina 108,42231 Sveti Petar</item>
      <item>RH Ministarstvo financija - Porezna uprava, Područni ured sjeverna Hrvatska, OIB 18683136487</item>
      <item>Županijsko državno odvjetništvo u Varaždinu, OIB 23987413075, B.Radića 2,42000 Varaždin</item>
      <item>Županijsko državno odvjetništvo u Bjelovaru, OIB 86821435474</item>
      <item>Andreja Trojak, OIB 04779790340, Varaždinska ulica 116,42230 Bolfan</item>
      <item>Financijska agencija, OIB 85821130368</item>
      <item>Krešimir Fučkar, OIB 01195634741, Braće Radića 63,33520 Sladojevci</item>
    </izvorni_sadrzaj>
    <derivirana_varijabla naziv="DomainObject.Predmet.SudioniciListAdressOIB_1">
      <item>SAN PETER - društvo s ograničenom odgovornošću za proizvodnju, trgovinu i usluge, OIB 93183880993, Harambašina 108,42231 Sveti Petar</item>
      <item>RH Ministarstvo financija - Porezna uprava, Područni ured sjeverna Hrvatska, OIB 18683136487</item>
      <item>Županijsko državno odvjetništvo u Varaždinu, OIB 23987413075, B.Radića 2,42000 Varaždin</item>
      <item>Županijsko državno odvjetništvo u Bjelovaru, OIB 86821435474</item>
      <item>Andreja Trojak, OIB 04779790340, Varaždinska ulica 116,42230 Bolfan</item>
      <item>Financijska agencija, OIB 85821130368</item>
      <item>Krešimir Fučkar, OIB 01195634741, Braće Radića 63,33520 Sladojevci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7D5ACA-4F4C-4290-A108-537114867F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264</properties:Words>
  <properties:Characters>1589</properties:Characters>
  <properties:Lines>48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2019-03-20T12:46:00Z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St-361/2017-32 / Odluka - Zaključak (odluka_St-361_2017-32.docx)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