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b47d" w14:paraId="05bb47d" w:rsidRDefault="004A52FA" w:rsidP="00910611" w:rsidR="004A52F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A52FA" w:rsidP="00910611" w:rsidR="004A52FA">
      <w:r>
        <w:rPr>
          <w:rFonts w:eastAsia="MS Mincho"/>
        </w:rPr>
        <w:t>REPUBLIKA HRVATSKA</w:t>
      </w:r>
    </w:p>
    <w:p w:rsidRDefault="004A52FA" w:rsidP="00910611" w:rsidR="004A52FA">
      <w:r>
        <w:rPr>
          <w:rFonts w:eastAsia="MS Mincho"/>
        </w:rPr>
        <w:t>TRGOVAČKI SUD U RIJECI</w:t>
      </w:r>
    </w:p>
    <w:p w:rsidRDefault="004A52FA" w:rsidR="004A52FA" w:rsidRPr="00910611">
      <w:pPr>
        <w:rPr>
          <w:rFonts w:eastAsia="MS Mincho"/>
        </w:rPr>
      </w:pPr>
      <w:r>
        <w:rPr>
          <w:rFonts w:eastAsia="MS Mincho"/>
        </w:rPr>
        <w:t xml:space="preserve">      Rijeka, Zadarska 1 i 3</w:t>
      </w:r>
    </w:p>
    <w:p w:rsidRDefault="0004014C" w:rsidP="00355325" w:rsidR="0004014C" w:rsidRPr="0024311F">
      <w:pPr>
        <w:rPr>
          <w:rFonts w:eastAsia="MS Mincho"/>
        </w:rPr>
      </w:pPr>
    </w:p>
    <w:p w:rsidRDefault="0004014C" w:rsidP="00355325" w:rsidR="0004014C" w:rsidRPr="0024311F"/>
    <w:p w:rsidRDefault="00355325" w:rsidP="00355325" w:rsidR="00355325" w:rsidRPr="0024311F">
      <w:pPr>
        <w:jc w:val="center"/>
      </w:pPr>
      <w:r w:rsidRPr="0024311F">
        <w:t>R E P U B L I K A   H R V A T S K A</w:t>
      </w:r>
    </w:p>
    <w:p w:rsidRDefault="00355325" w:rsidP="00355325" w:rsidR="00355325" w:rsidRPr="0024311F">
      <w:pPr>
        <w:jc w:val="center"/>
        <w:rPr>
          <w:bCs/>
        </w:rPr>
      </w:pPr>
      <w:r w:rsidRPr="0024311F">
        <w:rPr>
          <w:bCs/>
        </w:rPr>
        <w:t>R J E Š E N J E</w:t>
      </w:r>
    </w:p>
    <w:p w:rsidRDefault="00355325" w:rsidP="00355325" w:rsidR="00355325" w:rsidRPr="0024311F">
      <w:pPr>
        <w:jc w:val="center"/>
        <w:rPr>
          <w:bCs/>
        </w:rPr>
      </w:pPr>
      <w:r w:rsidRPr="0024311F">
        <w:rPr>
          <w:bCs/>
        </w:rPr>
        <w:t>I</w:t>
      </w:r>
    </w:p>
    <w:p w:rsidRDefault="00355325" w:rsidP="00355325" w:rsidR="00355325" w:rsidRPr="0024311F">
      <w:pPr>
        <w:jc w:val="center"/>
        <w:rPr>
          <w:bCs/>
        </w:rPr>
      </w:pPr>
      <w:r w:rsidRPr="0024311F">
        <w:rPr>
          <w:bCs/>
        </w:rPr>
        <w:t>Z A K LJ U Č A K</w:t>
      </w:r>
    </w:p>
    <w:p w:rsidRDefault="00DB080D" w:rsidP="00355325" w:rsidR="00DB080D" w:rsidRPr="0024311F">
      <w:pPr>
        <w:jc w:val="both"/>
      </w:pPr>
    </w:p>
    <w:p w:rsidRDefault="003022C2" w:rsidP="00355325" w:rsidR="003022C2" w:rsidRPr="0024311F">
      <w:pPr>
        <w:jc w:val="both"/>
      </w:pPr>
    </w:p>
    <w:p w:rsidRDefault="0024311F" w:rsidP="0024311F" w:rsidR="0024311F" w:rsidRPr="0024311F">
      <w:pPr>
        <w:autoSpaceDE w:val="false"/>
        <w:autoSpaceDN w:val="false"/>
        <w:adjustRightInd w:val="false"/>
        <w:jc w:val="both"/>
      </w:pPr>
      <w:r w:rsidRPr="0024311F">
        <w:tab/>
      </w:r>
      <w:r w:rsidRPr="0024311F">
        <w:tab/>
        <w:t xml:space="preserve">Trgovački sud u Rijeci, po stečajnom sucu Veri Jelenović, postupajući po prijedlogu predlagatelja Financijska agencija, Zagreb, Ulica grada Vukovara 70, OIB: 85821130368, Regionalni centar: Rijeka, Nagodbeno vijeće: RI01, Rijeka, Frana Kurelca 8, radi pokretanja stečajnog postupka nad dužnikom </w:t>
      </w:r>
      <w:bookmarkStart w:name="OLE_LINK3" w:id="1"/>
      <w:bookmarkStart w:name="OLE_LINK2" w:id="2"/>
      <w:r w:rsidRPr="0024311F">
        <w:t>KASTAV SPORT društvo s ograničenom odgovornošću za trgovinu i usluge Rijeka (Grad Rijeka), Milutina Barača 5, OIB: 96002552462,</w:t>
      </w:r>
      <w:bookmarkEnd w:id="1"/>
      <w:bookmarkEnd w:id="2"/>
      <w:r w:rsidRPr="0024311F">
        <w:t xml:space="preserve"> dana 7. listopada 2015. godine </w:t>
      </w:r>
    </w:p>
    <w:p w:rsidRDefault="00355325" w:rsidP="00355325" w:rsidR="00355325" w:rsidRPr="0024311F">
      <w:pPr>
        <w:jc w:val="both"/>
      </w:pPr>
    </w:p>
    <w:p w:rsidRDefault="00CA2C3A" w:rsidP="00355325" w:rsidR="00CA2C3A">
      <w:pPr>
        <w:jc w:val="center"/>
        <w:rPr>
          <w:bCs/>
        </w:rPr>
      </w:pPr>
    </w:p>
    <w:p w:rsidRDefault="00355325" w:rsidP="00355325" w:rsidR="00355325" w:rsidRPr="0024311F">
      <w:pPr>
        <w:jc w:val="center"/>
        <w:rPr>
          <w:bCs/>
        </w:rPr>
      </w:pPr>
      <w:r w:rsidRPr="0024311F">
        <w:rPr>
          <w:bCs/>
        </w:rPr>
        <w:t>r i j e š i o    j e</w:t>
      </w:r>
    </w:p>
    <w:p w:rsidRDefault="00355325" w:rsidP="00355325" w:rsidR="00355325" w:rsidRPr="0024311F">
      <w:pPr>
        <w:jc w:val="both"/>
      </w:pPr>
    </w:p>
    <w:p w:rsidRDefault="00355325" w:rsidP="0024311F" w:rsidR="0024311F" w:rsidRPr="0024311F">
      <w:pPr>
        <w:autoSpaceDE w:val="false"/>
        <w:autoSpaceDN w:val="false"/>
        <w:adjustRightInd w:val="false"/>
        <w:rPr>
          <w:rFonts w:eastAsiaTheme="minorHAnsi"/>
          <w:lang w:eastAsia="en-US"/>
        </w:rPr>
      </w:pPr>
      <w:r w:rsidRPr="0024311F">
        <w:t xml:space="preserve">Pokreće se prethodni postupak radi utvrđivanja pretpostavki za otvaranje stečajnog postupka nad dužnikom </w:t>
      </w:r>
      <w:r w:rsidR="0024311F" w:rsidRPr="0024311F">
        <w:t>KASTAV SPORT društvo s ograničenom odgovornošću za trgovinu i usluge Rijeka (Grad Rijeka), Milutina Barača 5, OIB: 96002552462</w:t>
      </w:r>
      <w:r w:rsidRPr="0024311F">
        <w:t xml:space="preserve">. </w:t>
      </w:r>
    </w:p>
    <w:p w:rsidRDefault="00355325" w:rsidP="00355325" w:rsidR="00355325">
      <w:pPr>
        <w:ind w:left="1080"/>
        <w:jc w:val="both"/>
      </w:pPr>
    </w:p>
    <w:p w:rsidRDefault="00CA2C3A" w:rsidP="00355325" w:rsidR="00CA2C3A" w:rsidRPr="0024311F">
      <w:pPr>
        <w:ind w:left="1080"/>
        <w:jc w:val="both"/>
      </w:pPr>
    </w:p>
    <w:p w:rsidRDefault="00355325" w:rsidP="00355325" w:rsidR="00355325" w:rsidRPr="0024311F">
      <w:pPr>
        <w:jc w:val="center"/>
        <w:rPr>
          <w:bCs/>
        </w:rPr>
      </w:pPr>
      <w:r w:rsidRPr="0024311F">
        <w:rPr>
          <w:bCs/>
        </w:rPr>
        <w:t>z a k l j u č i o    j e</w:t>
      </w:r>
    </w:p>
    <w:p w:rsidRDefault="00355325" w:rsidP="00355325" w:rsidR="00355325" w:rsidRPr="0024311F">
      <w:pPr>
        <w:jc w:val="both"/>
      </w:pPr>
    </w:p>
    <w:p w:rsidRDefault="0024311F" w:rsidP="0024311F" w:rsidR="0024311F" w:rsidRPr="0024311F">
      <w:pPr>
        <w:pStyle w:val="Odlomakpopisa"/>
        <w:numPr>
          <w:ilvl w:val="0"/>
          <w:numId w:val="1"/>
        </w:numPr>
        <w:jc w:val="both"/>
      </w:pPr>
      <w:r w:rsidRPr="0024311F">
        <w:t xml:space="preserve">Naređuje se osobi ovlaštenoj za zastupanje dužnika </w:t>
      </w:r>
      <w:r w:rsidRPr="0024311F">
        <w:rPr>
          <w:rFonts w:eastAsiaTheme="minorHAnsi"/>
          <w:lang w:eastAsia="en-US"/>
        </w:rPr>
        <w:t>Denisu Pelešu, OIB: 30730721214</w:t>
      </w:r>
      <w:r w:rsidRPr="0024311F">
        <w:t xml:space="preserve">, </w:t>
      </w:r>
      <w:r w:rsidRPr="0024311F">
        <w:rPr>
          <w:rFonts w:eastAsiaTheme="minorHAnsi"/>
          <w:lang w:eastAsia="en-US"/>
        </w:rPr>
        <w:t xml:space="preserve">Kastav, Draga 2 </w:t>
      </w:r>
      <w:r w:rsidRPr="0024311F">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4311F" w:rsidP="0024311F" w:rsidR="0024311F" w:rsidRPr="0024311F">
      <w:pPr>
        <w:pStyle w:val="Odlomakpopisa"/>
        <w:ind w:left="1080"/>
        <w:jc w:val="both"/>
      </w:pPr>
    </w:p>
    <w:p w:rsidRDefault="0024311F" w:rsidP="0024311F" w:rsidR="0024311F" w:rsidRPr="0024311F">
      <w:pPr>
        <w:numPr>
          <w:ilvl w:val="0"/>
          <w:numId w:val="1"/>
        </w:numPr>
        <w:tabs>
          <w:tab w:pos="1080" w:val="num"/>
        </w:tabs>
        <w:jc w:val="both"/>
      </w:pPr>
      <w:r w:rsidRPr="0024311F">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24311F" w:rsidP="0024311F" w:rsidR="0024311F" w:rsidRPr="0024311F">
      <w:pPr>
        <w:pStyle w:val="Odlomakpopisa"/>
      </w:pPr>
    </w:p>
    <w:p w:rsidRDefault="0024311F" w:rsidP="0024311F" w:rsidR="0024311F" w:rsidRPr="0024311F">
      <w:pPr>
        <w:numPr>
          <w:ilvl w:val="0"/>
          <w:numId w:val="1"/>
        </w:numPr>
        <w:tabs>
          <w:tab w:pos="1080" w:val="num"/>
        </w:tabs>
        <w:jc w:val="both"/>
      </w:pPr>
      <w:r w:rsidRPr="0024311F">
        <w:t>Osobe ovlaštene za zastupanje dužnika odgovaraju kazneno za davanje netočnih ili nepotpunih podataka, obavijesti i izviješća kao za davanje lažnog iskaza u postupku pred sudom (čl.117. st.4. Stečajnog zakona).</w:t>
      </w:r>
    </w:p>
    <w:p w:rsidRDefault="00355325" w:rsidP="0024311F" w:rsidR="00355325" w:rsidRPr="0024311F">
      <w:pPr>
        <w:numPr>
          <w:ilvl w:val="0"/>
          <w:numId w:val="1"/>
        </w:numPr>
        <w:tabs>
          <w:tab w:pos="1080" w:val="num"/>
        </w:tabs>
        <w:jc w:val="both"/>
      </w:pPr>
      <w:r w:rsidRPr="0024311F">
        <w:t xml:space="preserve">Određuje se ročište radi očitovanja o prijedlogu za otvaranje stečajnog postupka nad dužnikom </w:t>
      </w:r>
      <w:r w:rsidR="00DB080D" w:rsidRPr="0024311F">
        <w:t xml:space="preserve">i raspravi o pretpostavkama za otvaranje stečajnoga postupka </w:t>
      </w:r>
      <w:r w:rsidRPr="0024311F">
        <w:t xml:space="preserve">za dan </w:t>
      </w:r>
    </w:p>
    <w:p w:rsidRDefault="00355325" w:rsidP="00355325" w:rsidR="00355325" w:rsidRPr="0024311F">
      <w:pPr>
        <w:jc w:val="both"/>
      </w:pPr>
    </w:p>
    <w:p w:rsidRDefault="00D634E8" w:rsidP="00355325" w:rsidR="00355325" w:rsidRPr="0024311F">
      <w:pPr>
        <w:jc w:val="center"/>
        <w:rPr>
          <w:bCs/>
        </w:rPr>
      </w:pPr>
      <w:r w:rsidRPr="0024311F">
        <w:rPr>
          <w:bCs/>
        </w:rPr>
        <w:t>30</w:t>
      </w:r>
      <w:r w:rsidR="00DB080D" w:rsidRPr="0024311F">
        <w:rPr>
          <w:bCs/>
        </w:rPr>
        <w:t>. studenoga 2016</w:t>
      </w:r>
      <w:r w:rsidR="00355325" w:rsidRPr="0024311F">
        <w:rPr>
          <w:bCs/>
        </w:rPr>
        <w:t xml:space="preserve">. godine u </w:t>
      </w:r>
      <w:r w:rsidR="0024311F" w:rsidRPr="0024311F">
        <w:rPr>
          <w:bCs/>
        </w:rPr>
        <w:t>10</w:t>
      </w:r>
      <w:r w:rsidR="00355325" w:rsidRPr="0024311F">
        <w:rPr>
          <w:bCs/>
        </w:rPr>
        <w:t>:</w:t>
      </w:r>
      <w:r w:rsidR="0024311F" w:rsidRPr="0024311F">
        <w:rPr>
          <w:bCs/>
        </w:rPr>
        <w:t>0</w:t>
      </w:r>
      <w:r w:rsidR="00433C8D" w:rsidRPr="0024311F">
        <w:rPr>
          <w:bCs/>
        </w:rPr>
        <w:t>0</w:t>
      </w:r>
      <w:r w:rsidR="00355325" w:rsidRPr="0024311F">
        <w:rPr>
          <w:bCs/>
        </w:rPr>
        <w:t xml:space="preserve"> sati</w:t>
      </w:r>
    </w:p>
    <w:p w:rsidRDefault="00355325" w:rsidP="00355325" w:rsidR="00355325" w:rsidRPr="0024311F">
      <w:pPr>
        <w:jc w:val="center"/>
      </w:pPr>
      <w:r w:rsidRPr="0024311F">
        <w:t xml:space="preserve">kod Trgovačkog suda u Rijeci, </w:t>
      </w:r>
    </w:p>
    <w:p w:rsidRDefault="00355325" w:rsidP="00355325" w:rsidR="00355325" w:rsidRPr="0024311F">
      <w:pPr>
        <w:jc w:val="center"/>
      </w:pPr>
      <w:r w:rsidRPr="0024311F">
        <w:t>Zadarska ulica 1 i 3,</w:t>
      </w:r>
    </w:p>
    <w:p w:rsidRDefault="00355325" w:rsidP="00355325" w:rsidR="00355325" w:rsidRPr="0024311F">
      <w:pPr>
        <w:jc w:val="center"/>
      </w:pPr>
      <w:r w:rsidRPr="0024311F">
        <w:t>I. kat, sudnica broj 2</w:t>
      </w:r>
    </w:p>
    <w:p w:rsidRDefault="00355325" w:rsidP="00355325" w:rsidR="00355325" w:rsidRPr="0024311F">
      <w:pPr>
        <w:jc w:val="both"/>
      </w:pPr>
    </w:p>
    <w:p w:rsidRDefault="00355325" w:rsidP="00355325" w:rsidR="00355325" w:rsidRPr="0024311F">
      <w:pPr>
        <w:jc w:val="both"/>
      </w:pPr>
      <w:r w:rsidRPr="0024311F">
        <w:t xml:space="preserve">na koje </w:t>
      </w:r>
      <w:r w:rsidR="00DB080D" w:rsidRPr="0024311F">
        <w:t xml:space="preserve">se </w:t>
      </w:r>
      <w:r w:rsidRPr="0024311F">
        <w:t>ročište se dostavom ovoga zaključka pozivaju:</w:t>
      </w:r>
    </w:p>
    <w:p w:rsidRDefault="00355325" w:rsidP="00355325" w:rsidR="0024311F" w:rsidRPr="0024311F">
      <w:pPr>
        <w:jc w:val="both"/>
      </w:pPr>
      <w:r w:rsidRPr="0024311F">
        <w:t xml:space="preserve">- </w:t>
      </w:r>
      <w:r w:rsidR="00DB080D" w:rsidRPr="0024311F">
        <w:t>osobe ovlaštene za zastupanje dužnika po zakonu</w:t>
      </w:r>
      <w:r w:rsidR="007B0569" w:rsidRPr="0024311F">
        <w:t xml:space="preserve"> </w:t>
      </w:r>
    </w:p>
    <w:p w:rsidRDefault="007B0569" w:rsidP="00355325" w:rsidR="00355325" w:rsidRPr="0024311F">
      <w:pPr>
        <w:jc w:val="both"/>
      </w:pPr>
      <w:r w:rsidRPr="0024311F">
        <w:t xml:space="preserve">- </w:t>
      </w:r>
      <w:r w:rsidR="00DB080D" w:rsidRPr="0024311F">
        <w:t>podnositelj prijedloga</w:t>
      </w:r>
      <w:r w:rsidR="00355325" w:rsidRPr="0024311F">
        <w:t>,</w:t>
      </w:r>
    </w:p>
    <w:p w:rsidRDefault="00355325" w:rsidP="00355325" w:rsidR="00355325" w:rsidRPr="0024311F">
      <w:pPr>
        <w:jc w:val="both"/>
      </w:pPr>
      <w:r w:rsidRPr="0024311F">
        <w:t>- pravn</w:t>
      </w:r>
      <w:r w:rsidR="00DB080D" w:rsidRPr="0024311F">
        <w:t>e</w:t>
      </w:r>
      <w:r w:rsidRPr="0024311F">
        <w:t xml:space="preserve"> osob</w:t>
      </w:r>
      <w:r w:rsidR="00DB080D" w:rsidRPr="0024311F">
        <w:t>e</w:t>
      </w:r>
      <w:r w:rsidRPr="0024311F">
        <w:t xml:space="preserve"> koja za dužnika obavlja</w:t>
      </w:r>
      <w:r w:rsidR="00DB080D" w:rsidRPr="0024311F">
        <w:t>ju</w:t>
      </w:r>
      <w:r w:rsidRPr="0024311F">
        <w:t xml:space="preserve"> poslove platnog prometa</w:t>
      </w:r>
      <w:r w:rsidR="00DB080D" w:rsidRPr="0024311F">
        <w:t>.</w:t>
      </w:r>
    </w:p>
    <w:p w:rsidRDefault="00355325" w:rsidP="00355325" w:rsidR="00355325" w:rsidRPr="0024311F">
      <w:pPr>
        <w:jc w:val="both"/>
      </w:pPr>
    </w:p>
    <w:p w:rsidRDefault="00355325" w:rsidP="00D57F71" w:rsidR="00355325" w:rsidRPr="0024311F">
      <w:pPr>
        <w:pStyle w:val="Odlomakpopisa"/>
        <w:numPr>
          <w:ilvl w:val="0"/>
          <w:numId w:val="1"/>
        </w:numPr>
        <w:jc w:val="both"/>
      </w:pPr>
      <w:r w:rsidRPr="0024311F">
        <w:t xml:space="preserve">Na ročištu iz točke </w:t>
      </w:r>
      <w:r w:rsidR="00D57F71" w:rsidRPr="0024311F">
        <w:t>I</w:t>
      </w:r>
      <w:r w:rsidRPr="0024311F">
        <w:t>. izreke pozvane osobe očitovat će se o prijedlogu za otvaranje stečajnog postupka. One se o prijedlogu mogu očitovati i pisano (čl.123. st.2. Stečajnog zakona).</w:t>
      </w:r>
    </w:p>
    <w:p w:rsidRDefault="00355325" w:rsidP="00355325" w:rsidR="00355325" w:rsidRPr="0024311F">
      <w:pPr>
        <w:tabs>
          <w:tab w:pos="1025" w:val="left"/>
        </w:tabs>
        <w:jc w:val="both"/>
      </w:pPr>
      <w:r w:rsidRPr="0024311F">
        <w:tab/>
      </w:r>
    </w:p>
    <w:p w:rsidRDefault="00355325" w:rsidP="00355325" w:rsidR="00355325" w:rsidRPr="0024311F">
      <w:pPr>
        <w:jc w:val="center"/>
        <w:rPr>
          <w:bCs/>
        </w:rPr>
      </w:pPr>
      <w:r w:rsidRPr="0024311F">
        <w:rPr>
          <w:bCs/>
        </w:rPr>
        <w:t>Obrazloženje</w:t>
      </w:r>
    </w:p>
    <w:p w:rsidRDefault="00355325" w:rsidP="00355325" w:rsidR="00355325" w:rsidRPr="0024311F">
      <w:pPr>
        <w:jc w:val="both"/>
      </w:pPr>
    </w:p>
    <w:p w:rsidRDefault="00355325" w:rsidP="00355325" w:rsidR="00355325" w:rsidRPr="0024311F">
      <w:pPr>
        <w:jc w:val="both"/>
      </w:pPr>
      <w:r w:rsidRPr="0024311F">
        <w:tab/>
      </w:r>
      <w:r w:rsidR="0024311F" w:rsidRPr="0024311F">
        <w:t>Predlagatelj</w:t>
      </w:r>
      <w:r w:rsidR="007B0569" w:rsidRPr="0024311F">
        <w:t xml:space="preserve"> je</w:t>
      </w:r>
      <w:r w:rsidR="00DB080D" w:rsidRPr="0024311F">
        <w:t xml:space="preserve"> </w:t>
      </w:r>
      <w:r w:rsidR="0024311F" w:rsidRPr="0024311F">
        <w:t xml:space="preserve">podnio </w:t>
      </w:r>
      <w:r w:rsidRPr="0024311F">
        <w:t xml:space="preserve">ovome sudu prijedlog za otvaranje stečajnog postupka nad dužnikom. </w:t>
      </w:r>
    </w:p>
    <w:p w:rsidRDefault="00355325" w:rsidP="00355325" w:rsidR="00355325" w:rsidRPr="0024311F">
      <w:pPr>
        <w:jc w:val="both"/>
      </w:pPr>
      <w:r w:rsidRPr="0024311F">
        <w:tab/>
        <w:t xml:space="preserve">Predlagatelj je u prijedlogu naveo da dužnik u Očevidniku redoslijeda osnova za plaćanje ima evidentirane neizvršene osnove za plaćanje u neprekinutom razdoblju od </w:t>
      </w:r>
      <w:r w:rsidR="0024311F" w:rsidRPr="0024311F">
        <w:t>692</w:t>
      </w:r>
      <w:r w:rsidRPr="0024311F">
        <w:t xml:space="preserve"> dana</w:t>
      </w:r>
      <w:r w:rsidR="0024311F" w:rsidRPr="0024311F">
        <w:t xml:space="preserve"> u ukupnom iznosu od 582.955,33 kn</w:t>
      </w:r>
      <w:r w:rsidR="007B0569" w:rsidRPr="0024311F">
        <w:t>, te da ne</w:t>
      </w:r>
      <w:r w:rsidR="0024311F" w:rsidRPr="0024311F">
        <w:t xml:space="preserve"> raspolaže o drugim podacima o imovini pravnih osoba</w:t>
      </w:r>
      <w:r w:rsidRPr="0024311F">
        <w:t xml:space="preserve">. </w:t>
      </w:r>
    </w:p>
    <w:p w:rsidRDefault="0024311F" w:rsidP="0024311F" w:rsidR="0024311F" w:rsidRPr="0024311F">
      <w:pPr>
        <w:jc w:val="both"/>
        <w:rPr>
          <w:bCs/>
        </w:rPr>
      </w:pPr>
      <w:r w:rsidRPr="0024311F">
        <w:tab/>
        <w:t>Predlagatelj Fina Zagreb je u skladu s odredbom članka 27. stavak 4. Zakona o financijskom poslovanju i predstečajnoj nagodbi (objavljen u NN 108/12) podnijela dana 18. studenoga 2015. godine sudu prijedlog za otvaranje stečajnog postupka nad dužnikom PIS - NEKRETNINE d. o. o. Kastav (Grad Kastav), Ćikovići 97, a dana 22. travnja 2016. godine je podnijela prijedlog za otvaranje stečajnog postupka nad istim dužnikom na temelju članka 444. stavka 2. Stečajnog zakona (objavljen u NN 71/15).</w:t>
      </w:r>
    </w:p>
    <w:p w:rsidRDefault="0024311F" w:rsidP="0024311F" w:rsidR="0024311F" w:rsidRPr="0024311F">
      <w:pPr>
        <w:jc w:val="both"/>
      </w:pPr>
      <w:r w:rsidRPr="0024311F">
        <w:t xml:space="preserve">           Odredbom članka 27. stavak 4. Zakona o financijskom poslovanju i predstečajnoj nagodbi  propisano je da ako je postupak predstečajne nagodbe obustavljen (a što je sud utvrdio u rješenje Fine Zagreb Klasa: UP-I/110/07/12-01/974 Ur.br: 04-06-13-974-3 od 21. veljače 2013. godine na listu 5 spisa) a potoje razlozi za otvaranje stečajnog postupka, Financijska agencija dužna je, u roku od osam dana podnijeti prijedlog za pokretanje stečajnog postupka. U tom je slučaju Financijska agencija oslobođena plaćanja pristojbi i troškova vezanih za pokretanje stečajnog postupka. </w:t>
      </w:r>
    </w:p>
    <w:p w:rsidRDefault="0024311F" w:rsidP="0024311F" w:rsidR="0024311F" w:rsidRPr="0024311F">
      <w:pPr>
        <w:jc w:val="both"/>
      </w:pPr>
      <w:r w:rsidRPr="0024311F">
        <w:tab/>
        <w:t xml:space="preserve">Nadalje, 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24311F" w:rsidP="0024311F" w:rsidR="0024311F" w:rsidRPr="0024311F">
      <w:pPr>
        <w:jc w:val="both"/>
      </w:pPr>
      <w:r w:rsidRPr="0024311F">
        <w:tab/>
        <w:t xml:space="preserve">Predlagatelj je u prijedlogu naveo da dužnik na dan 4. prosinca 2015. godine u Očevidniku redoslijeda osnova za plaćanje ima evidentirane neizvršene osnove za plaćanje u neprekinutom razdoblju od 120 dana u ukupnom iznosu od 35.988,35 kn u koji iznos je uračunata i kamata i naknada Financijske agencije za provedbe ovrhe, te da dužnik ima jednog zaposlenika. </w:t>
      </w:r>
    </w:p>
    <w:p w:rsidRDefault="0024311F" w:rsidP="0024311F" w:rsidR="0024311F" w:rsidRPr="0024311F">
      <w:pPr>
        <w:jc w:val="both"/>
      </w:pPr>
      <w:r w:rsidRPr="0024311F">
        <w:tab/>
        <w:t>Stoga je temeljem odredbe čl.115. st.1. i 2. SZ valjalo donijeti rješenje o pokretanju prethodnog postupka radi utvrđivanja pretpostavki za otvaranje stečajnog postupka nad dužnikom i riješiti kao u izreci rješenja.</w:t>
      </w:r>
    </w:p>
    <w:p w:rsidRDefault="0024311F" w:rsidP="0024311F" w:rsidR="0024311F" w:rsidRPr="0024311F">
      <w:pPr>
        <w:jc w:val="both"/>
      </w:pPr>
      <w:r w:rsidRPr="0024311F">
        <w:tab/>
        <w:t xml:space="preserve">Prema odredbi čl.117. st.1. SZ-a osobe ovlaštene za zastupanje dužnika po zakonu dužne su nakon podnošenja prijedloga za otvaranje stečajnog postupka stečajnim tijelima na </w:t>
      </w:r>
      <w:r w:rsidRPr="0024311F">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24311F" w:rsidP="0024311F" w:rsidR="0024311F" w:rsidRPr="0024311F">
      <w:pPr>
        <w:jc w:val="both"/>
      </w:pPr>
      <w:r w:rsidRPr="0024311F">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55325" w:rsidP="00355325" w:rsidR="00355325" w:rsidRPr="0024311F">
      <w:pPr>
        <w:jc w:val="both"/>
      </w:pPr>
      <w:r w:rsidRPr="0024311F">
        <w:tab/>
        <w:t xml:space="preserve"> </w:t>
      </w:r>
      <w:r w:rsidRPr="0024311F">
        <w:tab/>
      </w:r>
    </w:p>
    <w:p w:rsidRDefault="00677AF1" w:rsidP="00355325" w:rsidR="00355325" w:rsidRPr="0024311F">
      <w:pPr>
        <w:jc w:val="center"/>
      </w:pPr>
      <w:r w:rsidRPr="0024311F">
        <w:t xml:space="preserve">Rijeka, </w:t>
      </w:r>
      <w:r w:rsidR="0024311F">
        <w:t>7</w:t>
      </w:r>
      <w:r w:rsidR="00D634E8" w:rsidRPr="0024311F">
        <w:t>. listopada</w:t>
      </w:r>
      <w:r w:rsidR="00355325" w:rsidRPr="0024311F">
        <w:t xml:space="preserve"> 2016. godine</w:t>
      </w:r>
    </w:p>
    <w:p w:rsidRDefault="00DB080D" w:rsidP="000C6247" w:rsidR="00CA2C3A">
      <w:pPr>
        <w:jc w:val="both"/>
      </w:pPr>
      <w:r w:rsidRPr="0024311F">
        <w:tab/>
      </w:r>
      <w:r w:rsidRPr="0024311F">
        <w:tab/>
      </w:r>
    </w:p>
    <w:p w:rsidRDefault="00CA2C3A" w:rsidP="000C6247" w:rsidR="00DB080D" w:rsidRPr="0024311F">
      <w:pPr>
        <w:jc w:val="both"/>
      </w:pPr>
      <w:r>
        <w:t xml:space="preserve">                               </w:t>
      </w:r>
      <w:r w:rsidR="00DB080D" w:rsidRPr="0024311F">
        <w:tab/>
      </w:r>
      <w:r w:rsidR="00DB080D" w:rsidRPr="0024311F">
        <w:tab/>
      </w:r>
      <w:r w:rsidR="00DB080D" w:rsidRPr="0024311F">
        <w:tab/>
      </w:r>
      <w:r w:rsidR="00DB080D" w:rsidRPr="0024311F">
        <w:tab/>
      </w:r>
      <w:r w:rsidR="00DB080D" w:rsidRPr="0024311F">
        <w:tab/>
        <w:t xml:space="preserve">                Sudac</w:t>
      </w:r>
    </w:p>
    <w:p w:rsidRDefault="00DB080D" w:rsidP="000C6247" w:rsidR="00DB080D" w:rsidRPr="0024311F">
      <w:pPr>
        <w:jc w:val="both"/>
      </w:pPr>
      <w:r w:rsidRPr="0024311F">
        <w:tab/>
      </w:r>
      <w:r w:rsidRPr="0024311F">
        <w:tab/>
      </w:r>
      <w:r w:rsidRPr="0024311F">
        <w:tab/>
      </w:r>
      <w:r w:rsidRPr="0024311F">
        <w:tab/>
      </w:r>
      <w:r w:rsidRPr="0024311F">
        <w:tab/>
      </w:r>
      <w:r w:rsidRPr="0024311F">
        <w:tab/>
      </w:r>
      <w:r w:rsidRPr="0024311F">
        <w:tab/>
        <w:t xml:space="preserve">          Vera Jelenović</w:t>
      </w:r>
    </w:p>
    <w:p w:rsidRDefault="00355325" w:rsidP="00355325" w:rsidR="00355325" w:rsidRPr="0024311F">
      <w:pPr>
        <w:ind w:left="2160"/>
        <w:jc w:val="right"/>
      </w:pPr>
    </w:p>
    <w:p w:rsidRDefault="00355325" w:rsidP="00355325" w:rsidR="00355325">
      <w:pPr>
        <w:ind w:left="2160"/>
        <w:jc w:val="right"/>
      </w:pPr>
    </w:p>
    <w:p w:rsidRDefault="00CA2C3A" w:rsidP="00355325" w:rsidR="00CA2C3A" w:rsidRPr="0024311F">
      <w:pPr>
        <w:ind w:left="2160"/>
        <w:jc w:val="right"/>
      </w:pPr>
    </w:p>
    <w:p w:rsidRDefault="00355325" w:rsidP="00355325" w:rsidR="00355325" w:rsidRPr="0024311F">
      <w:pPr>
        <w:jc w:val="both"/>
      </w:pPr>
      <w:r w:rsidRPr="0024311F">
        <w:t>UPUTA O PRAVNOM LIJEKU:</w:t>
      </w:r>
    </w:p>
    <w:p w:rsidRDefault="00355325" w:rsidP="00355325" w:rsidR="00355325" w:rsidRPr="0024311F">
      <w:pPr>
        <w:jc w:val="both"/>
      </w:pPr>
      <w:r w:rsidRPr="0024311F">
        <w:t>Protiv rješenja nije dopuštena posebna žalba (čl.115. st.1. SZ-a).</w:t>
      </w:r>
    </w:p>
    <w:p w:rsidRDefault="00355325" w:rsidP="00355325" w:rsidR="00355325" w:rsidRPr="0024311F">
      <w:pPr>
        <w:jc w:val="both"/>
      </w:pPr>
      <w:r w:rsidRPr="0024311F">
        <w:t xml:space="preserve">Protiv zaključka nije dopušten pravni lijek (čl.19. st.7. SZ-a). </w:t>
      </w:r>
    </w:p>
    <w:p w:rsidRDefault="00355325" w:rsidP="00355325" w:rsidR="00355325" w:rsidRPr="0024311F">
      <w:pPr>
        <w:jc w:val="both"/>
      </w:pPr>
    </w:p>
    <w:p w:rsidRDefault="003022C2" w:rsidP="00355325" w:rsidR="003022C2" w:rsidRPr="0024311F">
      <w:pPr>
        <w:jc w:val="both"/>
      </w:pPr>
    </w:p>
    <w:p w:rsidRDefault="003022C2" w:rsidP="00355325" w:rsidR="003022C2" w:rsidRPr="0024311F">
      <w:pPr>
        <w:jc w:val="both"/>
      </w:pPr>
    </w:p>
    <w:p w:rsidRDefault="003022C2" w:rsidP="00355325" w:rsidR="003022C2">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pPr>
        <w:jc w:val="both"/>
      </w:pPr>
    </w:p>
    <w:p w:rsidRDefault="00CA2C3A" w:rsidP="00355325" w:rsidR="00CA2C3A" w:rsidRPr="0024311F">
      <w:pPr>
        <w:jc w:val="both"/>
      </w:pPr>
    </w:p>
    <w:p w:rsidRDefault="00355325" w:rsidP="00355325" w:rsidR="00355325" w:rsidRPr="0024311F">
      <w:pPr>
        <w:jc w:val="both"/>
      </w:pPr>
      <w:r w:rsidRPr="0024311F">
        <w:t>DNA:</w:t>
      </w:r>
    </w:p>
    <w:p w:rsidRDefault="0024311F" w:rsidP="00355325" w:rsidR="00355325">
      <w:pPr>
        <w:numPr>
          <w:ilvl w:val="0"/>
          <w:numId w:val="2"/>
        </w:numPr>
        <w:jc w:val="both"/>
      </w:pPr>
      <w:r>
        <w:t>Fina</w:t>
      </w:r>
    </w:p>
    <w:p w:rsidRDefault="0024311F" w:rsidP="00355325" w:rsidR="0024311F" w:rsidRPr="0024311F">
      <w:pPr>
        <w:numPr>
          <w:ilvl w:val="0"/>
          <w:numId w:val="2"/>
        </w:numPr>
        <w:jc w:val="both"/>
      </w:pPr>
      <w:r>
        <w:t>dužniku</w:t>
      </w:r>
    </w:p>
    <w:p w:rsidRDefault="00FC3A2D" w:rsidP="00355325" w:rsidR="00FC3A2D" w:rsidRPr="0024311F">
      <w:pPr>
        <w:numPr>
          <w:ilvl w:val="0"/>
          <w:numId w:val="2"/>
        </w:numPr>
        <w:jc w:val="both"/>
      </w:pPr>
      <w:r w:rsidRPr="0024311F">
        <w:t xml:space="preserve">pravnoj osobi koja za dužnika obavljaju poslove platnog prometa </w:t>
      </w:r>
      <w:r w:rsidR="0024311F">
        <w:t xml:space="preserve">Erste &amp; Steiermarkische bank </w:t>
      </w:r>
      <w:r w:rsidR="007A04E3" w:rsidRPr="0024311F">
        <w:t>d.d.</w:t>
      </w:r>
      <w:r w:rsidR="0024311F">
        <w:t xml:space="preserve"> i OTP banka Hrvatska d.d.</w:t>
      </w:r>
      <w:r w:rsidR="003A64CB" w:rsidRPr="0024311F">
        <w:t xml:space="preserve"> </w:t>
      </w:r>
    </w:p>
    <w:p w:rsidRDefault="00355325" w:rsidP="00355325" w:rsidR="00355325" w:rsidRPr="0024311F">
      <w:pPr>
        <w:numPr>
          <w:ilvl w:val="0"/>
          <w:numId w:val="2"/>
        </w:numPr>
        <w:jc w:val="both"/>
      </w:pPr>
      <w:r w:rsidRPr="0024311F">
        <w:t>e-Oglasna ploča</w:t>
      </w:r>
    </w:p>
    <w:p w:rsidRDefault="00355325" w:rsidP="00355325" w:rsidR="00355325" w:rsidRPr="0024311F">
      <w:pPr>
        <w:ind w:left="360"/>
        <w:jc w:val="both"/>
      </w:pPr>
    </w:p>
    <w:p w:rsidRDefault="00677AF1" w:rsidP="00355325" w:rsidR="00355325" w:rsidRPr="0024311F">
      <w:pPr>
        <w:jc w:val="both"/>
      </w:pPr>
      <w:r w:rsidRPr="0024311F">
        <w:t>Rijeka</w:t>
      </w:r>
      <w:r w:rsidR="00355325" w:rsidRPr="0024311F">
        <w:t xml:space="preserve">, </w:t>
      </w:r>
      <w:r w:rsidR="0024311F">
        <w:t>7</w:t>
      </w:r>
      <w:r w:rsidR="00D634E8" w:rsidRPr="0024311F">
        <w:t>.10</w:t>
      </w:r>
      <w:r w:rsidR="00355325" w:rsidRPr="0024311F">
        <w:t>.2016.g.</w:t>
      </w:r>
    </w:p>
    <w:p w:rsidRDefault="00355325" w:rsidP="00355325" w:rsidR="00355325" w:rsidRPr="0024311F">
      <w:pPr>
        <w:jc w:val="both"/>
      </w:pPr>
    </w:p>
    <w:p w:rsidRDefault="00355325" w:rsidP="00355325" w:rsidR="00355325" w:rsidRPr="0024311F">
      <w:pPr>
        <w:jc w:val="both"/>
      </w:pPr>
      <w:r w:rsidRPr="0024311F">
        <w:t>Sudac</w:t>
      </w:r>
    </w:p>
    <w:p w:rsidRDefault="00677AF1" w:rsidP="00355325" w:rsidR="00355325" w:rsidRPr="0024311F">
      <w:pPr>
        <w:jc w:val="both"/>
      </w:pPr>
      <w:r w:rsidRPr="0024311F">
        <w:t>Vera Jelenović</w:t>
      </w:r>
    </w:p>
    <w:p w:rsidRDefault="004F6C16" w:rsidR="004F6C16" w:rsidRPr="0024311F"/>
    <w:sectPr w:rsidR="004F6C16" w:rsidRPr="0024311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D28" w:rsidP="00226298" w:rsidR="00BF4D28">
      <w:r>
        <w:separator/>
      </w:r>
    </w:p>
  </w:endnote>
  <w:endnote w:id="0" w:type="continuationSeparator">
    <w:p w:rsidRDefault="00BF4D28" w:rsidP="00226298" w:rsidR="00BF4D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4A52FA">
          <w:rPr>
            <w:noProof/>
          </w:rPr>
          <w:t>4</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D28" w:rsidP="00226298" w:rsidR="00BF4D28">
      <w:r>
        <w:separator/>
      </w:r>
    </w:p>
  </w:footnote>
  <w:footnote w:id="0" w:type="continuationSeparator">
    <w:p w:rsidRDefault="00BF4D28" w:rsidP="00226298" w:rsidR="00BF4D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w:t>
    </w:r>
    <w:r w:rsidR="00AD7116">
      <w:t>829/</w:t>
    </w:r>
    <w:r>
      <w:t>2015</w:t>
    </w:r>
    <w:r w:rsidR="00CA2C3A">
      <w:t>-6</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5751"/>
    <w:rsid w:val="0004014C"/>
    <w:rsid w:val="00077F3D"/>
    <w:rsid w:val="00084C43"/>
    <w:rsid w:val="000A3E4B"/>
    <w:rsid w:val="001E5531"/>
    <w:rsid w:val="00226298"/>
    <w:rsid w:val="0024311F"/>
    <w:rsid w:val="00267BBB"/>
    <w:rsid w:val="002A3E53"/>
    <w:rsid w:val="003022C2"/>
    <w:rsid w:val="003541B1"/>
    <w:rsid w:val="00354F4A"/>
    <w:rsid w:val="00355325"/>
    <w:rsid w:val="00377473"/>
    <w:rsid w:val="003A64CB"/>
    <w:rsid w:val="00433C8D"/>
    <w:rsid w:val="004A52FA"/>
    <w:rsid w:val="004F6C16"/>
    <w:rsid w:val="00520689"/>
    <w:rsid w:val="00536271"/>
    <w:rsid w:val="00627845"/>
    <w:rsid w:val="00677AF1"/>
    <w:rsid w:val="006B34D5"/>
    <w:rsid w:val="0076139A"/>
    <w:rsid w:val="007A04E3"/>
    <w:rsid w:val="007B0569"/>
    <w:rsid w:val="007B6D04"/>
    <w:rsid w:val="007E0C86"/>
    <w:rsid w:val="008161F8"/>
    <w:rsid w:val="00836506"/>
    <w:rsid w:val="00942A0F"/>
    <w:rsid w:val="00A033E2"/>
    <w:rsid w:val="00A12134"/>
    <w:rsid w:val="00A4432C"/>
    <w:rsid w:val="00A54CB3"/>
    <w:rsid w:val="00AA43BC"/>
    <w:rsid w:val="00AD7116"/>
    <w:rsid w:val="00AD7439"/>
    <w:rsid w:val="00AE320F"/>
    <w:rsid w:val="00AF0A5D"/>
    <w:rsid w:val="00B93FF3"/>
    <w:rsid w:val="00B9579B"/>
    <w:rsid w:val="00BA3EB5"/>
    <w:rsid w:val="00BF4D28"/>
    <w:rsid w:val="00C013C7"/>
    <w:rsid w:val="00C02BC5"/>
    <w:rsid w:val="00C17835"/>
    <w:rsid w:val="00C64F1B"/>
    <w:rsid w:val="00CA2C3A"/>
    <w:rsid w:val="00D57F71"/>
    <w:rsid w:val="00D634E8"/>
    <w:rsid w:val="00D67E91"/>
    <w:rsid w:val="00DB080D"/>
    <w:rsid w:val="00E00441"/>
    <w:rsid w:val="00E026CD"/>
    <w:rsid w:val="00E3464D"/>
    <w:rsid w:val="00E518D1"/>
    <w:rsid w:val="00E66278"/>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A52FA"/>
    <w:rPr>
      <w:color w:val="808080"/>
      <w:bdr w:space="0" w:sz="0" w:color="auto" w:val="none"/>
      <w:shd w:fill="auto" w:color="auto" w:val="clear"/>
    </w:rPr>
  </w:style>
  <w:style w:customStyle="true" w:styleId="eSPISCCParagraphDefaultFont" w:type="character">
    <w:name w:val="eSPIS_CC_Paragraph Default Font"/>
    <w:basedOn w:val="Zadanifontodlomka"/>
    <w:rsid w:val="004A52F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2F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A52F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2F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A52FA"/>
    <w:rPr>
      <w:color w:val="808080"/>
      <w:bdr w:color="auto" w:space="0" w:sz="0" w:val="none"/>
      <w:shd w:color="auto" w:fill="auto" w:val="clear"/>
    </w:rPr>
  </w:style>
  <w:style w:customStyle="1" w:styleId="eSPISCCParagraphDefaultFont" w:type="character">
    <w:name w:val="eSPIS_CC_Paragraph Default Font"/>
    <w:basedOn w:val="Zadanifontodlomka"/>
    <w:rsid w:val="004A52F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A52F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A52F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2F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KASTAV SPORT d.o.o.  Rijeka</izvorni_sadrzaj>
    <derivirana_varijabla naziv="DomainObject.Predmet.ProtustrankaFormated_1">  KASTAV SPORT d.o.o.  Rijeka</derivirana_varijabla>
  </DomainObject.Predmet.ProtustrankaFormated>
  <DomainObject.Predmet.ProtustrankaFormatedOIB>
    <izvorni_sadrzaj>  KASTAV SPORT d.o.o.  Rijeka, OIB 96002552462</izvorni_sadrzaj>
    <derivirana_varijabla naziv="DomainObject.Predmet.ProtustrankaFormatedOIB_1">  KASTAV SPORT d.o.o.  Rijeka, OIB 96002552462</derivirana_varijabla>
  </DomainObject.Predmet.ProtustrankaFormatedOIB>
  <DomainObject.Predmet.ProtustrankaFormatedWithAdress>
    <izvorni_sadrzaj> KASTAV SPORT d.o.o.  Rijeka, Milutina Barača 5, 51000 Rijeka</izvorni_sadrzaj>
    <derivirana_varijabla naziv="DomainObject.Predmet.ProtustrankaFormatedWithAdress_1"> KASTAV SPORT d.o.o.  Rijeka, Milutina Barača 5, 51000 Rijeka</derivirana_varijabla>
  </DomainObject.Predmet.ProtustrankaFormatedWithAdress>
  <DomainObject.Predmet.ProtustrankaFormatedWithAdressOIB>
    <izvorni_sadrzaj> KASTAV SPORT d.o.o.  Rijeka, OIB 96002552462, Milutina Barača 5, 51000 Rijeka</izvorni_sadrzaj>
    <derivirana_varijabla naziv="DomainObject.Predmet.ProtustrankaFormatedWithAdressOIB_1"> KASTAV SPORT d.o.o.  Rijeka, OIB 96002552462, Milutina Barača 5, 51000 Rijeka</derivirana_varijabla>
  </DomainObject.Predmet.ProtustrankaFormatedWithAdressOIB>
  <DomainObject.Predmet.ProtustrankaWithAdress>
    <izvorni_sadrzaj>KASTAV SPORT d.o.o.  Rijeka Milutina Barača 5, 51000 Rijeka</izvorni_sadrzaj>
    <derivirana_varijabla naziv="DomainObject.Predmet.ProtustrankaWithAdress_1">KASTAV SPORT d.o.o.  Rijeka Milutina Barača 5, 51000 Rijeka</derivirana_varijabla>
  </DomainObject.Predmet.ProtustrankaWithAdress>
  <DomainObject.Predmet.ProtustrankaWithAdressOIB>
    <izvorni_sadrzaj>KASTAV SPORT d.o.o.  Rijeka, OIB 96002552462, Milutina Barača 5, 51000 Rijeka</izvorni_sadrzaj>
    <derivirana_varijabla naziv="DomainObject.Predmet.ProtustrankaWithAdressOIB_1">KASTAV SPORT d.o.o.  Rijeka, OIB 96002552462, Milutina Barača 5, 51000 Rijeka</derivirana_varijabla>
  </DomainObject.Predmet.ProtustrankaWithAdressOIB>
  <DomainObject.Predmet.ProtustrankaNazivFormated>
    <izvorni_sadrzaj>KASTAV SPORT d.o.o.  Rijeka</izvorni_sadrzaj>
    <derivirana_varijabla naziv="DomainObject.Predmet.ProtustrankaNazivFormated_1">KASTAV SPORT d.o.o.  Rijeka</derivirana_varijabla>
  </DomainObject.Predmet.ProtustrankaNazivFormated>
  <DomainObject.Predmet.ProtustrankaNazivFormatedOIB>
    <izvorni_sadrzaj>KASTAV SPORT d.o.o.  Rijeka, OIB 96002552462</izvorni_sadrzaj>
    <derivirana_varijabla naziv="DomainObject.Predmet.ProtustrankaNazivFormatedOIB_1">KASTAV SPORT d.o.o.  Rijeka, OIB 96002552462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 SPORT d.o.o.  Rijeka</item>
    </izvorni_sadrzaj>
    <derivirana_varijabla naziv="DomainObject.Predmet.ProtuStrankaListFormated_1">
      <item>KASTAV SPORT d.o.o.  Rijeka</item>
    </derivirana_varijabla>
  </DomainObject.Predmet.ProtuStrankaListFormated>
  <DomainObject.Predmet.ProtuStrankaListFormatedOIB>
    <izvorni_sadrzaj>
      <item>KASTAV SPORT d.o.o.  Rijeka, OIB 96002552462</item>
    </izvorni_sadrzaj>
    <derivirana_varijabla naziv="DomainObject.Predmet.ProtuStrankaListFormatedOIB_1">
      <item>KASTAV SPORT d.o.o.  Rijeka, OIB 96002552462</item>
    </derivirana_varijabla>
  </DomainObject.Predmet.ProtuStrankaListFormatedOIB>
  <DomainObject.Predmet.ProtuStrankaListFormatedWithAdress>
    <izvorni_sadrzaj>
      <item>KASTAV SPORT d.o.o.  Rijeka, Milutina Barača 5, 51000 Rijeka</item>
    </izvorni_sadrzaj>
    <derivirana_varijabla naziv="DomainObject.Predmet.ProtuStrankaListFormatedWithAdress_1">
      <item>KASTAV SPORT d.o.o.  Rijeka, Milutina Barača 5, 51000 Rijeka</item>
    </derivirana_varijabla>
  </DomainObject.Predmet.ProtuStrankaListFormatedWithAdress>
  <DomainObject.Predmet.ProtuStrankaListFormatedWithAdressOIB>
    <izvorni_sadrzaj>
      <item>KASTAV SPORT d.o.o.  Rijeka, OIB 96002552462, Milutina Barača 5, 51000 Rijeka</item>
    </izvorni_sadrzaj>
    <derivirana_varijabla naziv="DomainObject.Predmet.ProtuStrankaListFormatedWithAdressOIB_1">
      <item>KASTAV SPORT d.o.o.  Rijeka, OIB 96002552462, Milutina Barača 5, 51000 Rijeka</item>
    </derivirana_varijabla>
  </DomainObject.Predmet.ProtuStrankaListFormatedWithAdressOIB>
  <DomainObject.Predmet.ProtuStrankaListNazivFormated>
    <izvorni_sadrzaj>
      <item>KASTAV SPORT d.o.o.  Rijeka</item>
    </izvorni_sadrzaj>
    <derivirana_varijabla naziv="DomainObject.Predmet.ProtuStrankaListNazivFormated_1">
      <item>KASTAV SPORT d.o.o.  Rijeka</item>
    </derivirana_varijabla>
  </DomainObject.Predmet.ProtuStrankaListNazivFormated>
  <DomainObject.Predmet.ProtuStrankaListNazivFormatedOIB>
    <izvorni_sadrzaj>
      <item>KASTAV SPORT d.o.o.  Rijeka, OIB 96002552462</item>
    </izvorni_sadrzaj>
    <derivirana_varijabla naziv="DomainObject.Predmet.ProtuStrankaListNazivFormatedOIB_1">
      <item>KASTAV SPORT d.o.o.  Rijeka, OIB 96002552462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 SPORT d.o.o.  Rijeka</izvorni_sadrzaj>
    <derivirana_varijabla naziv="DomainObject.Predmet.ProtustrankaIDrugi_1">KASTAV SPORT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 SPORT d.o.o.  Rijeka, OIB 96002552462, Milutina Barača 5, 51000 Rijeka</izvorni_sadrzaj>
    <derivirana_varijabla naziv="DomainObject.Predmet.ProtustrankaIDrugiAdressOIB_1">KASTAV SPORT d.o.o.  Rijeka, OIB 96002552462, Milutina Barača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 SPORT d.o.o.  Rijeka</item>
    </izvorni_sadrzaj>
    <derivirana_varijabla naziv="DomainObject.Predmet.SudioniciListNaziv_1">
      <item>FINA  Rijeka</item>
      <item>KASTAV SPORT d.o.o.  Rijeka</item>
    </derivirana_varijabla>
  </DomainObject.Predmet.SudioniciListNaziv>
  <DomainObject.Predmet.SudioniciListAdressOIB>
    <izvorni_sadrzaj>
      <item>FINA  Rijeka, OIB 85821130368, Frana Kurelca 8,51000 Rijeka</item>
      <item>KASTAV SPORT d.o.o.  Rijeka, OIB 96002552462, Milutina Barača 5,51000 Rijeka</item>
    </izvorni_sadrzaj>
    <derivirana_varijabla naziv="DomainObject.Predmet.SudioniciListAdressOIB_1">
      <item>FINA  Rijeka, OIB 85821130368, Frana Kurelca 8,51000 Rijeka</item>
      <item>KASTAV SPORT d.o.o.  Rijeka, OIB 96002552462, Milutina Barača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96002552462</item>
    </izvorni_sadrzaj>
    <derivirana_varijabla naziv="DomainObject.Predmet.SudioniciListNazivOIB_1">
      <item>, OIB 85821130368</item>
      <item>, OIB 96002552462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936</properties:Words>
  <properties:Characters>5089</properties:Characters>
  <properties:Lines>162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2016-10-07T07:03:00Z</dcterms:created>
  <dc:creator>Vera Jelenović</dc:creator>
  <cp:lastModifiedBy>Danijela Fumić</cp:lastModifiedBy>
  <cp:lastPrinted>2016-10-07T07:02:00Z</cp:lastPrinted>
  <dcterms:modified xmlns:xsi="http://www.w3.org/2001/XMLSchema-instance" xsi:type="dcterms:W3CDTF">2016-10-07T07:04:00Z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