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025d" w14:paraId="ab8025d" w:rsidRDefault="008878ED" w:rsidP="00910611" w:rsidR="008878ED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8ED" w:rsidP="00D04179" w:rsidR="008878E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8878ED" w:rsidP="00D04179" w:rsidR="008878E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878ED" w:rsidP="00D04179" w:rsidR="008878E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1329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5.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960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531E46" w:rsidRP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>udrug</w:t>
      </w:r>
      <w:r w:rsid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>u</w:t>
      </w:r>
      <w:r w:rsidR="00531E46" w:rsidRP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I.B.A. - MEĐUNARODNO BODYGUARD UDRUŽENJE - HRVATSKA, Rijeka, Školjić 9, OIB: 36952125670, registarski broj 08002432</w:t>
      </w:r>
      <w:r w:rsid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31E46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C105E0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531E46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31E46">
        <w:rPr>
          <w:rFonts w:eastAsia="Times New Roman" w:hAnsi="Times New Roman" w:ascii="Times New Roman"/>
          <w:sz w:val="24"/>
          <w:szCs w:val="24"/>
          <w:lang w:eastAsia="hr-HR"/>
        </w:rPr>
        <w:t>939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31E46">
        <w:rPr>
          <w:rFonts w:eastAsia="Times New Roman" w:hAnsi="Times New Roman" w:ascii="Times New Roman"/>
          <w:sz w:val="24"/>
          <w:szCs w:val="24"/>
          <w:lang w:eastAsia="hr-HR"/>
        </w:rPr>
        <w:t>70</w:t>
      </w:r>
      <w:r w:rsidR="00C105E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kuna.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5.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10.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5.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F89" w:rsidP="009D1D07" w:rsidR="009A4F89">
      <w:pPr>
        <w:spacing w:lineRule="auto" w:line="240" w:after="0"/>
      </w:pPr>
      <w:r>
        <w:separator/>
      </w:r>
    </w:p>
  </w:endnote>
  <w:endnote w:id="0" w:type="continuationSeparator">
    <w:p w:rsidRDefault="009A4F89" w:rsidP="009D1D07" w:rsidR="009A4F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E46" w:rsidR="00531E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8878ED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E46" w:rsidR="00531E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F89" w:rsidP="009D1D07" w:rsidR="009A4F89">
      <w:pPr>
        <w:spacing w:lineRule="auto" w:line="240" w:after="0"/>
      </w:pPr>
      <w:r>
        <w:separator/>
      </w:r>
    </w:p>
  </w:footnote>
  <w:footnote w:id="0" w:type="continuationSeparator">
    <w:p w:rsidRDefault="009A4F89" w:rsidP="009D1D07" w:rsidR="009A4F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E46" w:rsidR="00531E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C0958">
      <w:rPr>
        <w:rFonts w:eastAsia="Times New Roman" w:hAnsi="Times New Roman" w:ascii="Times New Roman"/>
        <w:sz w:val="24"/>
        <w:szCs w:val="24"/>
        <w:lang w:eastAsia="hr-HR"/>
      </w:rPr>
      <w:t>2</w:t>
    </w:r>
    <w:r w:rsidR="00531E46">
      <w:rPr>
        <w:rFonts w:eastAsia="Times New Roman" w:hAnsi="Times New Roman" w:ascii="Times New Roman"/>
        <w:sz w:val="24"/>
        <w:szCs w:val="24"/>
        <w:lang w:eastAsia="hr-HR"/>
      </w:rPr>
      <w:t>71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E46" w:rsidR="00531E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76D7C"/>
    <w:rsid w:val="001B1889"/>
    <w:rsid w:val="001C0958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962F4"/>
    <w:rsid w:val="004A5F9A"/>
    <w:rsid w:val="004C4873"/>
    <w:rsid w:val="004C68D2"/>
    <w:rsid w:val="004F790C"/>
    <w:rsid w:val="00505DED"/>
    <w:rsid w:val="00531E46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74834"/>
    <w:rsid w:val="00793264"/>
    <w:rsid w:val="00803AE6"/>
    <w:rsid w:val="008118FF"/>
    <w:rsid w:val="00853F21"/>
    <w:rsid w:val="00872C40"/>
    <w:rsid w:val="008878ED"/>
    <w:rsid w:val="008C7805"/>
    <w:rsid w:val="0091002A"/>
    <w:rsid w:val="00922D05"/>
    <w:rsid w:val="00963E5D"/>
    <w:rsid w:val="009955B2"/>
    <w:rsid w:val="00996075"/>
    <w:rsid w:val="009A4F89"/>
    <w:rsid w:val="009B1E0A"/>
    <w:rsid w:val="009D1D07"/>
    <w:rsid w:val="00A31610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05E0"/>
    <w:rsid w:val="00C13CD5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026B4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78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78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78E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78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78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78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78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78E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78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78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I.B.A. - Međunarodno bodyguard udruženje - Hrvatska</izvorni_sadrzaj>
    <derivirana_varijabla naziv="DomainObject.Predmet.ProtustrankaFormated_1">  I.B.A. - Međunarodno bodyguard udruženje - Hrvatska</derivirana_varijabla>
  </DomainObject.Predmet.ProtustrankaFormated>
  <DomainObject.Predmet.ProtustrankaFormatedOIB>
    <izvorni_sadrzaj>  I.B.A. - Međunarodno bodyguard udruženje - Hrvatska, OIB 36952125670</izvorni_sadrzaj>
    <derivirana_varijabla naziv="DomainObject.Predmet.ProtustrankaFormatedOIB_1">  I.B.A. - Međunarodno bodyguard udruženje - Hrvatska, OIB 36952125670</derivirana_varijabla>
  </DomainObject.Predmet.ProtustrankaFormatedOIB>
  <DomainObject.Predmet.ProtustrankaFormatedWithAdress>
    <izvorni_sadrzaj> I.B.A. - Međunarodno bodyguard udruženje - Hrvatska, Školjić 9, 51000 Rijeka</izvorni_sadrzaj>
    <derivirana_varijabla naziv="DomainObject.Predmet.ProtustrankaFormatedWithAdress_1"> I.B.A. - Međunarodno bodyguard udruženje - Hrvatska, Školjić 9, 51000 Rijeka</derivirana_varijabla>
  </DomainObject.Predmet.ProtustrankaFormatedWithAdress>
  <DomainObject.Predmet.ProtustrankaFormatedWithAdressOIB>
    <izvorni_sadrzaj> I.B.A. - Međunarodno bodyguard udruženje - Hrvatska, OIB 36952125670, Školjić 9, 51000 Rijeka</izvorni_sadrzaj>
    <derivirana_varijabla naziv="DomainObject.Predmet.ProtustrankaFormatedWithAdressOIB_1"> I.B.A. - Međunarodno bodyguard udruženje - Hrvatska, OIB 36952125670, Školjić 9, 51000 Rijeka</derivirana_varijabla>
  </DomainObject.Predmet.ProtustrankaFormatedWithAdressOIB>
  <DomainObject.Predmet.ProtustrankaWithAdress>
    <izvorni_sadrzaj>I.B.A. - Međunarodno bodyguard udruženje - Hrvatska Školjić 9, 51000 Rijeka</izvorni_sadrzaj>
    <derivirana_varijabla naziv="DomainObject.Predmet.ProtustrankaWithAdress_1">I.B.A. - Međunarodno bodyguard udruženje - Hrvatska Školjić 9, 51000 Rijeka</derivirana_varijabla>
  </DomainObject.Predmet.ProtustrankaWithAdress>
  <DomainObject.Predmet.ProtustrankaWithAdressOIB>
    <izvorni_sadrzaj>I.B.A. - Međunarodno bodyguard udruženje - Hrvatska, OIB 36952125670, Školjić 9, 51000 Rijeka</izvorni_sadrzaj>
    <derivirana_varijabla naziv="DomainObject.Predmet.ProtustrankaWithAdressOIB_1">I.B.A. - Međunarodno bodyguard udruženje - Hrvatska, OIB 36952125670, Školjić 9, 51000 Rijeka</derivirana_varijabla>
  </DomainObject.Predmet.ProtustrankaWithAdressOIB>
  <DomainObject.Predmet.ProtustrankaNazivFormated>
    <izvorni_sadrzaj>I.B.A. - Međunarodno bodyguard udruženje - Hrvatska</izvorni_sadrzaj>
    <derivirana_varijabla naziv="DomainObject.Predmet.ProtustrankaNazivFormated_1">I.B.A. - Međunarodno bodyguard udruženje - Hrvatska</derivirana_varijabla>
  </DomainObject.Predmet.ProtustrankaNazivFormated>
  <DomainObject.Predmet.ProtustrankaNazivFormatedOIB>
    <izvorni_sadrzaj>I.B.A. - Međunarodno bodyguard udruženje - Hrvatska, OIB 36952125670</izvorni_sadrzaj>
    <derivirana_varijabla naziv="DomainObject.Predmet.ProtustrankaNazivFormatedOIB_1">I.B.A. - Međunarodno bodyguard udruženje - Hrvatska, OIB 36952125670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I.B.A. - Međunarodno bodyguard udruženje - Hrvatska</item>
    </izvorni_sadrzaj>
    <derivirana_varijabla naziv="DomainObject.Predmet.ProtuStrankaListFormated_1">
      <item>I.B.A. - Međunarodno bodyguard udruženje - Hrvatska</item>
    </derivirana_varijabla>
  </DomainObject.Predmet.ProtuStrankaListFormated>
  <DomainObject.Predmet.ProtuStrankaListFormatedOIB>
    <izvorni_sadrzaj>
      <item>I.B.A. - Međunarodno bodyguard udruženje - Hrvatska, OIB 36952125670</item>
    </izvorni_sadrzaj>
    <derivirana_varijabla naziv="DomainObject.Predmet.ProtuStrankaListFormatedOIB_1">
      <item>I.B.A. - Međunarodno bodyguard udruženje - Hrvatska, OIB 36952125670</item>
    </derivirana_varijabla>
  </DomainObject.Predmet.ProtuStrankaListFormatedOIB>
  <DomainObject.Predmet.ProtuStrankaListFormatedWithAdress>
    <izvorni_sadrzaj>
      <item>I.B.A. - Međunarodno bodyguard udruženje - Hrvatska, Školjić 9, 51000 Rijeka</item>
    </izvorni_sadrzaj>
    <derivirana_varijabla naziv="DomainObject.Predmet.ProtuStrankaListFormatedWithAdress_1">
      <item>I.B.A. - Međunarodno bodyguard udruženje - Hrvatska, Školjić 9, 51000 Rijeka</item>
    </derivirana_varijabla>
  </DomainObject.Predmet.ProtuStrankaListFormatedWithAdress>
  <DomainObject.Predmet.ProtuStrankaListFormatedWithAdressOIB>
    <izvorni_sadrzaj>
      <item>I.B.A. - Međunarodno bodyguard udruženje - Hrvatska, OIB 36952125670, Školjić 9, 51000 Rijeka</item>
    </izvorni_sadrzaj>
    <derivirana_varijabla naziv="DomainObject.Predmet.ProtuStrankaListFormatedWithAdressOIB_1">
      <item>I.B.A. - Međunarodno bodyguard udruženje - Hrvatska, OIB 36952125670, Školjić 9, 51000 Rijeka</item>
    </derivirana_varijabla>
  </DomainObject.Predmet.ProtuStrankaListFormatedWithAdressOIB>
  <DomainObject.Predmet.ProtuStrankaListNazivFormated>
    <izvorni_sadrzaj>
      <item>I.B.A. - Međunarodno bodyguard udruženje - Hrvatska</item>
    </izvorni_sadrzaj>
    <derivirana_varijabla naziv="DomainObject.Predmet.ProtuStrankaListNazivFormated_1">
      <item>I.B.A. - Međunarodno bodyguard udruženje - Hrvatska</item>
    </derivirana_varijabla>
  </DomainObject.Predmet.ProtuStrankaListNazivFormated>
  <DomainObject.Predmet.ProtuStrankaListNazivFormatedOIB>
    <izvorni_sadrzaj>
      <item>I.B.A. - Međunarodno bodyguard udruženje - Hrvatska, OIB 36952125670</item>
    </izvorni_sadrzaj>
    <derivirana_varijabla naziv="DomainObject.Predmet.ProtuStrankaListNazivFormatedOIB_1">
      <item>I.B.A. - Međunarodno bodyguard udruženje - Hrvatska, OIB 36952125670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I.B.A. - Međunarodno bodyguard udruženje - Hrvatska</izvorni_sadrzaj>
    <derivirana_varijabla naziv="DomainObject.Predmet.ProtustrankaIDrugi_1">I.B.A. - Međunarodno bodyguard udruženje - Hrvatska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I.B.A. - Međunarodno bodyguard udruženje - Hrvatska, OIB 36952125670, Školjić 9, 51000 Rijeka</izvorni_sadrzaj>
    <derivirana_varijabla naziv="DomainObject.Predmet.ProtustrankaIDrugiAdressOIB_1">I.B.A. - Međunarodno bodyguard udruženje - Hrvatska, OIB 36952125670, Školjić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I.B.A. - Međunarodno bodyguard udruženje - Hrvatska</item>
    </izvorni_sadrzaj>
    <derivirana_varijabla naziv="DomainObject.Predmet.SudioniciListNaziv_1">
      <item>FINA  Rijeka</item>
      <item>I.B.A. - Međunarodno bodyguard udruženje - Hrvatska</item>
    </derivirana_varijabla>
  </DomainObject.Predmet.SudioniciListNaziv>
  <DomainObject.Predmet.SudioniciListAdressOIB>
    <izvorni_sadrzaj>
      <item>FINA  Rijeka, OIB 85821130368, Frana Kurelca 8,51000 Rijeka</item>
      <item>I.B.A. - Međunarodno bodyguard udruženje - Hrvatska, OIB 36952125670, Školjić 9,51000 Rijeka</item>
    </izvorni_sadrzaj>
    <derivirana_varijabla naziv="DomainObject.Predmet.SudioniciListAdressOIB_1">
      <item>FINA  Rijeka, OIB 85821130368, Frana Kurelca 8,51000 Rijeka</item>
      <item>I.B.A. - Međunarodno bodyguard udruženje - Hrvatska, OIB 36952125670, Školjić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36952125670</item>
    </izvorni_sadrzaj>
    <derivirana_varijabla naziv="DomainObject.Predmet.SudioniciListNazivOIB_1">
      <item>, OIB 85821130368</item>
      <item>, OIB 36952125670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1559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2016-09-05T09:43:00Z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2016-09-06T07:20:00Z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