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9bb31" w14:paraId="129bb31" w:rsidRDefault="00376E79" w:rsidP="00376E79" w:rsidR="00376E79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376E79" w:rsidP="00376E79" w:rsidR="00376E79">
      <w:pPr>
        <w:spacing w:after="0"/>
        <w:jc w:val="both"/>
      </w:pPr>
      <w:r>
        <w:t xml:space="preserve">       REPUBLIKA HRVATSKA</w:t>
      </w:r>
    </w:p>
    <w:p w:rsidRDefault="00376E79" w:rsidP="00376E79" w:rsidR="00376E79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376E79" w:rsidP="00376E79" w:rsidR="00376E79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376E79" w:rsidP="00376E79" w:rsidR="00376E79">
      <w:pPr>
        <w:spacing w:after="0"/>
        <w:jc w:val="right"/>
      </w:pPr>
      <w:r>
        <w:t>Poslovni broj: 3 St-13/14-58</w:t>
      </w:r>
    </w:p>
    <w:p w:rsidRDefault="00376E79" w:rsidP="00376E79" w:rsidR="00376E79">
      <w:pPr>
        <w:spacing w:after="0"/>
      </w:pPr>
    </w:p>
    <w:p w:rsidRDefault="00376E79" w:rsidP="00376E79" w:rsidR="00376E79">
      <w:pPr>
        <w:spacing w:after="0"/>
      </w:pPr>
    </w:p>
    <w:p w:rsidRDefault="00376E79" w:rsidP="00376E79" w:rsidR="00376E79">
      <w:pPr>
        <w:spacing w:after="0"/>
        <w:jc w:val="both"/>
      </w:pPr>
      <w:r>
        <w:tab/>
        <w:t xml:space="preserve">TRGOVAČKI SUD U VARAŽDINU, po sucu toga suda Jasni Lekić, kao stečajnom sucu, u stečajnom postupku nad stečajnim dužnikom HERMAN d.o.o. "u stečaju", </w:t>
      </w:r>
      <w:proofErr w:type="spellStart"/>
      <w:r>
        <w:t>Mihovljan</w:t>
      </w:r>
      <w:proofErr w:type="spellEnd"/>
      <w:r>
        <w:t>, I. Gundulića 51, Čakovec, MBS: 070054298, OIB: 54613244053, nakon održane 11. javne dražbe od 5. srpnja 2016. godine za prodaju nekretnine stečajnog dužnika određene zaključkom o prodaji broj 3 St-13/14-54 od 24. svibnja 2016. godine, dana 12. srpnja 2016. godine donio je slijedeće</w:t>
      </w:r>
    </w:p>
    <w:p w:rsidRDefault="00376E79" w:rsidP="00376E79" w:rsidR="00376E79">
      <w:pPr>
        <w:spacing w:after="0"/>
        <w:jc w:val="both"/>
      </w:pPr>
    </w:p>
    <w:p w:rsidRDefault="00376E79" w:rsidP="00376E79" w:rsidR="00376E79">
      <w:pPr>
        <w:spacing w:after="0"/>
        <w:jc w:val="both"/>
      </w:pPr>
    </w:p>
    <w:p w:rsidRDefault="00376E79" w:rsidP="00376E79" w:rsidR="00376E79">
      <w:pPr>
        <w:spacing w:after="0"/>
        <w:jc w:val="center"/>
      </w:pPr>
      <w:r>
        <w:t xml:space="preserve">R J E Š E N J E   O   D O S U D I </w:t>
      </w:r>
    </w:p>
    <w:p w:rsidRDefault="00376E79" w:rsidP="00376E79" w:rsidR="00376E79">
      <w:pPr>
        <w:spacing w:after="0"/>
        <w:jc w:val="center"/>
      </w:pPr>
    </w:p>
    <w:p w:rsidRDefault="00376E79" w:rsidP="00376E79" w:rsidR="00376E79">
      <w:pPr>
        <w:spacing w:after="0"/>
        <w:jc w:val="center"/>
      </w:pPr>
    </w:p>
    <w:p w:rsidRDefault="00376E79" w:rsidP="00376E79" w:rsidR="00376E79">
      <w:pPr>
        <w:spacing w:after="0"/>
        <w:ind w:firstLine="708"/>
        <w:jc w:val="both"/>
        <w:rPr>
          <w:bCs/>
        </w:rPr>
      </w:pPr>
      <w:r>
        <w:t xml:space="preserve">I/ Ponuditelju i kupcu IVICI GOLUBIĆ KRNJAK iz </w:t>
      </w:r>
      <w:proofErr w:type="spellStart"/>
      <w:r>
        <w:t>Dekanovca</w:t>
      </w:r>
      <w:proofErr w:type="spellEnd"/>
      <w:r>
        <w:t xml:space="preserve">, </w:t>
      </w:r>
      <w:proofErr w:type="spellStart"/>
      <w:r>
        <w:t>Florijana</w:t>
      </w:r>
      <w:proofErr w:type="spellEnd"/>
      <w:r>
        <w:t xml:space="preserve"> Andrašeca 5, OIB: 51737407162, dosuđuje se nekretnina: </w:t>
      </w:r>
      <w:proofErr w:type="spellStart"/>
      <w:r>
        <w:t>čkbr</w:t>
      </w:r>
      <w:proofErr w:type="spellEnd"/>
      <w:r>
        <w:t xml:space="preserve">. 30/A/1 dvorište s 581 m2, poslovna zgrada s 257 m2, ukupne površine 838 m2, </w:t>
      </w:r>
      <w:r>
        <w:rPr>
          <w:bCs/>
        </w:rPr>
        <w:t xml:space="preserve">upisana u zemljišne knjige Općinskog suda u Čakovcu, zemljišnoknjižni odjel Čakovec, </w:t>
      </w:r>
      <w:proofErr w:type="spellStart"/>
      <w:r>
        <w:rPr>
          <w:bCs/>
        </w:rPr>
        <w:t>zk.ul</w:t>
      </w:r>
      <w:proofErr w:type="spellEnd"/>
      <w:r>
        <w:rPr>
          <w:bCs/>
        </w:rPr>
        <w:t xml:space="preserve">. broj 1523 k.o. </w:t>
      </w:r>
      <w:proofErr w:type="spellStart"/>
      <w:r>
        <w:rPr>
          <w:bCs/>
        </w:rPr>
        <w:t>Palovec</w:t>
      </w:r>
      <w:proofErr w:type="spellEnd"/>
      <w:r>
        <w:rPr>
          <w:bCs/>
        </w:rPr>
        <w:t>, u 1/</w:t>
      </w:r>
      <w:proofErr w:type="spellStart"/>
      <w:r>
        <w:rPr>
          <w:bCs/>
        </w:rPr>
        <w:t>1</w:t>
      </w:r>
      <w:proofErr w:type="spellEnd"/>
      <w:r>
        <w:rPr>
          <w:bCs/>
        </w:rPr>
        <w:t xml:space="preserve"> dijela, </w:t>
      </w:r>
      <w:r>
        <w:t xml:space="preserve">za kupoprodajnu cijenu u iznosu od </w:t>
      </w:r>
      <w:r>
        <w:rPr>
          <w:b/>
        </w:rPr>
        <w:t>107.938,00 kn</w:t>
      </w:r>
      <w:r>
        <w:t xml:space="preserve"> (slovima: </w:t>
      </w:r>
      <w:proofErr w:type="spellStart"/>
      <w:r>
        <w:t>stotinuisedamtisućadevetstotridesetiosam</w:t>
      </w:r>
      <w:proofErr w:type="spellEnd"/>
      <w:r>
        <w:t xml:space="preserve"> kuna), koju cijenu je kupac dužan platiti na žiro-račun ovog suda broj IBAN HR4023900011300002754 (u elektroničkom nalogu za plaćanje), ili HR40 2390 0011 3000 0275 4 (u nalogu za plaćanje na papirnatom obrascu), u roku od 30 dana od dana pravomoćnosti ovog rješenja o dosudi.</w:t>
      </w:r>
    </w:p>
    <w:p w:rsidRDefault="00376E79" w:rsidP="00376E79" w:rsidR="00376E79">
      <w:pPr>
        <w:spacing w:after="0"/>
        <w:ind w:firstLine="708"/>
        <w:jc w:val="both"/>
      </w:pPr>
      <w:r>
        <w:t>Uplaćena jamčevina uračunava se u kupoprodajnu cijenu.</w:t>
      </w:r>
    </w:p>
    <w:p w:rsidRDefault="00376E79" w:rsidP="00376E79" w:rsidR="00376E79">
      <w:pPr>
        <w:spacing w:after="0"/>
        <w:jc w:val="both"/>
      </w:pPr>
      <w:r>
        <w:t xml:space="preserve">       </w:t>
      </w:r>
    </w:p>
    <w:p w:rsidRDefault="00376E79" w:rsidP="00376E79" w:rsidR="00376E79">
      <w:pPr>
        <w:pStyle w:val="Tijeloteksta"/>
        <w:spacing w:after="0"/>
        <w:ind w:firstLine="708"/>
        <w:jc w:val="both"/>
      </w:pPr>
      <w:r>
        <w:t xml:space="preserve">II/ Ukoliko kupac ne plati kupoprodajnu cijenu u iznosu i u roku kako je određeno u točki I izreke ovog rješenja o dosudi, smatrat će se da je odustao od kupnje, a iz položene jamčevine namirit će se troškovi nove prodaje i nadoknaditi razlika između </w:t>
      </w:r>
      <w:proofErr w:type="spellStart"/>
      <w:r>
        <w:t>kupovnine</w:t>
      </w:r>
      <w:proofErr w:type="spellEnd"/>
      <w:r>
        <w:t xml:space="preserve"> postignute na prijašnjoj i novoj dražbi.  </w:t>
      </w:r>
    </w:p>
    <w:p w:rsidRDefault="00376E79" w:rsidP="00376E79" w:rsidR="00376E79">
      <w:pPr>
        <w:spacing w:after="0"/>
        <w:ind w:firstLine="708"/>
        <w:jc w:val="both"/>
      </w:pPr>
      <w:r>
        <w:t>Sud će u tom slučaju staviti izvan snage ovo rješenje o dosudi te će se nekretnina dosuditi kupcu koji je ponudio nižu cijenu, redom prema veličini cijene koju je ponudio.</w:t>
      </w:r>
    </w:p>
    <w:p w:rsidRDefault="00376E79" w:rsidP="00376E79" w:rsidR="00376E79">
      <w:pPr>
        <w:pStyle w:val="Tijeloteksta"/>
        <w:spacing w:after="0"/>
        <w:jc w:val="both"/>
      </w:pPr>
    </w:p>
    <w:p w:rsidRDefault="00376E79" w:rsidP="00376E79" w:rsidR="00376E79">
      <w:pPr>
        <w:pStyle w:val="Tijeloteksta"/>
        <w:spacing w:after="0"/>
        <w:ind w:firstLine="708"/>
        <w:jc w:val="both"/>
      </w:pPr>
      <w:r>
        <w:t>III/ Nakon što kupac plati kupoprodajnu cijenu, sud će posebnim zaključkom odrediti upis prava vlasništva u korist kupca, brisanje tereta na nekretnini koja prestaju njezinom prodajom u zemljišnim knjigama, te predaju nekretnine u posjed kupcu.</w:t>
      </w:r>
    </w:p>
    <w:p w:rsidRDefault="00376E79" w:rsidP="00376E79" w:rsidR="00376E79">
      <w:pPr>
        <w:pStyle w:val="Tijeloteksta"/>
        <w:spacing w:after="0"/>
        <w:ind w:firstLine="708"/>
      </w:pPr>
    </w:p>
    <w:p w:rsidRDefault="00376E79" w:rsidP="00376E79" w:rsidR="00376E79">
      <w:pPr>
        <w:pStyle w:val="Tijeloteksta"/>
        <w:spacing w:after="0"/>
      </w:pPr>
    </w:p>
    <w:p w:rsidRDefault="00376E79" w:rsidP="00376E79" w:rsidR="00376E79">
      <w:pPr>
        <w:pStyle w:val="Tijeloteksta"/>
        <w:spacing w:after="0"/>
        <w:jc w:val="center"/>
      </w:pPr>
      <w:r>
        <w:t>Obrazloženje</w:t>
      </w:r>
    </w:p>
    <w:p w:rsidRDefault="00376E79" w:rsidP="00376E79" w:rsidR="00376E79">
      <w:pPr>
        <w:pStyle w:val="Tijeloteksta"/>
        <w:spacing w:after="0"/>
        <w:jc w:val="center"/>
      </w:pPr>
    </w:p>
    <w:p w:rsidRDefault="00376E79" w:rsidP="00376E79" w:rsidR="00376E79">
      <w:pPr>
        <w:spacing w:after="0"/>
        <w:ind w:firstLine="705"/>
        <w:jc w:val="both"/>
      </w:pPr>
      <w:r>
        <w:tab/>
        <w:t xml:space="preserve">Na jedanaestoj javnoj dražbi za prodaju imovine stečajnog dužnika HERMAN d.o.o. "u stečaju", </w:t>
      </w:r>
      <w:proofErr w:type="spellStart"/>
      <w:r>
        <w:t>Mihovljan</w:t>
      </w:r>
      <w:proofErr w:type="spellEnd"/>
      <w:r>
        <w:t xml:space="preserve"> od 5. srpnja 2016. godine za nekretninu </w:t>
      </w:r>
      <w:proofErr w:type="spellStart"/>
      <w:r>
        <w:t>čkbr</w:t>
      </w:r>
      <w:proofErr w:type="spellEnd"/>
      <w:r>
        <w:t xml:space="preserve">. 30/A/1 dvorište s 581 </w:t>
      </w:r>
      <w:r>
        <w:lastRenderedPageBreak/>
        <w:t xml:space="preserve">m2, poslovna zgrada s 257 m2, ukupne površine 838 m2, </w:t>
      </w:r>
      <w:r>
        <w:rPr>
          <w:bCs/>
        </w:rPr>
        <w:t xml:space="preserve">upisanu u zemljišne knjige Općinskog suda u Čakovcu, zemljišnoknjižni odjel Čakovec, </w:t>
      </w:r>
      <w:proofErr w:type="spellStart"/>
      <w:r>
        <w:rPr>
          <w:bCs/>
        </w:rPr>
        <w:t>zk.ul</w:t>
      </w:r>
      <w:proofErr w:type="spellEnd"/>
      <w:r>
        <w:rPr>
          <w:bCs/>
        </w:rPr>
        <w:t xml:space="preserve">. broj 1523 k.o. </w:t>
      </w:r>
      <w:proofErr w:type="spellStart"/>
      <w:r>
        <w:rPr>
          <w:bCs/>
        </w:rPr>
        <w:t>Palovec</w:t>
      </w:r>
      <w:proofErr w:type="spellEnd"/>
      <w:r>
        <w:rPr>
          <w:bCs/>
        </w:rPr>
        <w:t>, u 1/</w:t>
      </w:r>
      <w:proofErr w:type="spellStart"/>
      <w:r>
        <w:rPr>
          <w:bCs/>
        </w:rPr>
        <w:t>1</w:t>
      </w:r>
      <w:proofErr w:type="spellEnd"/>
      <w:r>
        <w:rPr>
          <w:bCs/>
        </w:rPr>
        <w:t xml:space="preserve"> dijela</w:t>
      </w:r>
      <w:r>
        <w:t>, koja se prodavala po početnoj cijeni u iznosu od 52.938,00 kn, te uvjetima o prodaji prema zaključku o prodaji broj 3 St-13/14-54 od 24.5.2016., jamčevinu su uplatili  slijedeći ponuđači: Ivica Golubić Krnjak u iznosu od 5.300,00 kn, Auto-</w:t>
      </w:r>
      <w:proofErr w:type="spellStart"/>
      <w:r>
        <w:t>Dabo</w:t>
      </w:r>
      <w:proofErr w:type="spellEnd"/>
      <w:r>
        <w:t xml:space="preserve"> d.o.o. u iznosu od 5.300,00 kn, Enigma </w:t>
      </w:r>
      <w:proofErr w:type="spellStart"/>
      <w:r>
        <w:t>design</w:t>
      </w:r>
      <w:proofErr w:type="spellEnd"/>
      <w:r>
        <w:t xml:space="preserve"> d.o.o. u iznosu od 5.293,80 kn i Milorad Đurđević u iznosu od 5.300,00 kn.</w:t>
      </w:r>
    </w:p>
    <w:p w:rsidRDefault="00376E79" w:rsidP="00376E79" w:rsidR="00376E79">
      <w:pPr>
        <w:pStyle w:val="Tijeloteksta"/>
        <w:spacing w:after="0"/>
        <w:ind w:firstLine="705"/>
        <w:jc w:val="both"/>
        <w:rPr>
          <w:lang w:val="pt-BR"/>
        </w:rPr>
      </w:pPr>
      <w:r>
        <w:t>Uvjete za dražbovanje ispunili su i dražbi pristupili svi navedeni ponuđači. Početna cijena iznosila je 52.938,00 kn, dražbovni iznos 5.000,00 kn.</w:t>
      </w:r>
    </w:p>
    <w:p w:rsidRDefault="00376E79" w:rsidP="00376E79" w:rsidR="00376E79">
      <w:pPr>
        <w:pStyle w:val="Tijeloteksta"/>
        <w:spacing w:after="0"/>
        <w:ind w:firstLine="705"/>
        <w:jc w:val="both"/>
      </w:pPr>
      <w:r>
        <w:t xml:space="preserve">Posljednju i najpovoljniju ponudu podnio je ponuđač Ivica Golubić Krnjak iz </w:t>
      </w:r>
      <w:proofErr w:type="spellStart"/>
      <w:r>
        <w:t>Dekanovca</w:t>
      </w:r>
      <w:proofErr w:type="spellEnd"/>
      <w:r>
        <w:t xml:space="preserve">, </w:t>
      </w:r>
      <w:proofErr w:type="spellStart"/>
      <w:r>
        <w:t>Florijana</w:t>
      </w:r>
      <w:proofErr w:type="spellEnd"/>
      <w:r>
        <w:t xml:space="preserve"> Andrašeca 5, OIB: 51737407162</w:t>
      </w:r>
      <w:r>
        <w:rPr>
          <w:lang w:val="pt-BR"/>
        </w:rPr>
        <w:t>, u iznosu od 107.938,00 kn</w:t>
      </w:r>
      <w:r>
        <w:t>, a iza navedenog ponuđača Milorad Đurđević u iznosu od 102</w:t>
      </w:r>
      <w:r>
        <w:rPr>
          <w:lang w:val="pt-BR"/>
        </w:rPr>
        <w:t>.938,00 kn</w:t>
      </w:r>
      <w:r>
        <w:t>.</w:t>
      </w:r>
    </w:p>
    <w:p w:rsidRDefault="00376E79" w:rsidP="00376E79" w:rsidR="00376E79">
      <w:pPr>
        <w:spacing w:after="0"/>
        <w:ind w:firstLine="705"/>
        <w:jc w:val="both"/>
        <w:rPr>
          <w:lang w:val="pt-BR"/>
        </w:rPr>
      </w:pPr>
      <w:r>
        <w:t>Nakon dražbovanja i posljednje ponude najpovoljnijeg ponuđača Ivice Golubić Krnjak, ponuđači Auto-</w:t>
      </w:r>
      <w:proofErr w:type="spellStart"/>
      <w:r>
        <w:t>Dabo</w:t>
      </w:r>
      <w:proofErr w:type="spellEnd"/>
      <w:r>
        <w:t xml:space="preserve"> d.o.o. po prokuristi Davoru </w:t>
      </w:r>
      <w:proofErr w:type="spellStart"/>
      <w:r>
        <w:t>Videc</w:t>
      </w:r>
      <w:proofErr w:type="spellEnd"/>
      <w:r>
        <w:t xml:space="preserve"> i Enigma </w:t>
      </w:r>
      <w:proofErr w:type="spellStart"/>
      <w:r>
        <w:t>design</w:t>
      </w:r>
      <w:proofErr w:type="spellEnd"/>
      <w:r>
        <w:t xml:space="preserve"> d.o.o. po punomoćniku Saši Vranić, </w:t>
      </w:r>
      <w:r>
        <w:rPr>
          <w:lang w:val="pt-BR"/>
        </w:rPr>
        <w:t>izjavili su da odustaju od dražbovanja i tražili su povrat jamčevine.</w:t>
      </w:r>
    </w:p>
    <w:p w:rsidRDefault="00376E79" w:rsidP="00376E79" w:rsidR="00376E79">
      <w:pPr>
        <w:pStyle w:val="Tijeloteksta"/>
        <w:spacing w:after="0"/>
        <w:ind w:firstLine="708"/>
        <w:jc w:val="both"/>
      </w:pPr>
      <w:r>
        <w:t xml:space="preserve">Ukoliko kupac ne plati kupoprodajnu cijenu u iznosu i u roku kako je određeno u točki I izreke ovog rješenja o dosudi, smatrat će se da je odustao od kupnje, a iz položene jamčevine namirit će se troškovi nove prodaje i nadoknaditi razlika između </w:t>
      </w:r>
      <w:proofErr w:type="spellStart"/>
      <w:r>
        <w:t>kupovnine</w:t>
      </w:r>
      <w:proofErr w:type="spellEnd"/>
      <w:r>
        <w:t xml:space="preserve"> postignute na prijašnjoj i novoj dražbi.  </w:t>
      </w:r>
    </w:p>
    <w:p w:rsidRDefault="00376E79" w:rsidP="00376E79" w:rsidR="00376E79">
      <w:pPr>
        <w:spacing w:after="0"/>
        <w:ind w:firstLine="708"/>
        <w:jc w:val="both"/>
      </w:pPr>
      <w:r>
        <w:t>Sud će u tom slučaju staviti izvan snage ovo rješenje o dosudi te će se nekretnina dosuditi kupcu koji je ponudio nižu cijenu, redom prema veličini cijene koju je ponudio.</w:t>
      </w:r>
    </w:p>
    <w:p w:rsidRDefault="00376E79" w:rsidP="00376E79" w:rsidR="00376E79">
      <w:pPr>
        <w:pStyle w:val="Tijeloteksta"/>
        <w:spacing w:after="0"/>
        <w:ind w:firstLine="708"/>
        <w:jc w:val="both"/>
      </w:pPr>
      <w:r>
        <w:t xml:space="preserve">Slijedom svega naprijed navedenog, sud je donio ovo rješenje o dosudi najpovoljnijem ponuđaču, te u svemu riješio na način kako to stoji u izreci ovog rješenja primjenom čl. </w:t>
      </w:r>
      <w:smartTag w:element="metricconverter" w:uri="urn:schemas-microsoft-com:office:smarttags">
        <w:smartTagPr>
          <w:attr w:val="103. st" w:name="ProductID"/>
        </w:smartTagPr>
        <w:r>
          <w:t>103. st</w:t>
        </w:r>
      </w:smartTag>
      <w:r>
        <w:t>. 3. i 4. Ovršnog zakona (</w:t>
      </w:r>
      <w:proofErr w:type="spellStart"/>
      <w:r>
        <w:t>N.N</w:t>
      </w:r>
      <w:proofErr w:type="spellEnd"/>
      <w:r>
        <w:t xml:space="preserve">. 112/12, 25/13 i 93/14), u svezi s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Stečajnog zakona (</w:t>
      </w:r>
      <w:proofErr w:type="spellStart"/>
      <w:r>
        <w:t>N.N</w:t>
      </w:r>
      <w:proofErr w:type="spellEnd"/>
      <w:r>
        <w:t xml:space="preserve">. 44/96, 29/99, 129/00, 123/03, 82/06, 116/10, 25/12 i 133/12, dalje skraćeno: SZ-a). </w:t>
      </w:r>
    </w:p>
    <w:p w:rsidRDefault="00376E79" w:rsidP="00376E79" w:rsidR="00376E79">
      <w:pPr>
        <w:pStyle w:val="Tijeloteksta"/>
        <w:spacing w:after="0"/>
        <w:jc w:val="both"/>
      </w:pPr>
      <w:r>
        <w:t xml:space="preserve"> </w:t>
      </w:r>
    </w:p>
    <w:p w:rsidRDefault="00376E79" w:rsidP="00376E79" w:rsidR="00376E79">
      <w:pPr>
        <w:pStyle w:val="Tijeloteksta"/>
        <w:spacing w:after="0"/>
      </w:pPr>
    </w:p>
    <w:p w:rsidRDefault="00376E79" w:rsidP="00376E79" w:rsidR="00376E79">
      <w:pPr>
        <w:spacing w:lineRule="auto" w:line="288" w:after="0"/>
        <w:jc w:val="center"/>
      </w:pPr>
      <w:r>
        <w:t>U Varaždinu, 12. srpnja 2016. godine</w:t>
      </w:r>
    </w:p>
    <w:p w:rsidRDefault="00376E79" w:rsidP="00376E79" w:rsidR="00376E79">
      <w:pPr>
        <w:spacing w:lineRule="auto" w:line="288" w:after="0"/>
      </w:pPr>
    </w:p>
    <w:p w:rsidRDefault="00376E79" w:rsidP="00376E79" w:rsidR="00376E79">
      <w:pPr>
        <w:spacing w:after="0"/>
        <w:jc w:val="both"/>
      </w:pPr>
      <w:r>
        <w:t xml:space="preserve">                                                                                                      STEČAJNI SUDAC:</w:t>
      </w:r>
    </w:p>
    <w:p w:rsidRDefault="00376E79" w:rsidP="00376E79" w:rsidR="00376E79">
      <w:pPr>
        <w:spacing w:after="0"/>
        <w:jc w:val="both"/>
      </w:pPr>
    </w:p>
    <w:p w:rsidRDefault="00376E79" w:rsidP="00376E79" w:rsidR="00376E79">
      <w:pPr>
        <w:spacing w:after="0"/>
        <w:jc w:val="both"/>
      </w:pPr>
      <w:r>
        <w:t xml:space="preserve">                                                                                                              Jasna Lekić</w:t>
      </w:r>
    </w:p>
    <w:p w:rsidRDefault="00376E79" w:rsidP="00376E79" w:rsidR="00376E79">
      <w:pPr>
        <w:spacing w:after="0"/>
        <w:jc w:val="both"/>
      </w:pPr>
    </w:p>
    <w:p w:rsidRDefault="00376E79" w:rsidP="00376E79" w:rsidR="00376E79">
      <w:pPr>
        <w:spacing w:after="0"/>
        <w:jc w:val="both"/>
      </w:pPr>
      <w:r>
        <w:t xml:space="preserve">                                                                                     </w:t>
      </w:r>
    </w:p>
    <w:p w:rsidRDefault="00376E79" w:rsidP="00376E79" w:rsidR="00376E79">
      <w:pPr>
        <w:spacing w:after="0"/>
        <w:jc w:val="both"/>
      </w:pPr>
      <w:r>
        <w:t xml:space="preserve">                                                                                 </w:t>
      </w:r>
    </w:p>
    <w:p w:rsidRDefault="00376E79" w:rsidP="00376E79" w:rsidR="00376E79">
      <w:pPr>
        <w:spacing w:after="0"/>
        <w:jc w:val="both"/>
      </w:pPr>
      <w:r>
        <w:t>POUKA O PRAVNOM LIJEKU:</w:t>
      </w:r>
    </w:p>
    <w:p w:rsidRDefault="00376E79" w:rsidP="00376E79" w:rsidR="00376E79">
      <w:pPr>
        <w:spacing w:after="0"/>
        <w:jc w:val="both"/>
      </w:pPr>
    </w:p>
    <w:p w:rsidRDefault="00376E79" w:rsidP="00376E79" w:rsidR="00376E79">
      <w:pPr>
        <w:spacing w:after="0"/>
        <w:jc w:val="both"/>
      </w:pPr>
      <w:r>
        <w:tab/>
        <w:t xml:space="preserve">Protiv ovog rješenja o dosudi pravo na žalbu imaju stranke i osobe koje su sudjelovale na dražbi kao ponuditelji, u roku od 8 dana od dana objave rješenja o dosudi na oglasnoj ploči suda. Smatrat će se da je rješenje dostavljeno svim osobama kojima se dostavlja zaključak o prodaji, te svim sudionicima u dražbi istekom trećeg dana od dana njegova isticanja na oglasnoj ploči. Te osobe imaju pravo tražiti da im se u sudskoj pisarnici neposredno preda </w:t>
      </w:r>
      <w:proofErr w:type="spellStart"/>
      <w:r>
        <w:t>otpravak</w:t>
      </w:r>
      <w:proofErr w:type="spellEnd"/>
      <w:r>
        <w:t xml:space="preserve"> rješenja (čl. 103. st. 4. i 5. i čl. 105. st. 1. i 2. OZ-a). </w:t>
      </w:r>
    </w:p>
    <w:p w:rsidRDefault="00376E79" w:rsidP="00376E79" w:rsidR="00376E79">
      <w:pPr>
        <w:spacing w:after="0"/>
        <w:jc w:val="both"/>
      </w:pPr>
      <w:r>
        <w:tab/>
        <w:t>Rješenje se stavlja na e-Oglasnu ploču suda dana 12.7.2016.</w:t>
      </w:r>
    </w:p>
    <w:p w:rsidRDefault="00376E79" w:rsidP="00376E79" w:rsidR="00376E79">
      <w:pPr>
        <w:spacing w:after="0"/>
        <w:jc w:val="both"/>
      </w:pPr>
    </w:p>
    <w:p w:rsidRDefault="00376E79" w:rsidP="00376E79" w:rsidR="00376E79">
      <w:pPr>
        <w:spacing w:after="0"/>
        <w:jc w:val="both"/>
      </w:pPr>
    </w:p>
    <w:p w:rsidRDefault="00376E79" w:rsidP="00376E79" w:rsidR="00DA0242">
      <w:pPr>
        <w:spacing w:after="0"/>
        <w:jc w:val="both"/>
      </w:pPr>
      <w:r>
        <w:t xml:space="preserve">DNA: 1. e-Oglasna ploča suda          </w:t>
      </w:r>
      <w:r w:rsidR="00FF49F9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49F9" w:rsidP="00537B78" w:rsidR="00FF49F9">
      <w:r>
        <w:separator/>
      </w:r>
    </w:p>
  </w:endnote>
  <w:endnote w:id="0" w:type="continuationSeparator">
    <w:p w:rsidRDefault="00FF49F9" w:rsidP="00537B78" w:rsidR="00FF49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49F9" w:rsidP="00537B78" w:rsidR="00FF49F9">
      <w:r>
        <w:separator/>
      </w:r>
    </w:p>
  </w:footnote>
  <w:footnote w:id="0" w:type="continuationSeparator">
    <w:p w:rsidRDefault="00FF49F9" w:rsidP="00537B78" w:rsidR="00FF49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29C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6E7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49F9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196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St-13/2014-58</izvorni_sadrzaj>
    <derivirana_varijabla naziv="DomainObject.Oznaka_1">St-13/2014-58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2014.</izvorni_sadrzaj>
    <derivirana_varijabla naziv="DomainObject.Predmet.DatumOsnivanja_1">24.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St-13/2014</izvorni_sadrzaj>
    <derivirana_varijabla naziv="DomainObject.Predmet.OznakaBroj_1">St-13/2014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objavljen u NN. br. 132 od 12.11.2014
=====================================</izvorni_sadrzaj>
    <derivirana_varijabla naziv="DomainObject.Predmet.PrimjedbaSuca_1">Oglas o otv. st. objavljen u NN. br. 132 od 12.11.2014
=====================================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HERMAN trgovina i proizvodnja d.o.o.</izvorni_sadrzaj>
    <derivirana_varijabla naziv="DomainObject.Predmet.ProtustrankaFormated_1">  HERMAN trgovina i proizvodnja d.o.o.</derivirana_varijabla>
  </DomainObject.Predmet.ProtustrankaFormated>
  <DomainObject.Predmet.ProtustrankaFormatedOIB>
    <izvorni_sadrzaj>  HERMAN trgovina i proizvodnja d.o.o., OIB 54613244053</izvorni_sadrzaj>
    <derivirana_varijabla naziv="DomainObject.Predmet.ProtustrankaFormatedOIB_1">  HERMAN trgovina i proizvodnja d.o.o., OIB 54613244053</derivirana_varijabla>
  </DomainObject.Predmet.ProtustrankaFormatedOIB>
  <DomainObject.Predmet.ProtustrankaFormatedWithAdress>
    <izvorni_sadrzaj> HERMAN trgovina i proizvodnja d.o.o., I.Gundulića 51, Mihovljan</izvorni_sadrzaj>
    <derivirana_varijabla naziv="DomainObject.Predmet.ProtustrankaFormatedWithAdress_1"> HERMAN trgovina i proizvodnja d.o.o., I.Gundulića 51, Mihovljan</derivirana_varijabla>
  </DomainObject.Predmet.ProtustrankaFormatedWithAdress>
  <DomainObject.Predmet.ProtustrankaFormatedWithAdressOIB>
    <izvorni_sadrzaj> HERMAN trgovina i proizvodnja d.o.o., OIB 54613244053, I.Gundulića 51, Mihovljan</izvorni_sadrzaj>
    <derivirana_varijabla naziv="DomainObject.Predmet.ProtustrankaFormatedWithAdressOIB_1"> HERMAN trgovina i proizvodnja d.o.o., OIB 54613244053, I.Gundulića 51, Mihovljan</derivirana_varijabla>
  </DomainObject.Predmet.ProtustrankaFormatedWithAdressOIB>
  <DomainObject.Predmet.ProtustrankaWithAdress>
    <izvorni_sadrzaj>HERMAN trgovina i proizvodnja d.o.o. I.Gundulića 51, Mihovljan</izvorni_sadrzaj>
    <derivirana_varijabla naziv="DomainObject.Predmet.ProtustrankaWithAdress_1">HERMAN trgovina i proizvodnja d.o.o. I.Gundulića 51, Mihovljan</derivirana_varijabla>
  </DomainObject.Predmet.ProtustrankaWithAdress>
  <DomainObject.Predmet.ProtustrankaWithAdressOIB>
    <izvorni_sadrzaj>HERMAN trgovina i proizvodnja d.o.o., OIB 54613244053, I.Gundulića 51, Mihovljan</izvorni_sadrzaj>
    <derivirana_varijabla naziv="DomainObject.Predmet.ProtustrankaWithAdressOIB_1">HERMAN trgovina i proizvodnja d.o.o., OIB 54613244053, I.Gundulića 51, Mihovljan</derivirana_varijabla>
  </DomainObject.Predmet.ProtustrankaWithAdressOIB>
  <DomainObject.Predmet.ProtustrankaNazivFormated>
    <izvorni_sadrzaj>HERMAN trgovina i proizvodnja d.o.o.</izvorni_sadrzaj>
    <derivirana_varijabla naziv="DomainObject.Predmet.ProtustrankaNazivFormated_1">HERMAN trgovina i proizvodnja d.o.o.</derivirana_varijabla>
  </DomainObject.Predmet.ProtustrankaNazivFormated>
  <DomainObject.Predmet.ProtustrankaNazivFormatedOIB>
    <izvorni_sadrzaj>HERMAN trgovina i proizvodnja d.o.o., OIB 54613244053</izvorni_sadrzaj>
    <derivirana_varijabla naziv="DomainObject.Predmet.ProtustrankaNazivFormatedOIB_1">HERMAN trgovina i proizvodnja d.o.o., OIB 54613244053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Željka Igrec zastupanog po punomoćniku Miroslav Molnar, SSSH</izvorni_sadrzaj>
    <derivirana_varijabla naziv="DomainObject.Predmet.StrankaFormated_1">  Željka Igrec zastupanog po punomoćniku Miroslav Molnar, SSSH</derivirana_varijabla>
  </DomainObject.Predmet.StrankaFormated>
  <DomainObject.Predmet.StrankaFormatedOIB>
    <izvorni_sadrzaj>  Željka Igrec zastupanog po punomoćniku Miroslav Molnar, SSSH</izvorni_sadrzaj>
    <derivirana_varijabla naziv="DomainObject.Predmet.StrankaFormatedOIB_1">  Željka Igrec zastupanog po punomoćniku Miroslav Molnar, SSSH</derivirana_varijabla>
  </DomainObject.Predmet.StrankaFormatedOIB>
  <DomainObject.Predmet.StrankaFormatedWithAdress>
    <izvorni_sadrzaj> Željka Igrec, Trg Republike 1, 40000 Čakovec zastupanog po punomoćniku Miroslav Molnar, SSSH</izvorni_sadrzaj>
    <derivirana_varijabla naziv="DomainObject.Predmet.StrankaFormatedWithAdress_1"> Željka Igrec, Trg Republike 1, 40000 Čakovec zastupanog po punomoćniku Miroslav Molnar, SSSH</derivirana_varijabla>
  </DomainObject.Predmet.StrankaFormatedWithAdress>
  <DomainObject.Predmet.StrankaFormatedWithAdressOIB>
    <izvorni_sadrzaj> Željka Igrec, Trg Republike 1, 40000 Čakovec zastupanog po punomoćniku Miroslav Molnar, SSSH</izvorni_sadrzaj>
    <derivirana_varijabla naziv="DomainObject.Predmet.StrankaFormatedWithAdressOIB_1"> Željka Igrec, Trg Republike 1, 40000 Čakovec zastupanog po punomoćniku Miroslav Molnar, SSSH</derivirana_varijabla>
  </DomainObject.Predmet.StrankaFormatedWithAdressOIB>
  <DomainObject.Predmet.StrankaWithAdress>
    <izvorni_sadrzaj>Željka Igrec Trg Republike 1,40000 Čakovec</izvorni_sadrzaj>
    <derivirana_varijabla naziv="DomainObject.Predmet.StrankaWithAdress_1">Željka Igrec Trg Republike 1,40000 Čakovec</derivirana_varijabla>
  </DomainObject.Predmet.StrankaWithAdress>
  <DomainObject.Predmet.StrankaWithAdressOIB>
    <izvorni_sadrzaj>Željka Igrec, Trg Republike 1,40000 Čakovec</izvorni_sadrzaj>
    <derivirana_varijabla naziv="DomainObject.Predmet.StrankaWithAdressOIB_1">Željka Igrec, Trg Republike 1,40000 Čakovec</derivirana_varijabla>
  </DomainObject.Predmet.StrankaWithAdressOIB>
  <DomainObject.Predmet.StrankaNazivFormated>
    <izvorni_sadrzaj>Željka Igrec</izvorni_sadrzaj>
    <derivirana_varijabla naziv="DomainObject.Predmet.StrankaNazivFormated_1">Željka Igrec</derivirana_varijabla>
  </DomainObject.Predmet.StrankaNazivFormated>
  <DomainObject.Predmet.StrankaNazivFormatedOIB>
    <izvorni_sadrzaj>Željka Igrec</izvorni_sadrzaj>
    <derivirana_varijabla naziv="DomainObject.Predmet.StrankaNazivFormatedOIB_1">Željka Igrec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Željka Igrec zastupanog po punomoćniku Miroslav Molnar, SSSH</item>
    </izvorni_sadrzaj>
    <derivirana_varijabla naziv="DomainObject.Predmet.StrankaListFormated_1">
      <item>Željka Igrec zastupanog po punomoćniku Miroslav Molnar, SSSH</item>
    </derivirana_varijabla>
  </DomainObject.Predmet.StrankaListFormated>
  <DomainObject.Predmet.StrankaListFormatedOIB>
    <izvorni_sadrzaj>
      <item>Željka Igrec zastupanog po punomoćniku Miroslav Molnar, SSSH</item>
    </izvorni_sadrzaj>
    <derivirana_varijabla naziv="DomainObject.Predmet.StrankaListFormatedOIB_1">
      <item>Željka Igrec zastupanog po punomoćniku Miroslav Molnar, SSSH</item>
    </derivirana_varijabla>
  </DomainObject.Predmet.StrankaListFormatedOIB>
  <DomainObject.Predmet.StrankaListFormatedWithAdress>
    <izvorni_sadrzaj>
      <item>Željka Igrec, Trg Republike 1, 40000 Čakovec zastupanog po punomoćniku Miroslav Molnar, SSSH</item>
    </izvorni_sadrzaj>
    <derivirana_varijabla naziv="DomainObject.Predmet.StrankaListFormatedWithAdress_1">
      <item>Željka Igrec, Trg Republike 1, 40000 Čakovec zastupanog po punomoćniku Miroslav Molnar, SSSH</item>
    </derivirana_varijabla>
  </DomainObject.Predmet.StrankaListFormatedWithAdress>
  <DomainObject.Predmet.StrankaListFormatedWithAdressOIB>
    <izvorni_sadrzaj>
      <item>Željka Igrec, Trg Republike 1, 40000 Čakovec zastupanog po punomoćniku Miroslav Molnar, SSSH</item>
    </izvorni_sadrzaj>
    <derivirana_varijabla naziv="DomainObject.Predmet.StrankaListFormatedWithAdressOIB_1">
      <item>Željka Igrec, Trg Republike 1, 40000 Čakovec zastupanog po punomoćniku Miroslav Molnar, SSSH</item>
    </derivirana_varijabla>
  </DomainObject.Predmet.StrankaListFormatedWithAdressOIB>
  <DomainObject.Predmet.StrankaListNazivFormated>
    <izvorni_sadrzaj>
      <item>Željka Igrec</item>
    </izvorni_sadrzaj>
    <derivirana_varijabla naziv="DomainObject.Predmet.StrankaListNazivFormated_1">
      <item>Željka Igrec</item>
    </derivirana_varijabla>
  </DomainObject.Predmet.StrankaListNazivFormated>
  <DomainObject.Predmet.StrankaListNazivFormatedOIB>
    <izvorni_sadrzaj>
      <item>Željka Igrec</item>
    </izvorni_sadrzaj>
    <derivirana_varijabla naziv="DomainObject.Predmet.StrankaListNazivFormatedOIB_1">
      <item>Željka Igrec</item>
    </derivirana_varijabla>
  </DomainObject.Predmet.StrankaListNazivFormatedOIB>
  <DomainObject.Predmet.ProtuStrankaListFormated>
    <izvorni_sadrzaj>
      <item>HERMAN trgovina i proizvodnja d.o.o.</item>
    </izvorni_sadrzaj>
    <derivirana_varijabla naziv="DomainObject.Predmet.ProtuStrankaListFormated_1">
      <item>HERMAN trgovina i proizvodnja d.o.o.</item>
    </derivirana_varijabla>
  </DomainObject.Predmet.ProtuStrankaListFormated>
  <DomainObject.Predmet.ProtuStrankaListFormatedOIB>
    <izvorni_sadrzaj>
      <item>HERMAN trgovina i proizvodnja d.o.o., OIB 54613244053</item>
    </izvorni_sadrzaj>
    <derivirana_varijabla naziv="DomainObject.Predmet.ProtuStrankaListFormatedOIB_1">
      <item>HERMAN trgovina i proizvodnja d.o.o., OIB 54613244053</item>
    </derivirana_varijabla>
  </DomainObject.Predmet.ProtuStrankaListFormatedOIB>
  <DomainObject.Predmet.ProtuStrankaListFormatedWithAdress>
    <izvorni_sadrzaj>
      <item>HERMAN trgovina i proizvodnja d.o.o., I.Gundulića 51, Mihovljan</item>
    </izvorni_sadrzaj>
    <derivirana_varijabla naziv="DomainObject.Predmet.ProtuStrankaListFormatedWithAdress_1">
      <item>HERMAN trgovina i proizvodnja d.o.o., I.Gundulića 51, Mihovljan</item>
    </derivirana_varijabla>
  </DomainObject.Predmet.ProtuStrankaListFormatedWithAdress>
  <DomainObject.Predmet.ProtuStrankaListFormatedWithAdressOIB>
    <izvorni_sadrzaj>
      <item>HERMAN trgovina i proizvodnja d.o.o., OIB 54613244053, I.Gundulića 51, Mihovljan</item>
    </izvorni_sadrzaj>
    <derivirana_varijabla naziv="DomainObject.Predmet.ProtuStrankaListFormatedWithAdressOIB_1">
      <item>HERMAN trgovina i proizvodnja d.o.o., OIB 54613244053, I.Gundulića 51, Mihovljan</item>
    </derivirana_varijabla>
  </DomainObject.Predmet.ProtuStrankaListFormatedWithAdressOIB>
  <DomainObject.Predmet.ProtuStrankaListNazivFormated>
    <izvorni_sadrzaj>
      <item>HERMAN trgovina i proizvodnja d.o.o.</item>
    </izvorni_sadrzaj>
    <derivirana_varijabla naziv="DomainObject.Predmet.ProtuStrankaListNazivFormated_1">
      <item>HERMAN trgovina i proizvodnja d.o.o.</item>
    </derivirana_varijabla>
  </DomainObject.Predmet.ProtuStrankaListNazivFormated>
  <DomainObject.Predmet.ProtuStrankaListNazivFormatedOIB>
    <izvorni_sadrzaj>
      <item>HERMAN trgovina i proizvodnja d.o.o., OIB 54613244053</item>
    </izvorni_sadrzaj>
    <derivirana_varijabla naziv="DomainObject.Predmet.ProtuStrankaListNazivFormatedOIB_1">
      <item>HERMAN trgovina i proizvodnja d.o.o., OIB 54613244053</item>
    </derivirana_varijabla>
  </DomainObject.Predmet.ProtuStrankaListNazivFormatedOIB>
  <DomainObject.Predmet.OstaliListFormated>
    <izvorni_sadrzaj>
      <item>Miroslav Molnar, SSSH punomoćnik sudionika u postupku Željka Igrec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izvorni_sadrzaj>
    <derivirana_varijabla naziv="DomainObject.Predmet.OstaliListFormated_1">
      <item>Miroslav Molnar, SSSH punomoćnik sudionika u postupku Željka Igrec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derivirana_varijabla>
  </DomainObject.Predmet.OstaliListFormated>
  <DomainObject.Predmet.OstaliListFormatedOIB>
    <izvorni_sadrzaj>
      <item>Miroslav Molnar, SSSH punomoćnik sudionika u postupku Željka Igrec</item>
      <item>Stanko Makar, OIB 49218337993</item>
      <item>Agencija za osiguranje radničkih potraživanja u slučaju stečaja poslodavaca</item>
      <item>Zemljišnoknjižni odjel</item>
      <item>ERSTE&amp;STEIERMÄRKISCHE BANKA dioničko društvo, OIB 23057039320</item>
      <item>Odvjetničko društvo Slunjski i Rudnički, javno trgovačko društvo za obavljanje odvjetničkih poslova, OIB 97816293174</item>
    </izvorni_sadrzaj>
    <derivirana_varijabla naziv="DomainObject.Predmet.OstaliListFormatedOIB_1">
      <item>Miroslav Molnar, SSSH punomoćnik sudionika u postupku Željka Igrec</item>
      <item>Stanko Makar, OIB 49218337993</item>
      <item>Agencija za osiguranje radničkih potraživanja u slučaju stečaja poslodavaca</item>
      <item>Zemljišnoknjižni odjel</item>
      <item>ERSTE&amp;STEIERMÄRKISCHE BANKA dioničko društvo, OIB 23057039320</item>
      <item>Odvjetničko društvo Slunjski i Rudnički, javno trgovačko društvo za obavljanje odvjetničkih poslova, OIB 97816293174</item>
    </derivirana_varijabla>
  </DomainObject.Predmet.OstaliListFormatedOIB>
  <DomainObject.Predmet.OstaliListFormatedWithAdress>
    <izvorni_sadrzaj>
      <item>Miroslav Molnar, SSSH, Trg Republike 1, 40000 Čakovec punomoćnik sudionika u postupku Željka Igrec</item>
      <item>Stanko Makar, Petra Zrinskog 3, 42230 Ludbreg</item>
      <item>Agencija za osiguranje radničkih potraživanja u slučaju stečaja poslodavaca</item>
      <item>Zemljišnoknjižni odjel, Ruđera Boškovića 18, 40000 Čakovec</item>
      <item>ERSTE&amp;STEIERMÄRKISCHE BANKA dioničko društvo, Jadranski Trg 3/a, 51000 Rijeka</item>
      <item>Odvjetničko društvo Slunjski i Rudnički, javno trgovačko društvo za obavljanje odvjetničkih poslova, Kratka 2/I, 42000 Varaždin</item>
    </izvorni_sadrzaj>
    <derivirana_varijabla naziv="DomainObject.Predmet.OstaliListFormatedWithAdress_1">
      <item>Miroslav Molnar, SSSH, Trg Republike 1, 40000 Čakovec punomoćnik sudionika u postupku Željka Igrec</item>
      <item>Stanko Makar, Petra Zrinskog 3, 42230 Ludbreg</item>
      <item>Agencija za osiguranje radničkih potraživanja u slučaju stečaja poslodavaca</item>
      <item>Zemljišnoknjižni odjel, Ruđera Boškovića 18, 40000 Čakovec</item>
      <item>ERSTE&amp;STEIERMÄRKISCHE BANKA dioničko društvo, Jadranski Trg 3/a, 51000 Rijeka</item>
      <item>Odvjetničko društvo Slunjski i Rudnički, javno trgovačko društvo za obavljanje odvjetničkih poslova, Kratka 2/I, 42000 Varaždin</item>
    </derivirana_varijabla>
  </DomainObject.Predmet.OstaliListFormatedWithAdress>
  <DomainObject.Predmet.OstaliListFormatedWithAdressOIB>
    <izvorni_sadrzaj>
      <item>Miroslav Molnar, SSSH, Trg Republike 1, 40000 Čakovec punomoćnik sudionika u postupku Željka Igrec</item>
      <item>Stanko Makar, OIB 49218337993, Petra Zrinskog 3, 42230 Ludbreg</item>
      <item>Agencija za osiguranje radničkih potraživanja u slučaju stečaja poslodavaca</item>
      <item>Zemljišnoknjižni odjel, Ruđera Boškovića 18, 40000 Čakovec</item>
      <item>ERSTE&amp;STEIERMÄRKISCHE BANKA dioničko društvo, OIB 23057039320, Jadranski Trg 3/a, 51000 Rijeka</item>
      <item>Odvjetničko društvo Slunjski i Rudnički, javno trgovačko društvo za obavljanje odvjetničkih poslova, OIB 97816293174, Kratka 2/I, 42000 Varaždin</item>
    </izvorni_sadrzaj>
    <derivirana_varijabla naziv="DomainObject.Predmet.OstaliListFormatedWithAdressOIB_1">
      <item>Miroslav Molnar, SSSH, Trg Republike 1, 40000 Čakovec punomoćnik sudionika u postupku Željka Igrec</item>
      <item>Stanko Makar, OIB 49218337993, Petra Zrinskog 3, 42230 Ludbreg</item>
      <item>Agencija za osiguranje radničkih potraživanja u slučaju stečaja poslodavaca</item>
      <item>Zemljišnoknjižni odjel, Ruđera Boškovića 18, 40000 Čakovec</item>
      <item>ERSTE&amp;STEIERMÄRKISCHE BANKA dioničko društvo, OIB 23057039320, Jadranski Trg 3/a, 51000 Rijeka</item>
      <item>Odvjetničko društvo Slunjski i Rudnički, javno trgovačko društvo za obavljanje odvjetničkih poslova, OIB 97816293174, Kratka 2/I, 42000 Varaždin</item>
    </derivirana_varijabla>
  </DomainObject.Predmet.OstaliListFormatedWithAdressOIB>
  <DomainObject.Predmet.OstaliListNazivFormated>
    <izvorni_sadrzaj>
      <item>Miroslav Molnar, SSSH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izvorni_sadrzaj>
    <derivirana_varijabla naziv="DomainObject.Predmet.OstaliListNazivFormated_1">
      <item>Miroslav Molnar, SSSH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derivirana_varijabla>
  </DomainObject.Predmet.OstaliListNazivFormated>
  <DomainObject.Predmet.OstaliListNazivFormatedOIB>
    <izvorni_sadrzaj>
      <item>Miroslav Molnar, SSSH</item>
      <item>Stanko Makar, OIB 49218337993</item>
      <item>Agencija za osiguranje radničkih potraživanja u slučaju stečaja poslodavaca</item>
      <item>Zemljišnoknjižni odjel</item>
      <item>ERSTE&amp;STEIERMÄRKISCHE BANKA dioničko društvo, OIB 23057039320</item>
      <item>Odvjetničko društvo Slunjski i Rudnički, javno trgovačko društvo za obavljanje odvjetničkih poslova, OIB 97816293174</item>
    </izvorni_sadrzaj>
    <derivirana_varijabla naziv="DomainObject.Predmet.OstaliListNazivFormatedOIB_1">
      <item>Miroslav Molnar, SSSH</item>
      <item>Stanko Makar, OIB 49218337993</item>
      <item>Agencija za osiguranje radničkih potraživanja u slučaju stečaja poslodavaca</item>
      <item>Zemljišnoknjižni odjel</item>
      <item>ERSTE&amp;STEIERMÄRKISCHE BANKA dioničko društvo, OIB 23057039320</item>
      <item>Odvjetničko društvo Slunjski i Rudnički, javno trgovačko društvo za obavljanje odvjetničkih poslova, OIB 97816293174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>St-13/2014-58</izvorni_sadrzaj>
    <derivirana_varijabla naziv="DomainObject.PoslovniBrojDokumenta_1">St-13/2014-58</derivirana_varijabla>
  </DomainObject.PoslovniBrojDokumenta>
  <DomainObject.Predmet.StrankaIDrugi>
    <izvorni_sadrzaj>Željka Igrec</izvorni_sadrzaj>
    <derivirana_varijabla naziv="DomainObject.Predmet.StrankaIDrugi_1">Željka Igrec</derivirana_varijabla>
  </DomainObject.Predmet.StrankaIDrugi>
  <DomainObject.Predmet.ProtustrankaIDrugi>
    <izvorni_sadrzaj>HERMAN trgovina i proizvodnja d.o.o.</izvorni_sadrzaj>
    <derivirana_varijabla naziv="DomainObject.Predmet.ProtustrankaIDrugi_1">HERMAN trgovina i proizvodnja d.o.o.</derivirana_varijabla>
  </DomainObject.Predmet.ProtustrankaIDrugi>
  <DomainObject.Predmet.StrankaIDrugiAdressOIB>
    <izvorni_sadrzaj>Željka Igrec, Trg Republike 1, 40000 Čakovec</izvorni_sadrzaj>
    <derivirana_varijabla naziv="DomainObject.Predmet.StrankaIDrugiAdressOIB_1">Željka Igrec, Trg Republike 1, 40000 Čakovec</derivirana_varijabla>
  </DomainObject.Predmet.StrankaIDrugiAdressOIB>
  <DomainObject.Predmet.ProtustrankaIDrugiAdressOIB>
    <izvorni_sadrzaj>HERMAN trgovina i proizvodnja d.o.o., OIB 54613244053, I.Gundulića 51, Mihovljan</izvorni_sadrzaj>
    <derivirana_varijabla naziv="DomainObject.Predmet.ProtustrankaIDrugiAdressOIB_1">HERMAN trgovina i proizvodnja d.o.o., OIB 54613244053, I.Gundulića 51,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Željka Igrec</item>
      <item>HERMAN trgovina i proizvodnja d.o.o.</item>
      <item>Miroslav Molnar, SSSH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izvorni_sadrzaj>
    <derivirana_varijabla naziv="DomainObject.Predmet.SudioniciListNaziv_1">
      <item>Željka Igrec</item>
      <item>HERMAN trgovina i proizvodnja d.o.o.</item>
      <item>Miroslav Molnar, SSSH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derivirana_varijabla>
  </DomainObject.Predmet.SudioniciListNaziv>
  <DomainObject.Predmet.SudioniciListAdressOIB>
    <izvorni_sadrzaj>
      <item>Željka Igrec, Trg Republike 1,40000 Čakovec</item>
      <item>HERMAN trgovina i proizvodnja d.o.o., OIB 54613244053, I.Gundulića 51,Mihovljan</item>
      <item>Miroslav Molnar, SSSH, Trg Republike 1,40000 Čakovec</item>
      <item>Stanko Makar, OIB 49218337993, Petra Zrinskog 3,42230 Ludbreg</item>
      <item>Agencija za osiguranje radničkih potraživanja u slučaju stečaja poslodavaca</item>
      <item>Zemljišnoknjižni odjel, Ruđera Boškovića 18,40000 Čakovec</item>
      <item>ERSTE&amp;STEIERMÄRKISCHE BANKA dioničko društvo, OIB 23057039320, Jadranski Trg 3/a,51000 Rijeka</item>
      <item>Odvjetničko društvo Slunjski i Rudnički, javno trgovačko društvo za obavljanje odvjetničkih poslova, OIB 97816293174, Kratka 2/I,42000 Varaždin</item>
    </izvorni_sadrzaj>
    <derivirana_varijabla naziv="DomainObject.Predmet.SudioniciListAdressOIB_1">
      <item>Željka Igrec, Trg Republike 1,40000 Čakovec</item>
      <item>HERMAN trgovina i proizvodnja d.o.o., OIB 54613244053, I.Gundulića 51,Mihovljan</item>
      <item>Miroslav Molnar, SSSH, Trg Republike 1,40000 Čakovec</item>
      <item>Stanko Makar, OIB 49218337993, Petra Zrinskog 3,42230 Ludbreg</item>
      <item>Agencija za osiguranje radničkih potraživanja u slučaju stečaja poslodavaca</item>
      <item>Zemljišnoknjižni odjel, Ruđera Boškovića 18,40000 Čakovec</item>
      <item>ERSTE&amp;STEIERMÄRKISCHE BANKA dioničko društvo, OIB 23057039320, Jadranski Trg 3/a,51000 Rijeka</item>
      <item>Odvjetničko društvo Slunjski i Rudnički, javno trgovačko društvo za obavljanje odvjetničkih poslova, OIB 97816293174, Kratka 2/I,42000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A9D5C4-A467-431F-ADFC-D4EA81CA98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795</properties:Words>
  <properties:Characters>4149</properties:Characters>
  <properties:Lines>93</properties:Lines>
  <properties:Paragraphs>26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2016-07-12T06:43:00Z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St-13/2014-58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