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4406" w14:paraId="3f44406" w:rsidRDefault="00D03C11" w:rsidR="00CC1DE7">
      <w:pPr>
        <w15:collapsed w:val="false"/>
      </w:pPr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D0FC3">
        <w:t>22</w:t>
      </w:r>
      <w:r w:rsidR="00A10317">
        <w:t>8</w:t>
      </w:r>
      <w:r w:rsidR="00891989">
        <w:t>6</w:t>
      </w:r>
      <w:r w:rsidR="001D0FC3">
        <w:t>/2016</w:t>
      </w:r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891989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>stečajnog postupka nad dužnikom GLOBAL AUKCIJE j.d.o.o., OIB: 18982289409, Zagreb, Ulica Braće Cvijića 23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11.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891989">
        <w:rPr>
          <w:lang w:val="pt-BR"/>
        </w:rPr>
        <w:t>GLOBAL AUKCIJE j.d.o.o., OIB: 18982289409, Zagreb, Ulica Braće Cvijića 23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22</w:t>
      </w:r>
      <w:r w:rsidR="00A10317">
        <w:t>8</w:t>
      </w:r>
      <w:r w:rsidR="00891989">
        <w:t>6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91078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891989">
        <w:rPr>
          <w:lang w:val="pt-BR"/>
        </w:rPr>
        <w:t>GLOBAL AUKCIJE j.d.o.o., OIB: 18982289409, Zagreb, Ulica Braće Cvijića 23</w:t>
      </w:r>
      <w:r w:rsidR="0091078A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891989">
        <w:t>330</w:t>
      </w:r>
      <w:r w:rsidRPr="00BC2D3A">
        <w:t xml:space="preserve"> dana, u ukupnom iznosu od </w:t>
      </w:r>
      <w:r w:rsidR="00891989">
        <w:rPr>
          <w:lang w:val="pl-PL"/>
        </w:rPr>
        <w:t>2.241,64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t xml:space="preserve">Sud je rješenjem od </w:t>
      </w:r>
      <w:r w:rsidR="00891989">
        <w:t>6</w:t>
      </w:r>
      <w:r w:rsidR="000A206E">
        <w:t xml:space="preserve">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0A206E">
        <w:t>11.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06E">
        <w:t>11.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D25A53">
        <w:t>, 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D25A53" w:rsidP="004F5146" w:rsidR="00D25A5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25A53" w:rsidP="004F5146" w:rsidR="00D25A53">
      <w:pPr>
        <w:jc w:val="right"/>
      </w:pPr>
      <w:r>
        <w:t xml:space="preserve">Mirjana Gašparić </w:t>
      </w:r>
    </w:p>
    <w:p w:rsidRDefault="00856259" w:rsidP="00D25A53" w:rsidR="00065B42" w:rsidRPr="00B9015B">
      <w:pPr>
        <w:pStyle w:val="Odlomakpopisa"/>
      </w:pPr>
      <w:bookmarkStart w:name="_GoBack" w:id="0"/>
      <w:bookmarkEnd w:id="0"/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D25A53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22</w:t>
        </w:r>
        <w:r w:rsidR="00A10317">
          <w:rPr>
            <w:sz w:val="24"/>
          </w:rPr>
          <w:t>8</w:t>
        </w:r>
        <w:r w:rsidR="00891989">
          <w:rPr>
            <w:sz w:val="24"/>
          </w:rPr>
          <w:t>6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A1A22"/>
    <w:rsid w:val="002C3072"/>
    <w:rsid w:val="002D5087"/>
    <w:rsid w:val="002D60CE"/>
    <w:rsid w:val="00341F35"/>
    <w:rsid w:val="003459CC"/>
    <w:rsid w:val="003541A8"/>
    <w:rsid w:val="003835F0"/>
    <w:rsid w:val="00384745"/>
    <w:rsid w:val="00396794"/>
    <w:rsid w:val="003D0115"/>
    <w:rsid w:val="003D1F88"/>
    <w:rsid w:val="003F3702"/>
    <w:rsid w:val="00404B33"/>
    <w:rsid w:val="00412D47"/>
    <w:rsid w:val="00450643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54CF2"/>
    <w:rsid w:val="007A193D"/>
    <w:rsid w:val="007B068E"/>
    <w:rsid w:val="007E6A6F"/>
    <w:rsid w:val="007F5CFB"/>
    <w:rsid w:val="00856259"/>
    <w:rsid w:val="00866B31"/>
    <w:rsid w:val="00891989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713FB"/>
    <w:rsid w:val="00973C2C"/>
    <w:rsid w:val="009B1748"/>
    <w:rsid w:val="009B3D51"/>
    <w:rsid w:val="009F490F"/>
    <w:rsid w:val="00A0793E"/>
    <w:rsid w:val="00A10317"/>
    <w:rsid w:val="00A179ED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25A53"/>
    <w:rsid w:val="00D46FDC"/>
    <w:rsid w:val="00D50ADE"/>
    <w:rsid w:val="00D53E52"/>
    <w:rsid w:val="00D677F7"/>
    <w:rsid w:val="00D803A5"/>
    <w:rsid w:val="00DE0F86"/>
    <w:rsid w:val="00DF2F2C"/>
    <w:rsid w:val="00DF717D"/>
    <w:rsid w:val="00E0682D"/>
    <w:rsid w:val="00E13DC7"/>
    <w:rsid w:val="00E24B5E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A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5A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A5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A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A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A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5A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A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A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A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2286</izvorni_sadrzaj>
    <derivirana_varijabla naziv="DomainObject.Predmet.Broj_1">2286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St-2286/2016</izvorni_sadrzaj>
    <derivirana_varijabla naziv="DomainObject.Predmet.OznakaBroj_1">St-2286/2016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AUKCIJE j.d.o.o. za trgovinu i usluge zastupanog po punomoćniku Snježana Dragica Pucko</izvorni_sadrzaj>
    <derivirana_varijabla naziv="DomainObject.Predmet.ProtustrankaFormated_1">  GLOBAL AUKCIJE j.d.o.o. za trgovinu i usluge zastupanog po punomoćniku Snježana Dragica Pucko</derivirana_varijabla>
  </DomainObject.Predmet.ProtustrankaFormated>
  <DomainObject.Predmet.ProtustrankaFormatedOIB>
    <izvorni_sadrzaj>  GLOBAL AUKCIJE j.d.o.o. za trgovinu i usluge, OIB 18982289409 zastupanog po punomoćniku Snježana Dragica Pucko</izvorni_sadrzaj>
    <derivirana_varijabla naziv="DomainObject.Predmet.ProtustrankaFormatedOIB_1">  GLOBAL AUKCIJE j.d.o.o. za trgovinu i usluge, OIB 18982289409 zastupanog po punomoćniku Snježana Dragica Pucko</derivirana_varijabla>
  </DomainObject.Predmet.ProtustrankaFormatedOIB>
  <DomainObject.Predmet.ProtustrankaFormatedWithAdress>
    <izvorni_sadrzaj> GLOBAL AUKCIJE j.d.o.o. za trgovinu i usluge, Ulica Braće Cvijića 23, 10000 Zagreb zastupanog po punomoćniku Snježana Dragica Pucko</izvorni_sadrzaj>
    <derivirana_varijabla naziv="DomainObject.Predmet.ProtustrankaFormatedWithAdress_1"> GLOBAL AUKCIJE j.d.o.o. za trgovinu i usluge, Ulica Braće Cvijića 23, 10000 Zagreb zastupanog po punomoćniku Snježana Dragica Pucko</derivirana_varijabla>
  </DomainObject.Predmet.ProtustrankaFormatedWithAdress>
  <DomainObject.Predmet.ProtustrankaFormatedWithAdressOIB>
    <izvorni_sadrzaj> GLOBAL AUKCIJE j.d.o.o. za trgovinu i usluge, OIB 18982289409, Ulica Braće Cvijića 23, 10000 Zagreb zastupanog po punomoćniku Snježana Dragica Pucko</izvorni_sadrzaj>
    <derivirana_varijabla naziv="DomainObject.Predmet.ProtustrankaFormatedWithAdressOIB_1"> GLOBAL AUKCIJE j.d.o.o. za trgovinu i usluge, OIB 18982289409, Ulica Braće Cvijića 23, 10000 Zagreb zastupanog po punomoćniku Snježana Dragica Pucko</derivirana_varijabla>
  </DomainObject.Predmet.ProtustrankaFormatedWithAdressOIB>
  <DomainObject.Predmet.ProtustrankaWithAdress>
    <izvorni_sadrzaj>GLOBAL AUKCIJE j.d.o.o. za trgovinu i usluge Ulica Braće Cvijića 23, 10000 Zagreb</izvorni_sadrzaj>
    <derivirana_varijabla naziv="DomainObject.Predmet.ProtustrankaWithAdress_1">GLOBAL AUKCIJE j.d.o.o. za trgovinu i usluge Ulica Braće Cvijića 23, 10000 Zagreb</derivirana_varijabla>
  </DomainObject.Predmet.ProtustrankaWithAdress>
  <DomainObject.Predmet.ProtustrankaWithAdressOIB>
    <izvorni_sadrzaj>GLOBAL AUKCIJE j.d.o.o. za trgovinu i usluge, OIB 18982289409, Ulica Braće Cvijića 23, 10000 Zagreb</izvorni_sadrzaj>
    <derivirana_varijabla naziv="DomainObject.Predmet.ProtustrankaWithAdressOIB_1">GLOBAL AUKCIJE j.d.o.o. za trgovinu i usluge, OIB 18982289409, Ulica Braće Cvijića 23, 10000 Zagreb</derivirana_varijabla>
  </DomainObject.Predmet.ProtustrankaWithAdressOIB>
  <DomainObject.Predmet.ProtustrankaNazivFormated>
    <izvorni_sadrzaj>GLOBAL AUKCIJE j.d.o.o. za trgovinu i usluge</izvorni_sadrzaj>
    <derivirana_varijabla naziv="DomainObject.Predmet.ProtustrankaNazivFormated_1">GLOBAL AUKCIJE j.d.o.o. za trgovinu i usluge</derivirana_varijabla>
  </DomainObject.Predmet.ProtustrankaNazivFormated>
  <DomainObject.Predmet.ProtustrankaNazivFormatedOIB>
    <izvorni_sadrzaj>GLOBAL AUKCIJE j.d.o.o. za trgovinu i usluge, OIB 18982289409</izvorni_sadrzaj>
    <derivirana_varijabla naziv="DomainObject.Predmet.ProtustrankaNazivFormatedOIB_1">GLOBAL AUKCIJE j.d.o.o. za trgovinu i usluge, OIB 18982289409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AUKCIJE j.d.o.o. za trgovinu i usluge zastupanog po punomoćniku Snježana Dragica Pucko</item>
    </izvorni_sadrzaj>
    <derivirana_varijabla naziv="DomainObject.Predmet.ProtuStrankaListFormated_1">
      <item>GLOBAL AUKCIJE j.d.o.o. za trgovinu i usluge zastupanog po punomoćniku Snježana Dragica Pucko</item>
    </derivirana_varijabla>
  </DomainObject.Predmet.ProtuStrankaListFormated>
  <DomainObject.Predmet.ProtuStrankaListFormatedOIB>
    <izvorni_sadrzaj>
      <item>GLOBAL AUKCIJE j.d.o.o. za trgovinu i usluge, OIB 18982289409 zastupanog po punomoćniku Snježana Dragica Pucko</item>
    </izvorni_sadrzaj>
    <derivirana_varijabla naziv="DomainObject.Predmet.ProtuStrankaListFormatedOIB_1">
      <item>GLOBAL AUKCIJE j.d.o.o. za trgovinu i usluge, OIB 18982289409 zastupanog po punomoćniku Snježana Dragica Pucko</item>
    </derivirana_varijabla>
  </DomainObject.Predmet.ProtuStrankaListFormatedOIB>
  <DomainObject.Predmet.ProtuStrankaListFormatedWithAdress>
    <izvorni_sadrzaj>
      <item>GLOBAL AUKCIJE j.d.o.o. za trgovinu i usluge, Ulica Braće Cvijića 23, 10000 Zagreb zastupanog po punomoćniku Snježana Dragica Pucko</item>
    </izvorni_sadrzaj>
    <derivirana_varijabla naziv="DomainObject.Predmet.ProtuStrankaListFormatedWithAdress_1">
      <item>GLOBAL AUKCIJE j.d.o.o. za trgovinu i usluge, Ulica Braće Cvijića 23, 10000 Zagreb zastupanog po punomoćniku Snježana Dragica Pucko</item>
    </derivirana_varijabla>
  </DomainObject.Predmet.ProtuStrankaListFormatedWithAdress>
  <DomainObject.Predmet.ProtuStrankaListFormatedWithAdressOIB>
    <izvorni_sadrzaj>
      <item>GLOBAL AUKCIJE j.d.o.o. za trgovinu i usluge, OIB 18982289409, Ulica Braće Cvijića 23, 10000 Zagreb zastupanog po punomoćniku Snježana Dragica Pucko</item>
    </izvorni_sadrzaj>
    <derivirana_varijabla naziv="DomainObject.Predmet.ProtuStrankaListFormatedWithAdressOIB_1">
      <item>GLOBAL AUKCIJE j.d.o.o. za trgovinu i usluge, OIB 18982289409, Ulica Braće Cvijića 23, 10000 Zagreb zastupanog po punomoćniku Snježana Dragica Pucko</item>
    </derivirana_varijabla>
  </DomainObject.Predmet.ProtuStrankaListFormatedWithAdressOIB>
  <DomainObject.Predmet.ProtuStrankaListNazivFormated>
    <izvorni_sadrzaj>
      <item>GLOBAL AUKCIJE j.d.o.o. za trgovinu i usluge</item>
    </izvorni_sadrzaj>
    <derivirana_varijabla naziv="DomainObject.Predmet.ProtuStrankaListNazivFormated_1">
      <item>GLOBAL AUKCIJE j.d.o.o. za trgovinu i usluge</item>
    </derivirana_varijabla>
  </DomainObject.Predmet.ProtuStrankaListNazivFormated>
  <DomainObject.Predmet.ProtuStrankaListNazivFormatedOIB>
    <izvorni_sadrzaj>
      <item>GLOBAL AUKCIJE j.d.o.o. za trgovinu i usluge, OIB 18982289409</item>
    </izvorni_sadrzaj>
    <derivirana_varijabla naziv="DomainObject.Predmet.ProtuStrankaListNazivFormatedOIB_1">
      <item>GLOBAL AUKCIJE j.d.o.o. za trgovinu i usluge, OIB 18982289409</item>
    </derivirana_varijabla>
  </DomainObject.Predmet.ProtuStrankaListNazivFormatedOIB>
  <DomainObject.Predmet.OstaliListFormated>
    <izvorni_sadrzaj>
      <item>Snježana Dragica Pucko punomoćnik sudionika u postupku GLOBAL AUKCIJE j.d.o.o. za trgovinu i usluge</item>
    </izvorni_sadrzaj>
    <derivirana_varijabla naziv="DomainObject.Predmet.OstaliListFormated_1">
      <item>Snježana Dragica Pucko punomoćnik sudionika u postupku GLOBAL AUKCIJE j.d.o.o. za trgovinu i usluge</item>
    </derivirana_varijabla>
  </DomainObject.Predmet.OstaliListFormated>
  <DomainObject.Predmet.OstaliListFormatedOIB>
    <izvorni_sadrzaj>
      <item>Snježana Dragica Pucko, OIB 95788908478 punomoćnik sudionika u postupku GLOBAL AUKCIJE j.d.o.o. za trgovinu i usluge</item>
    </izvorni_sadrzaj>
    <derivirana_varijabla naziv="DomainObject.Predmet.OstaliListFormatedOIB_1">
      <item>Snježana Dragica Pucko, OIB 95788908478 punomoćnik sudionika u postupku GLOBAL AUKCIJE j.d.o.o. za trgovinu i usluge</item>
    </derivirana_varijabla>
  </DomainObject.Predmet.OstaliListFormatedOIB>
  <DomainObject.Predmet.OstaliListFormatedWithAdress>
    <izvorni_sadrzaj>
      <item>Snježana Dragica Pucko, Toplička Cesta 21, 10297 Jakovlje punomoćnik sudionika u postupku GLOBAL AUKCIJE j.d.o.o. za trgovinu i usluge</item>
    </izvorni_sadrzaj>
    <derivirana_varijabla naziv="DomainObject.Predmet.OstaliListFormatedWithAdress_1">
      <item>Snježana Dragica Pucko, Toplička Cesta 21, 10297 Jakovlje punomoćnik sudionika u postupku GLOBAL AUKCIJE j.d.o.o. za trgovinu i usluge</item>
    </derivirana_varijabla>
  </DomainObject.Predmet.OstaliListFormatedWithAdress>
  <DomainObject.Predmet.OstaliListFormatedWithAdressOIB>
    <izvorni_sadrzaj>
      <item>Snježana Dragica Pucko, OIB 95788908478, Toplička Cesta 21, 10297 Jakovlje punomoćnik sudionika u postupku GLOBAL AUKCIJE j.d.o.o. za trgovinu i usluge</item>
    </izvorni_sadrzaj>
    <derivirana_varijabla naziv="DomainObject.Predmet.OstaliListFormatedWithAdressOIB_1">
      <item>Snježana Dragica Pucko, OIB 95788908478, Toplička Cesta 21, 10297 Jakovlje punomoćnik sudionika u postupku GLOBAL AUKCIJE j.d.o.o. za trgovinu i usluge</item>
    </derivirana_varijabla>
  </DomainObject.Predmet.OstaliListFormatedWithAdressOIB>
  <DomainObject.Predmet.OstaliListNazivFormated>
    <izvorni_sadrzaj>
      <item>Snježana Dragica Pucko</item>
    </izvorni_sadrzaj>
    <derivirana_varijabla naziv="DomainObject.Predmet.OstaliListNazivFormated_1">
      <item>Snježana Dragica Pucko</item>
    </derivirana_varijabla>
  </DomainObject.Predmet.OstaliListNazivFormated>
  <DomainObject.Predmet.OstaliListNazivFormatedOIB>
    <izvorni_sadrzaj>
      <item>Snježana Dragica Pucko, OIB 95788908478</item>
    </izvorni_sadrzaj>
    <derivirana_varijabla naziv="DomainObject.Predmet.OstaliListNazivFormatedOIB_1">
      <item>Snježana Dragica Pucko, OIB 95788908478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AUKCIJE j.d.o.o. za trgovinu i usluge</izvorni_sadrzaj>
    <derivirana_varijabla naziv="DomainObject.Predmet.ProtustrankaIDrugi_1">GLOBAL AUKCIJE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 AUKCIJE j.d.o.o. za trgovinu i usluge, OIB 18982289409, Ulica Braće Cvijića 23, 10000 Zagreb</izvorni_sadrzaj>
    <derivirana_varijabla naziv="DomainObject.Predmet.ProtustrankaIDrugiAdressOIB_1">GLOBAL AUKCIJE j.d.o.o. za trgovinu i usluge, OIB 18982289409, Ulica Braće Cvijića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AUKCIJE j.d.o.o. za trgovinu i usluge</item>
      <item>Snježana Dragica Pucko</item>
    </izvorni_sadrzaj>
    <derivirana_varijabla naziv="DomainObject.Predmet.SudioniciListNaziv_1">
      <item>FINA Regionalni centar Zagreb</item>
      <item>GLOBAL AUKCIJE j.d.o.o. za trgovinu i usluge</item>
      <item>Snježana Dragica Pucko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 AUKCIJE j.d.o.o. za trgovinu i usluge, OIB 18982289409, Ulica Braće Cvijića 23,10000 Zagreb</item>
      <item>Snježana Dragica Pucko, OIB 95788908478, Toplička Cesta 21,10297 Jakovlje</item>
    </izvorni_sadrzaj>
    <derivirana_varijabla naziv="DomainObject.Predmet.SudioniciListAdressOIB_1">
      <item>FINA Regionalni centar Zagreb, OIB 85821130368, Trg svibanjskih žrtava 1995. br. 1,10000 Zagreb</item>
      <item>GLOBAL AUKCIJE j.d.o.o. za trgovinu i usluge, OIB 18982289409, Ulica Braće Cvijića 23,10000 Zagreb</item>
      <item>Snježana Dragica Pucko, OIB 95788908478, Toplička Cesta 21,10297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18982289409</item>
      <item>, OIB 95788908478</item>
    </izvorni_sadrzaj>
    <derivirana_varijabla naziv="DomainObject.Predmet.SudioniciListNazivOIB_1">
      <item>, OIB 85821130368</item>
      <item>, OIB 18982289409</item>
      <item>, OIB 95788908478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7EB59-BF7D-4A21-9985-3E6BCD436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716</properties:Words>
  <properties:Characters>4017</properties:Characters>
  <properties:Lines>84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2017-09-11T11:32:00Z</dcterms:created>
  <dc:creator>gzubak</dc:creator>
  <cp:lastModifiedBy>Mirjana Gašparić</cp:lastModifiedBy>
  <cp:lastPrinted>2017-09-11T11:38:00Z</cp:lastPrinted>
  <dcterms:modified xmlns:xsi="http://www.w3.org/2001/XMLSchema-instance" xsi:type="dcterms:W3CDTF">2017-09-11T11:38:00Z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