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18fc" w14:paraId="f0a18fc" w:rsidRDefault="00D22835" w:rsidP="00D22835" w:rsidR="00D22835">
      <w:pPr>
        <w15:collapsed w:val="false"/>
      </w:pPr>
      <w:bookmarkStart w:name="_GoBack" w:id="0"/>
      <w:bookmarkEnd w:id="0"/>
      <w:r>
        <w:t> </w:t>
      </w:r>
    </w:p>
    <w:p w:rsidRDefault="00D22835" w:rsidP="00D22835" w:rsidR="00D22835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835" w:rsidP="00D22835" w:rsidR="00D22835">
      <w:r>
        <w:rPr>
          <w:b/>
          <w:bCs/>
        </w:rPr>
        <w:t xml:space="preserve">                                   </w:t>
      </w:r>
    </w:p>
    <w:p w:rsidRDefault="00D73C0B" w:rsidP="00D22835" w:rsidR="00D22835">
      <w:r>
        <w:t xml:space="preserve">Republika Hrvatska </w:t>
      </w:r>
    </w:p>
    <w:p w:rsidRDefault="00D73C0B" w:rsidP="00D22835" w:rsidR="00D73C0B">
      <w:r>
        <w:t>Trgovački sud u Osijeku</w:t>
      </w:r>
    </w:p>
    <w:p w:rsidRDefault="00D73C0B" w:rsidP="00D22835" w:rsidR="00D22835">
      <w:r>
        <w:t>Stalna služba u Slavonskom Brodu</w:t>
      </w:r>
      <w:r>
        <w:tab/>
      </w:r>
      <w:r>
        <w:tab/>
      </w:r>
      <w:r w:rsidR="00D22835">
        <w:t xml:space="preserve">                                         3 St-</w:t>
      </w:r>
      <w:r w:rsidR="008A4532">
        <w:t>1678/2017</w:t>
      </w:r>
      <w:r w:rsidR="00474BAC">
        <w:t>-</w:t>
      </w:r>
      <w:r w:rsidR="008A4532">
        <w:t>31</w:t>
      </w:r>
    </w:p>
    <w:p w:rsidRDefault="00D22835" w:rsidP="00D22835" w:rsidR="00D22835">
      <w:r>
        <w:t>Trg pobjede 13</w:t>
      </w:r>
    </w:p>
    <w:p w:rsidRDefault="00D22835" w:rsidP="00D22835" w:rsidR="00D22835">
      <w:r>
        <w:t xml:space="preserve">35000 </w:t>
      </w:r>
      <w:r w:rsidR="00F07ED0">
        <w:t>Slavonski Brod</w:t>
      </w:r>
    </w:p>
    <w:p w:rsidRDefault="00D22835" w:rsidP="00D22835" w:rsidR="00D22835"/>
    <w:p w:rsidRDefault="001B15DD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D22835" w:rsidP="00D22835" w:rsidR="00D22835">
      <w:pPr>
        <w:rPr>
          <w:color w:val="222222"/>
        </w:rPr>
      </w:pPr>
    </w:p>
    <w:p w:rsidRDefault="00D73C0B" w:rsidP="00D73C0B" w:rsidR="00D73C0B" w:rsidRPr="00D73C0B">
      <w:pPr>
        <w:jc w:val="both"/>
        <w:rPr>
          <w:rFonts w:eastAsia="Calibri"/>
        </w:rPr>
      </w:pPr>
      <w:r w:rsidRPr="00D73C0B">
        <w:rPr>
          <w:rFonts w:eastAsia="Calibri"/>
          <w:color w:val="222222"/>
        </w:rPr>
        <w:t>           </w:t>
      </w:r>
      <w:r w:rsidR="00474BAC" w:rsidRPr="00474BAC">
        <w:rPr>
          <w:rFonts w:eastAsia="Calibri"/>
          <w:bCs/>
        </w:rPr>
        <w:t xml:space="preserve">TRGOVAČKI SUD U OSIJEKU, STALNA SLUŽBA U SLAVONSKOM BRODU, po stečajnoj sutkinji  Danieli Martini Maoduš, u postupku stečaja nad dužnikom </w:t>
      </w:r>
      <w:r w:rsidR="008A4532">
        <w:rPr>
          <w:rFonts w:eastAsia="Calibri"/>
          <w:bCs/>
        </w:rPr>
        <w:t xml:space="preserve">AUTO SERVIS MARIO j.d.o.o., </w:t>
      </w:r>
      <w:proofErr w:type="spellStart"/>
      <w:r w:rsidR="008A4532">
        <w:rPr>
          <w:rFonts w:eastAsia="Calibri"/>
          <w:bCs/>
        </w:rPr>
        <w:t>Bjeliševac</w:t>
      </w:r>
      <w:proofErr w:type="spellEnd"/>
      <w:r w:rsidR="008A4532">
        <w:rPr>
          <w:rFonts w:eastAsia="Calibri"/>
          <w:bCs/>
        </w:rPr>
        <w:t>, OIB 76910575677</w:t>
      </w:r>
      <w:r w:rsidR="00474BAC" w:rsidRPr="00474BAC">
        <w:rPr>
          <w:rFonts w:eastAsia="Calibri"/>
          <w:bCs/>
        </w:rPr>
        <w:t>, dana</w:t>
      </w:r>
      <w:r w:rsidR="00474BAC">
        <w:rPr>
          <w:rFonts w:eastAsia="Calibri"/>
          <w:bCs/>
        </w:rPr>
        <w:t xml:space="preserve"> </w:t>
      </w:r>
      <w:r w:rsidR="008A4532">
        <w:rPr>
          <w:rFonts w:eastAsia="Calibri"/>
          <w:bCs/>
        </w:rPr>
        <w:t>17. travnja</w:t>
      </w:r>
      <w:r>
        <w:rPr>
          <w:rFonts w:eastAsia="Calibri"/>
        </w:rPr>
        <w:t xml:space="preserve"> 2019. </w:t>
      </w:r>
    </w:p>
    <w:p w:rsidRDefault="001B15DD" w:rsidP="00D22835" w:rsidR="001B15DD">
      <w:pPr>
        <w:jc w:val="both"/>
      </w:pPr>
    </w:p>
    <w:p w:rsidRDefault="001B15DD" w:rsidP="001B15DD" w:rsidR="001B15DD">
      <w:pPr>
        <w:jc w:val="center"/>
      </w:pPr>
      <w:r>
        <w:t>z a k l j u č i o  j  e</w:t>
      </w:r>
    </w:p>
    <w:p w:rsidRDefault="00D22835" w:rsidP="00D22835" w:rsidR="00D22835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E406E" w:rsidP="00474BAC" w:rsidR="00BE406E">
      <w:pPr>
        <w:pStyle w:val="Odlomakpopisa"/>
        <w:numPr>
          <w:ilvl w:val="0"/>
          <w:numId w:val="9"/>
        </w:numPr>
        <w:jc w:val="both"/>
      </w:pPr>
      <w:r>
        <w:t>Određuje se Skupština vjerovnika u postupku stečaja nad stečajnim dužnikom </w:t>
      </w:r>
      <w:r w:rsidR="008A4532">
        <w:rPr>
          <w:rFonts w:eastAsia="Calibri"/>
          <w:bCs/>
        </w:rPr>
        <w:t xml:space="preserve">AUTO SERVIS MARIO j.d.o.o., </w:t>
      </w:r>
      <w:proofErr w:type="spellStart"/>
      <w:r w:rsidR="008A4532">
        <w:rPr>
          <w:rFonts w:eastAsia="Calibri"/>
          <w:bCs/>
        </w:rPr>
        <w:t>Bjeliševac</w:t>
      </w:r>
      <w:proofErr w:type="spellEnd"/>
      <w:r w:rsidR="008A4532">
        <w:rPr>
          <w:rFonts w:eastAsia="Calibri"/>
          <w:bCs/>
        </w:rPr>
        <w:t>, OIB 76910575677</w:t>
      </w:r>
      <w:r>
        <w:rPr>
          <w:b/>
        </w:rPr>
        <w:t xml:space="preserve">, </w:t>
      </w:r>
      <w:r>
        <w:t xml:space="preserve">za dan:  </w:t>
      </w:r>
    </w:p>
    <w:p w:rsidRDefault="00BE406E" w:rsidP="00BE406E" w:rsidR="00BE406E">
      <w:pPr>
        <w:pStyle w:val="Odlomakpopisa"/>
        <w:ind w:left="1080"/>
        <w:jc w:val="both"/>
      </w:pPr>
    </w:p>
    <w:p w:rsidRDefault="008A4532" w:rsidP="00BE406E" w:rsidR="00BE406E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 xml:space="preserve">09. svibnja </w:t>
      </w:r>
      <w:r w:rsidR="00D73C0B">
        <w:rPr>
          <w:b/>
          <w:u w:val="single"/>
        </w:rPr>
        <w:t xml:space="preserve"> 2019</w:t>
      </w:r>
      <w:r w:rsidR="00BE406E" w:rsidRPr="00950460">
        <w:rPr>
          <w:b/>
          <w:u w:val="single"/>
        </w:rPr>
        <w:t xml:space="preserve">. u </w:t>
      </w:r>
      <w:r>
        <w:rPr>
          <w:b/>
          <w:u w:val="single"/>
        </w:rPr>
        <w:t>14</w:t>
      </w:r>
      <w:r w:rsidR="00D73C0B">
        <w:rPr>
          <w:b/>
          <w:u w:val="single"/>
        </w:rPr>
        <w:t>,</w:t>
      </w:r>
      <w:r>
        <w:rPr>
          <w:b/>
          <w:u w:val="single"/>
        </w:rPr>
        <w:t>0</w:t>
      </w:r>
      <w:r w:rsidR="00D73C0B">
        <w:rPr>
          <w:b/>
          <w:u w:val="single"/>
        </w:rPr>
        <w:t>0</w:t>
      </w:r>
      <w:r w:rsidR="00BE406E">
        <w:rPr>
          <w:b/>
          <w:u w:val="single"/>
        </w:rPr>
        <w:t xml:space="preserve"> </w:t>
      </w:r>
      <w:r w:rsidR="00BE406E" w:rsidRPr="00950460">
        <w:rPr>
          <w:b/>
          <w:u w:val="single"/>
        </w:rPr>
        <w:t>sati.</w:t>
      </w:r>
    </w:p>
    <w:p w:rsidRDefault="00BE406E" w:rsidP="00BE406E" w:rsidR="00BE406E">
      <w:pPr>
        <w:jc w:val="both"/>
      </w:pPr>
    </w:p>
    <w:p w:rsidRDefault="00BE406E" w:rsidP="00BE406E" w:rsidR="00BE406E">
      <w:pPr>
        <w:pStyle w:val="Odlomakpopisa"/>
        <w:numPr>
          <w:ilvl w:val="0"/>
          <w:numId w:val="9"/>
        </w:numPr>
        <w:jc w:val="both"/>
      </w:pPr>
      <w:r>
        <w:t>Na Skupštinu se poziva stečajni upravitelj, stečajni vjerovnici i razlučni vjerovnici.</w:t>
      </w:r>
    </w:p>
    <w:p w:rsidRDefault="00232ED6" w:rsidP="00232ED6" w:rsidR="00232ED6">
      <w:pPr>
        <w:pStyle w:val="Odlomakpopisa"/>
        <w:ind w:left="1080"/>
        <w:jc w:val="both"/>
      </w:pPr>
    </w:p>
    <w:p w:rsidRDefault="00BE406E" w:rsidP="00BE406E" w:rsidR="00BE406E" w:rsidRPr="00FD72C5">
      <w:pPr>
        <w:pStyle w:val="Odlomakpopisa"/>
        <w:ind w:left="1080"/>
        <w:jc w:val="both"/>
      </w:pPr>
      <w:r>
        <w:t xml:space="preserve">Dnevni red Skupštine je slijedeći: </w:t>
      </w:r>
    </w:p>
    <w:p w:rsidRDefault="00BE406E" w:rsidP="00BE406E" w:rsidR="00BE406E" w:rsidRPr="00FC153E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Izvješće stečajnog upravitelja</w:t>
      </w:r>
      <w:r w:rsidR="00DF3E70">
        <w:rPr>
          <w:b/>
        </w:rPr>
        <w:t xml:space="preserve"> o tijeku stečajnog postupka i o stanju stečajne mase</w:t>
      </w:r>
      <w:r>
        <w:rPr>
          <w:b/>
        </w:rPr>
        <w:t>,</w:t>
      </w:r>
    </w:p>
    <w:p w:rsidRDefault="00737E28" w:rsidP="00737E28" w:rsidR="00737E28" w:rsidRPr="008A4532">
      <w:pPr>
        <w:numPr>
          <w:ilvl w:val="0"/>
          <w:numId w:val="8"/>
        </w:numPr>
        <w:jc w:val="both"/>
        <w:rPr>
          <w:b/>
          <w:lang w:val="en-US"/>
        </w:rPr>
      </w:pPr>
      <w:proofErr w:type="spellStart"/>
      <w:r w:rsidRPr="008A4532">
        <w:rPr>
          <w:b/>
          <w:lang w:val="en-US"/>
        </w:rPr>
        <w:t>Odluka</w:t>
      </w:r>
      <w:proofErr w:type="spellEnd"/>
      <w:r w:rsidRPr="008A4532">
        <w:rPr>
          <w:b/>
          <w:lang w:val="en-US"/>
        </w:rPr>
        <w:t xml:space="preserve"> o </w:t>
      </w:r>
      <w:proofErr w:type="spellStart"/>
      <w:r w:rsidR="008A4532" w:rsidRPr="008A4532">
        <w:rPr>
          <w:b/>
          <w:lang w:val="en-US"/>
        </w:rPr>
        <w:t>produženju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roka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stečajnom</w:t>
      </w:r>
      <w:proofErr w:type="spellEnd"/>
      <w:r w:rsidR="008A4532" w:rsidRPr="008A4532">
        <w:rPr>
          <w:b/>
          <w:lang w:val="en-US"/>
        </w:rPr>
        <w:t xml:space="preserve">  </w:t>
      </w:r>
      <w:proofErr w:type="spellStart"/>
      <w:r w:rsidR="008A4532" w:rsidRPr="008A4532">
        <w:rPr>
          <w:b/>
          <w:lang w:val="en-US"/>
        </w:rPr>
        <w:t>vjerovniku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Filek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Mariu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zastoja</w:t>
      </w:r>
      <w:proofErr w:type="spellEnd"/>
      <w:r w:rsidR="008A4532" w:rsidRPr="008A4532">
        <w:rPr>
          <w:b/>
          <w:lang w:val="en-US"/>
        </w:rPr>
        <w:t xml:space="preserve"> s </w:t>
      </w:r>
      <w:proofErr w:type="spellStart"/>
      <w:r w:rsidR="008A4532" w:rsidRPr="008A4532">
        <w:rPr>
          <w:b/>
          <w:lang w:val="en-US"/>
        </w:rPr>
        <w:t>postupkom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prodaje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imovine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dužnika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radi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otkupa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tražbine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od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Ministarstva</w:t>
      </w:r>
      <w:proofErr w:type="spellEnd"/>
      <w:r w:rsidR="008A4532" w:rsidRPr="008A4532">
        <w:rPr>
          <w:b/>
          <w:lang w:val="en-US"/>
        </w:rPr>
        <w:t xml:space="preserve"> </w:t>
      </w:r>
      <w:proofErr w:type="spellStart"/>
      <w:r w:rsidR="008A4532" w:rsidRPr="008A4532">
        <w:rPr>
          <w:b/>
          <w:lang w:val="en-US"/>
        </w:rPr>
        <w:t>financija</w:t>
      </w:r>
      <w:proofErr w:type="spellEnd"/>
      <w:r w:rsidR="008A4532" w:rsidRPr="008A4532">
        <w:rPr>
          <w:b/>
          <w:lang w:val="en-US"/>
        </w:rPr>
        <w:t xml:space="preserve"> RH </w:t>
      </w:r>
      <w:r w:rsidR="008A4532">
        <w:rPr>
          <w:b/>
          <w:lang w:val="en-US"/>
        </w:rPr>
        <w:t xml:space="preserve">od </w:t>
      </w:r>
      <w:proofErr w:type="spellStart"/>
      <w:r w:rsidR="008A4532">
        <w:rPr>
          <w:b/>
          <w:lang w:val="en-US"/>
        </w:rPr>
        <w:t>strane</w:t>
      </w:r>
      <w:proofErr w:type="spellEnd"/>
      <w:r w:rsidR="008A4532">
        <w:rPr>
          <w:b/>
          <w:lang w:val="en-US"/>
        </w:rPr>
        <w:t xml:space="preserve"> Maria </w:t>
      </w:r>
      <w:proofErr w:type="spellStart"/>
      <w:r w:rsidR="008A4532">
        <w:rPr>
          <w:b/>
          <w:lang w:val="en-US"/>
        </w:rPr>
        <w:t>Filek</w:t>
      </w:r>
      <w:proofErr w:type="spellEnd"/>
      <w:r w:rsidR="008A4532">
        <w:rPr>
          <w:b/>
          <w:lang w:val="en-US"/>
        </w:rPr>
        <w:t xml:space="preserve"> </w:t>
      </w:r>
      <w:r w:rsidRPr="008A4532">
        <w:rPr>
          <w:b/>
          <w:lang w:val="en-US"/>
        </w:rPr>
        <w:t xml:space="preserve"> </w:t>
      </w:r>
    </w:p>
    <w:p w:rsidRDefault="00BE406E" w:rsidP="00BE406E" w:rsidR="00BE406E" w:rsidRPr="006B76D9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BE406E" w:rsidP="00BE406E" w:rsidR="00BE406E" w:rsidRPr="00950460">
      <w:pPr>
        <w:ind w:left="1440"/>
        <w:jc w:val="both"/>
        <w:rPr>
          <w:b/>
          <w:lang w:val="en-US"/>
        </w:rPr>
      </w:pPr>
    </w:p>
    <w:p w:rsidRDefault="00BE406E" w:rsidP="00737E28" w:rsidR="00BE406E">
      <w:pPr>
        <w:pStyle w:val="Odlomakpopisa"/>
        <w:numPr>
          <w:ilvl w:val="0"/>
          <w:numId w:val="9"/>
        </w:numPr>
        <w:jc w:val="both"/>
        <w:rPr>
          <w:b/>
        </w:rPr>
      </w:pPr>
      <w:r>
        <w:t xml:space="preserve">Skupština vjerovnika dana </w:t>
      </w:r>
      <w:r w:rsidR="008A4532">
        <w:rPr>
          <w:b/>
          <w:u w:val="single"/>
        </w:rPr>
        <w:t>09. svibnja</w:t>
      </w:r>
      <w:r w:rsidR="00737E28" w:rsidRPr="00737E28">
        <w:rPr>
          <w:b/>
          <w:u w:val="single"/>
        </w:rPr>
        <w:t xml:space="preserve"> 2019. u </w:t>
      </w:r>
      <w:r w:rsidR="008A4532">
        <w:rPr>
          <w:b/>
          <w:u w:val="single"/>
        </w:rPr>
        <w:t>14</w:t>
      </w:r>
      <w:r w:rsidR="00737E28">
        <w:rPr>
          <w:b/>
          <w:u w:val="single"/>
        </w:rPr>
        <w:t>,</w:t>
      </w:r>
      <w:r w:rsidR="008A4532">
        <w:rPr>
          <w:b/>
          <w:u w:val="single"/>
        </w:rPr>
        <w:t>0</w:t>
      </w:r>
      <w:r w:rsidR="00737E28">
        <w:rPr>
          <w:b/>
          <w:u w:val="single"/>
        </w:rPr>
        <w:t xml:space="preserve">0 </w:t>
      </w:r>
      <w:r w:rsidR="00D73C0B" w:rsidRPr="00950460">
        <w:rPr>
          <w:b/>
          <w:u w:val="single"/>
        </w:rPr>
        <w:t>sati</w:t>
      </w:r>
      <w:r w:rsidR="00D73C0B" w:rsidRPr="008229AE">
        <w:rPr>
          <w:b/>
        </w:rPr>
        <w:t xml:space="preserve"> </w:t>
      </w:r>
      <w:r w:rsidRPr="008229AE">
        <w:rPr>
          <w:b/>
        </w:rPr>
        <w:t>će se održati u  prostorijama Trgovačkog suda u Osijeku, Stalna služba u Slavonskom Brodu, Trg pobjede 13, III kat, soba 73, Slavonski Brod.</w:t>
      </w:r>
    </w:p>
    <w:p w:rsidRDefault="00232ED6" w:rsidP="00232ED6" w:rsidR="00232ED6">
      <w:pPr>
        <w:pStyle w:val="Odlomakpopisa"/>
        <w:ind w:left="1080"/>
        <w:jc w:val="both"/>
        <w:rPr>
          <w:b/>
        </w:rPr>
      </w:pPr>
    </w:p>
    <w:p w:rsidRDefault="00232ED6" w:rsidP="00BE406E" w:rsidR="00232ED6" w:rsidRPr="00232ED6">
      <w:pPr>
        <w:pStyle w:val="Odlomakpopisa"/>
        <w:numPr>
          <w:ilvl w:val="0"/>
          <w:numId w:val="9"/>
        </w:numPr>
        <w:jc w:val="both"/>
      </w:pPr>
      <w:r w:rsidRPr="00232ED6">
        <w:t>Nalaže se stečajnom upravitelju dostaviti prije zakazane skupštine novo izvješće.</w:t>
      </w:r>
    </w:p>
    <w:p w:rsidRDefault="00BE406E" w:rsidP="00BE406E" w:rsidR="00BE406E">
      <w:pPr>
        <w:jc w:val="both"/>
        <w:rPr>
          <w:b/>
        </w:rPr>
      </w:pPr>
    </w:p>
    <w:p w:rsidRDefault="00BE406E" w:rsidP="00BE406E" w:rsidR="00BE406E" w:rsidRPr="00C42453">
      <w:pPr>
        <w:jc w:val="center"/>
      </w:pPr>
      <w:r w:rsidRPr="00C42453">
        <w:t>Obrazloženje</w:t>
      </w:r>
    </w:p>
    <w:p w:rsidRDefault="00BE406E" w:rsidP="00BE406E" w:rsidR="00BE406E">
      <w:pPr>
        <w:jc w:val="both"/>
        <w:rPr>
          <w:b/>
        </w:rPr>
      </w:pPr>
    </w:p>
    <w:p w:rsidRDefault="008A4532" w:rsidP="00BE406E" w:rsidR="008A4532">
      <w:pPr>
        <w:ind w:firstLine="708"/>
        <w:jc w:val="both"/>
      </w:pPr>
    </w:p>
    <w:p w:rsidRDefault="008A4532" w:rsidP="00BE406E" w:rsidR="008A4532">
      <w:pPr>
        <w:ind w:firstLine="708"/>
        <w:jc w:val="both"/>
      </w:pPr>
      <w:r>
        <w:t xml:space="preserve">Na izvještajnom ročištu koje je održano 08.11.2018. donesena je odluka o zastajanju s postupkom prodaje imovine dužnika jer je stečajni vjerovnik Mario </w:t>
      </w:r>
      <w:proofErr w:type="spellStart"/>
      <w:r>
        <w:t>Filek</w:t>
      </w:r>
      <w:proofErr w:type="spellEnd"/>
      <w:r>
        <w:t xml:space="preserve"> podnio zahtjev za otkup tražbine od RH za Ministarstvo financija, u slučaju realizacije tog otkupa je postojala mogućnost obustave stečajnog postupka.</w:t>
      </w:r>
    </w:p>
    <w:p w:rsidRDefault="008A4532" w:rsidP="00BE406E" w:rsidR="008A4532">
      <w:pPr>
        <w:ind w:firstLine="708"/>
        <w:jc w:val="both"/>
      </w:pPr>
      <w:r>
        <w:lastRenderedPageBreak/>
        <w:t xml:space="preserve">Stečajni upravitelj je obavijestio da je Mario </w:t>
      </w:r>
      <w:proofErr w:type="spellStart"/>
      <w:r>
        <w:t>Filek</w:t>
      </w:r>
      <w:proofErr w:type="spellEnd"/>
      <w:r>
        <w:t xml:space="preserve"> podnio takav zahtjev Ministarstvu financije ali još nije realizirao otkup tražbine te predlaže donošenje odluke na skupštini o produženju roka. </w:t>
      </w:r>
    </w:p>
    <w:p w:rsidRDefault="008A4532" w:rsidP="00BE406E" w:rsidR="008A4532">
      <w:pPr>
        <w:ind w:firstLine="708"/>
        <w:jc w:val="both"/>
      </w:pPr>
    </w:p>
    <w:p w:rsidRDefault="007B6B20" w:rsidP="00BE406E" w:rsidR="00232ED6">
      <w:pPr>
        <w:ind w:firstLine="708"/>
        <w:jc w:val="both"/>
      </w:pPr>
      <w:r>
        <w:t>Stečajni upravitelj predlaže određivanje skupštine iz navedenog razloga.</w:t>
      </w:r>
    </w:p>
    <w:p w:rsidRDefault="00D73A46" w:rsidP="00BE406E" w:rsidR="00BE406E">
      <w:pPr>
        <w:ind w:firstLine="708"/>
        <w:jc w:val="both"/>
      </w:pPr>
      <w:r>
        <w:t>S</w:t>
      </w:r>
      <w:r w:rsidR="00BE406E">
        <w:t>toga je odlučeno kao u izreci.</w:t>
      </w:r>
    </w:p>
    <w:p w:rsidRDefault="00232ED6" w:rsidP="00BE406E" w:rsidR="00232ED6">
      <w:pPr>
        <w:ind w:firstLine="708"/>
        <w:jc w:val="both"/>
      </w:pPr>
    </w:p>
    <w:p w:rsidRDefault="00232ED6" w:rsidP="00BE406E" w:rsidR="00232ED6">
      <w:pPr>
        <w:ind w:firstLine="708"/>
        <w:jc w:val="both"/>
      </w:pPr>
    </w:p>
    <w:p w:rsidRDefault="00BE406E" w:rsidP="00BE406E" w:rsidR="00BE406E">
      <w:pPr>
        <w:jc w:val="center"/>
      </w:pPr>
      <w:r>
        <w:t xml:space="preserve">U Slavonskom Brodu </w:t>
      </w:r>
      <w:r w:rsidR="007B6B20">
        <w:t>17. travnja</w:t>
      </w:r>
      <w:r w:rsidR="00D73C0B">
        <w:t xml:space="preserve"> 2019. </w:t>
      </w:r>
    </w:p>
    <w:p w:rsidRDefault="00D73C0B" w:rsidP="00BE406E" w:rsidR="00D73C0B">
      <w:pPr>
        <w:jc w:val="center"/>
      </w:pPr>
    </w:p>
    <w:p w:rsidRDefault="00BE406E" w:rsidP="00BE406E" w:rsidR="00BE406E">
      <w:pPr>
        <w:ind w:firstLine="624" w:left="5040"/>
      </w:pPr>
      <w:r>
        <w:t>     Stečajna sutkinja:</w:t>
      </w:r>
    </w:p>
    <w:p w:rsidRDefault="00BE406E" w:rsidP="00BE406E" w:rsidR="00BE406E">
      <w:pPr>
        <w:ind w:firstLine="624" w:left="5040"/>
        <w:rPr>
          <w:lang w:val="en-US"/>
        </w:rPr>
      </w:pPr>
    </w:p>
    <w:p w:rsidRDefault="00BE406E" w:rsidP="00BE406E" w:rsidR="00BE406E">
      <w:pPr>
        <w:ind w:firstLine="720" w:left="4944"/>
      </w:pPr>
      <w:r>
        <w:t>Daniela Martini Maoduš</w:t>
      </w:r>
    </w:p>
    <w:p w:rsidRDefault="00BE406E" w:rsidP="00BE406E" w:rsidR="00BE406E">
      <w:pPr>
        <w:ind w:firstLine="720" w:left="4944"/>
      </w:pPr>
    </w:p>
    <w:p w:rsidRDefault="00BE406E" w:rsidP="00BE406E" w:rsidR="00BE406E">
      <w:pPr>
        <w:ind w:firstLine="720" w:left="4944"/>
        <w:rPr>
          <w:lang w:val="en-US"/>
        </w:rPr>
      </w:pPr>
    </w:p>
    <w:p w:rsidRDefault="00BE406E" w:rsidP="00BE406E" w:rsidR="00BE406E"/>
    <w:p w:rsidRDefault="0064567D" w:rsidP="00D73C0B" w:rsidR="0064567D"/>
    <w:sectPr w:rsidSect="00D73C0B" w:rsidR="0064567D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F3B" w:rsidP="00D73C0B" w:rsidR="00E45F3B">
      <w:r>
        <w:separator/>
      </w:r>
    </w:p>
  </w:endnote>
  <w:endnote w:id="0" w:type="continuationSeparator">
    <w:p w:rsidRDefault="00E45F3B" w:rsidP="00D73C0B" w:rsidR="00E45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F3B" w:rsidP="00D73C0B" w:rsidR="00E45F3B">
      <w:r>
        <w:separator/>
      </w:r>
    </w:p>
  </w:footnote>
  <w:footnote w:id="0" w:type="continuationSeparator">
    <w:p w:rsidRDefault="00E45F3B" w:rsidP="00D73C0B" w:rsidR="00E45F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B20" w:rsidP="007B6B20" w:rsidR="00D73C0B">
    <w:pPr>
      <w:pStyle w:val="Zaglavlje"/>
      <w:jc w:val="right"/>
    </w:pPr>
    <w:r>
      <w:t>3 St-1678/2017-31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44AA5"/>
    <w:multiLevelType w:val="hybridMultilevel"/>
    <w:tmpl w:val="92D8EF7E"/>
    <w:lvl w:tplc="B7F4B300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19F0E68"/>
    <w:multiLevelType w:val="hybridMultilevel"/>
    <w:tmpl w:val="0DF4C262"/>
    <w:lvl w:tplc="FE7A5D4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5">
    <w:nsid w:val="56BB7A59"/>
    <w:multiLevelType w:val="hybridMultilevel"/>
    <w:tmpl w:val="E7486C40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7802408"/>
    <w:multiLevelType w:val="hybridMultilevel"/>
    <w:tmpl w:val="BA721DB0"/>
    <w:lvl w:tplc="2A92AB0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835"/>
    <w:rsid w:val="0011533C"/>
    <w:rsid w:val="00184568"/>
    <w:rsid w:val="001B15DD"/>
    <w:rsid w:val="001C2F3D"/>
    <w:rsid w:val="001E5964"/>
    <w:rsid w:val="0020639A"/>
    <w:rsid w:val="00232ED6"/>
    <w:rsid w:val="00265B4B"/>
    <w:rsid w:val="0027505C"/>
    <w:rsid w:val="002919F0"/>
    <w:rsid w:val="003A21C9"/>
    <w:rsid w:val="003C6057"/>
    <w:rsid w:val="003D17CA"/>
    <w:rsid w:val="00462CBB"/>
    <w:rsid w:val="00474BAC"/>
    <w:rsid w:val="004B2E8D"/>
    <w:rsid w:val="004C3C56"/>
    <w:rsid w:val="004D7544"/>
    <w:rsid w:val="00510A48"/>
    <w:rsid w:val="00547AED"/>
    <w:rsid w:val="00561951"/>
    <w:rsid w:val="005A2972"/>
    <w:rsid w:val="005D2298"/>
    <w:rsid w:val="0064567D"/>
    <w:rsid w:val="00737E28"/>
    <w:rsid w:val="00770E12"/>
    <w:rsid w:val="007B6B20"/>
    <w:rsid w:val="00807C96"/>
    <w:rsid w:val="00846B44"/>
    <w:rsid w:val="008A4532"/>
    <w:rsid w:val="008F78FD"/>
    <w:rsid w:val="00964F1E"/>
    <w:rsid w:val="00965DB3"/>
    <w:rsid w:val="009A7784"/>
    <w:rsid w:val="009E6F03"/>
    <w:rsid w:val="00A528E4"/>
    <w:rsid w:val="00AB0ED6"/>
    <w:rsid w:val="00AD36EC"/>
    <w:rsid w:val="00AD5B98"/>
    <w:rsid w:val="00AF27D7"/>
    <w:rsid w:val="00BE406E"/>
    <w:rsid w:val="00C02D81"/>
    <w:rsid w:val="00C55FC1"/>
    <w:rsid w:val="00C67A2C"/>
    <w:rsid w:val="00C74968"/>
    <w:rsid w:val="00CE5930"/>
    <w:rsid w:val="00D22835"/>
    <w:rsid w:val="00D73A46"/>
    <w:rsid w:val="00D73C0B"/>
    <w:rsid w:val="00DF23FA"/>
    <w:rsid w:val="00DF3E70"/>
    <w:rsid w:val="00E04468"/>
    <w:rsid w:val="00E45F3B"/>
    <w:rsid w:val="00E52C86"/>
    <w:rsid w:val="00E87A98"/>
    <w:rsid w:val="00F065AA"/>
    <w:rsid w:val="00F07ED0"/>
    <w:rsid w:val="00F20B5C"/>
    <w:rsid w:val="00F36D5D"/>
    <w:rsid w:val="00F4298E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83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D73C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3C0B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3C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3C0B"/>
    <w:rPr>
      <w:rFonts w:cs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83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D73C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3C0B"/>
    <w:rPr>
      <w:rFonts w:ascii="Times New Roman" w:cs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3C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3C0B"/>
    <w:rPr>
      <w:rFonts w:ascii="Times New Roman" w:cs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95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76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4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49873.88</izvorni_sadrzaj>
    <derivirana_varijabla naziv="DomainObject.Predmet.InicijalnaVrijednost_1">49873.88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St-1678/2017</izvorni_sadrzaj>
    <derivirana_varijabla naziv="DomainObject.Predmet.OznakaBroj_1">St-1678/2017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AUTO SERVIS MARIO j.d.o.o. za održavanje i popravak motornih vozila</izvorni_sadrzaj>
    <derivirana_varijabla naziv="DomainObject.Predmet.ProtustrankaFormated_1">  AUTO SERVIS MARIO j.d.o.o. za održavanje i popravak motornih vozila</derivirana_varijabla>
  </DomainObject.Predmet.ProtustrankaFormated>
  <DomainObject.Predmet.ProtustrankaFormatedOIB>
    <izvorni_sadrzaj>  AUTO SERVIS MARIO j.d.o.o. za održavanje i popravak motornih vozila, OIB 76910575677</izvorni_sadrzaj>
    <derivirana_varijabla naziv="DomainObject.Predmet.ProtustrankaFormatedOIB_1">  AUTO SERVIS MARIO j.d.o.o. za održavanje i popravak motornih vozila, OIB 76910575677</derivirana_varijabla>
  </DomainObject.Predmet.ProtustrankaFormatedOIB>
  <DomainObject.Predmet.ProtustrankaFormatedWithAdress>
    <izvorni_sadrzaj> AUTO SERVIS MARIO j.d.o.o. za održavanje i popravak motornih vozila, Bjeliševac 33, 34340 Bjeliševac</izvorni_sadrzaj>
    <derivirana_varijabla naziv="DomainObject.Predmet.ProtustrankaFormatedWithAdress_1"> AUTO SERVIS MARIO j.d.o.o. za održavanje i popravak motornih vozila, Bjeliševac 33, 34340 Bjeliševac</derivirana_varijabla>
  </DomainObject.Predmet.ProtustrankaFormatedWithAdress>
  <DomainObject.Predmet.ProtustrankaFormatedWithAdressOIB>
    <izvorni_sadrzaj> AUTO SERVIS MARIO j.d.o.o. za održavanje i popravak motornih vozila, OIB 76910575677, Bjeliševac 33, 34340 Bjeliševac</izvorni_sadrzaj>
    <derivirana_varijabla naziv="DomainObject.Predmet.ProtustrankaFormatedWithAdressOIB_1"> AUTO SERVIS MARIO j.d.o.o. za održavanje i popravak motornih vozila, OIB 76910575677, Bjeliševac 33, 34340 Bjeliševac</derivirana_varijabla>
  </DomainObject.Predmet.ProtustrankaFormatedWithAdressOIB>
  <DomainObject.Predmet.ProtustrankaWithAdress>
    <izvorni_sadrzaj>AUTO SERVIS MARIO j.d.o.o. za održavanje i popravak motornih vozila Bjeliševac 33, 34340 Bjeliševac</izvorni_sadrzaj>
    <derivirana_varijabla naziv="DomainObject.Predmet.ProtustrankaWithAdress_1">AUTO SERVIS MARIO j.d.o.o. za održavanje i popravak motornih vozila Bjeliševac 33, 34340 Bjeliševac</derivirana_varijabla>
  </DomainObject.Predmet.ProtustrankaWithAdress>
  <DomainObject.Predmet.ProtustrankaWithAdressOIB>
    <izvorni_sadrzaj>AUTO SERVIS MARIO j.d.o.o. za održavanje i popravak motornih vozila, OIB 76910575677, Bjeliševac 33, 34340 Bjeliševac</izvorni_sadrzaj>
    <derivirana_varijabla naziv="DomainObject.Predmet.ProtustrankaWithAdressOIB_1">AUTO SERVIS MARIO j.d.o.o. za održavanje i popravak motornih vozila, OIB 76910575677, Bjeliševac 33, 34340 Bjeliševac</derivirana_varijabla>
  </DomainObject.Predmet.ProtustrankaWithAdressOIB>
  <DomainObject.Predmet.ProtustrankaNazivFormated>
    <izvorni_sadrzaj>AUTO SERVIS MARIO j.d.o.o. za održavanje i popravak motornih vozila</izvorni_sadrzaj>
    <derivirana_varijabla naziv="DomainObject.Predmet.ProtustrankaNazivFormated_1">AUTO SERVIS MARIO j.d.o.o. za održavanje i popravak motornih vozila</derivirana_varijabla>
  </DomainObject.Predmet.ProtustrankaNazivFormated>
  <DomainObject.Predmet.ProtustrankaNazivFormatedOIB>
    <izvorni_sadrzaj>AUTO SERVIS MARIO j.d.o.o. za održavanje i popravak motornih vozila, OIB 76910575677</izvorni_sadrzaj>
    <derivirana_varijabla naziv="DomainObject.Predmet.ProtustrankaNazivFormatedOIB_1">AUTO SERVIS MARIO j.d.o.o. za održavanje i popravak motornih vozila, OIB 76910575677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MARIO j.d.o.o. za održavanje i popravak motornih vozila</item>
    </izvorni_sadrzaj>
    <derivirana_varijabla naziv="DomainObject.Predmet.ProtuStrankaListFormated_1">
      <item>AUTO SERVIS MARIO j.d.o.o. za održavanje i popravak motornih vozila</item>
    </derivirana_varijabla>
  </DomainObject.Predmet.ProtuStrankaListFormated>
  <DomainObject.Predmet.ProtuStrankaListFormatedOIB>
    <izvorni_sadrzaj>
      <item>AUTO SERVIS MARIO j.d.o.o. za održavanje i popravak motornih vozila, OIB 76910575677</item>
    </izvorni_sadrzaj>
    <derivirana_varijabla naziv="DomainObject.Predmet.ProtuStrankaListFormatedOIB_1">
      <item>AUTO SERVIS MARIO j.d.o.o. za održavanje i popravak motornih vozila, OIB 76910575677</item>
    </derivirana_varijabla>
  </DomainObject.Predmet.ProtuStrankaListFormatedOIB>
  <DomainObject.Predmet.ProtuStrankaListFormatedWithAdress>
    <izvorni_sadrzaj>
      <item>AUTO SERVIS MARIO j.d.o.o. za održavanje i popravak motornih vozila, Bjeliševac 33, 34340 Bjeliševac</item>
    </izvorni_sadrzaj>
    <derivirana_varijabla naziv="DomainObject.Predmet.ProtuStrankaListFormatedWithAdress_1">
      <item>AUTO SERVIS MARIO j.d.o.o. za održavanje i popravak motornih vozila, Bjeliševac 33, 34340 Bjeliševac</item>
    </derivirana_varijabla>
  </DomainObject.Predmet.ProtuStrankaListFormatedWithAdress>
  <DomainObject.Predmet.ProtuStrankaListFormatedWithAdressOIB>
    <izvorni_sadrzaj>
      <item>AUTO SERVIS MARIO j.d.o.o. za održavanje i popravak motornih vozila, OIB 76910575677, Bjeliševac 33, 34340 Bjeliševac</item>
    </izvorni_sadrzaj>
    <derivirana_varijabla naziv="DomainObject.Predmet.ProtuStrankaListFormatedWithAdressOIB_1">
      <item>AUTO SERVIS MARIO j.d.o.o. za održavanje i popravak motornih vozila, OIB 76910575677, Bjeliševac 33, 34340 Bjeliševac</item>
    </derivirana_varijabla>
  </DomainObject.Predmet.ProtuStrankaListFormatedWithAdressOIB>
  <DomainObject.Predmet.ProtuStrankaListNazivFormated>
    <izvorni_sadrzaj>
      <item>AUTO SERVIS MARIO j.d.o.o. za održavanje i popravak motornih vozila</item>
    </izvorni_sadrzaj>
    <derivirana_varijabla naziv="DomainObject.Predmet.ProtuStrankaListNazivFormated_1">
      <item>AUTO SERVIS MARIO j.d.o.o. za održavanje i popravak motornih vozila</item>
    </derivirana_varijabla>
  </DomainObject.Predmet.ProtuStrankaListNazivFormated>
  <DomainObject.Predmet.ProtuStrankaListNazivFormatedOIB>
    <izvorni_sadrzaj>
      <item>AUTO SERVIS MARIO j.d.o.o. za održavanje i popravak motornih vozila, OIB 76910575677</item>
    </izvorni_sadrzaj>
    <derivirana_varijabla naziv="DomainObject.Predmet.ProtuStrankaListNazivFormatedOIB_1">
      <item>AUTO SERVIS MARIO j.d.o.o. za održavanje i popravak motornih vozila, OIB 76910575677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MARIO j.d.o.o. za održavanje i popravak motornih vozila</izvorni_sadrzaj>
    <derivirana_varijabla naziv="DomainObject.Predmet.ProtustrankaIDrugi_1">AUTO SERVIS MARIO j.d.o.o. za održavanje i popravak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SERVIS MARIO j.d.o.o. za održavanje i popravak motornih vozila, OIB 76910575677, Bjeliševac 33, 34340 Bjeliševac</izvorni_sadrzaj>
    <derivirana_varijabla naziv="DomainObject.Predmet.ProtustrankaIDrugiAdressOIB_1">AUTO SERVIS MARIO j.d.o.o. za održavanje i popravak motornih vozila, OIB 76910575677, Bjeliševac 33, 34340 Bjeliševac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MARIO j.d.o.o. za održavanje i popravak motornih vozila</item>
    </izvorni_sadrzaj>
    <derivirana_varijabla naziv="DomainObject.Predmet.SudioniciListNaziv_1">
      <item>Financijska agencija</item>
      <item>AUTO SERVIS MARIO j.d.o.o. za održavanje i popravak motornih vozila</item>
    </derivirana_varijabla>
  </DomainObject.Predmet.SudioniciListNaziv>
  <DomainObject.Predmet.SudioniciListAdressOIB>
    <izvorni_sadrzaj>
      <item>Financijska agencija, OIB 85821130368, Ulica grada Vukovara 70,10000 Zagreb</item>
      <item>AUTO SERVIS MARIO j.d.o.o. za održavanje i popravak motornih vozila, OIB 76910575677, Bjeliševac 33,34340 Bjeliševac</item>
    </izvorni_sadrzaj>
    <derivirana_varijabla naziv="DomainObject.Predmet.SudioniciListAdressOIB_1">
      <item>Financijska agencija, OIB 85821130368, Ulica grada Vukovara 70,10000 Zagreb</item>
      <item>AUTO SERVIS MARIO j.d.o.o. za održavanje i popravak motornih vozila, OIB 76910575677, Bjeliševac 33,34340 Bjeliševac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76910575677</item>
    </izvorni_sadrzaj>
    <derivirana_varijabla naziv="DomainObject.Predmet.SudioniciListNazivOIB_1">
      <item>, OIB 85821130368</item>
      <item>, OIB 76910575677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AF83F-7210-4DD6-AA2D-3520193D7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296</properties:Words>
  <properties:Characters>1662</properties:Characters>
  <properties:Lines>62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2019-04-17T11:27:00Z</dcterms:created>
  <dc:creator>wsadmin</dc:creator>
  <cp:lastModifiedBy>wsadmin</cp:lastModifiedBy>
  <cp:lastPrinted>2018-06-13T06:59:00Z</cp:lastPrinted>
  <dcterms:modified xmlns:xsi="http://www.w3.org/2001/XMLSchema-instance" xsi:type="dcterms:W3CDTF">2019-04-17T11:37:00Z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(St-1678-17 zaključak sazivanje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