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0517" w14:paraId="af90517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BD2EC4">
        <w:t>209/18-17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D2EC4">
        <w:rPr>
          <w:b/>
        </w:rPr>
        <w:t>FIAMMA j.d.o.o. za ugostiteljstvo i trgovinu Vladislavci, Kralja Petra Krešimira IV 9, OIB: 53228155464, MBS: 030179448</w:t>
      </w:r>
      <w:r w:rsidR="006139EC">
        <w:t xml:space="preserve">, </w:t>
      </w:r>
      <w:r w:rsidR="003B4C28">
        <w:t xml:space="preserve">dana </w:t>
      </w:r>
      <w:r w:rsidR="00BD2EC4">
        <w:t>17. svibnja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BD2EC4">
        <w:rPr>
          <w:b/>
        </w:rPr>
        <w:t xml:space="preserve">FIAMMA j.d.o.o. za ugostiteljstvo i trgovinu Vladislavci, Kralja Petra Krešimira IV 9, OIB: 53228155464, MBS: 030179448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BD2EC4">
        <w:rPr>
          <w:b/>
        </w:rPr>
        <w:t>209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D2EC4">
        <w:rPr>
          <w:b/>
        </w:rPr>
        <w:t>32</w:t>
      </w:r>
      <w:r w:rsidR="00E6000B">
        <w:rPr>
          <w:b/>
        </w:rPr>
        <w:t>.470,00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>Otvaranje računa</w:t>
      </w:r>
      <w:r>
        <w:tab/>
      </w:r>
      <w:r>
        <w:tab/>
      </w:r>
      <w:r>
        <w:tab/>
      </w:r>
      <w:r>
        <w:tab/>
      </w:r>
      <w:r>
        <w:tab/>
        <w:t>200,00 kn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>Izrada pečata</w:t>
      </w:r>
      <w:r>
        <w:tab/>
      </w:r>
      <w:r>
        <w:tab/>
      </w:r>
      <w:r>
        <w:tab/>
      </w:r>
      <w:r>
        <w:tab/>
      </w:r>
      <w:r>
        <w:tab/>
      </w:r>
      <w:r>
        <w:tab/>
        <w:t>150,00 kn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 xml:space="preserve">Naknada vođenja knjigovodstva jedna godina      </w:t>
      </w:r>
      <w:r>
        <w:tab/>
        <w:t>12.000,00 kn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>Naknada stečajnog upravitelja-bruto</w:t>
      </w:r>
      <w:r>
        <w:tab/>
        <w:t xml:space="preserve">         </w:t>
      </w:r>
      <w:r>
        <w:tab/>
      </w:r>
      <w:r>
        <w:tab/>
        <w:t>17.200,00 kn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>Putni troškovi steč.upravitelja (825km)</w:t>
      </w:r>
      <w:r>
        <w:tab/>
        <w:t xml:space="preserve">          </w:t>
      </w:r>
      <w:r>
        <w:tab/>
        <w:t xml:space="preserve">  2.420,00 kn</w:t>
      </w:r>
    </w:p>
    <w:p w:rsidRDefault="00BD2EC4" w:rsidP="00BD2EC4" w:rsidR="00BD2EC4">
      <w:pPr>
        <w:pStyle w:val="Odlomakpopisa"/>
        <w:numPr>
          <w:ilvl w:val="0"/>
          <w:numId w:val="8"/>
        </w:numPr>
        <w:pBdr>
          <w:bottom w:space="1" w:sz="12" w:color="auto" w:val="single"/>
        </w:pBdr>
        <w:spacing w:after="160"/>
      </w:pPr>
      <w:r>
        <w:t>Kancelarijski materijal</w:t>
      </w:r>
      <w:r>
        <w:tab/>
      </w:r>
      <w:r>
        <w:tab/>
      </w:r>
      <w:r>
        <w:tab/>
      </w:r>
      <w:r>
        <w:tab/>
        <w:t xml:space="preserve">     500,00 kn</w:t>
      </w:r>
    </w:p>
    <w:p w:rsidRDefault="00BD2EC4" w:rsidP="00BD2EC4" w:rsidR="00BD2EC4">
      <w:pPr>
        <w:pStyle w:val="Odlomakpopisa"/>
        <w:ind w:left="1065"/>
      </w:pPr>
      <w:r>
        <w:t xml:space="preserve">        Ukupno:</w:t>
      </w:r>
      <w:r>
        <w:tab/>
      </w:r>
      <w:r>
        <w:tab/>
      </w:r>
      <w:r>
        <w:tab/>
      </w:r>
      <w:r>
        <w:tab/>
        <w:t xml:space="preserve">        32.470,00 kn</w:t>
      </w:r>
    </w:p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D2EC4" w:rsidP="00FD3ED7" w:rsidR="00BD2EC4">
      <w:pPr>
        <w:ind w:firstLine="720"/>
        <w:jc w:val="both"/>
      </w:pPr>
    </w:p>
    <w:p w:rsidRDefault="00BD2EC4" w:rsidP="00FD3ED7" w:rsidR="00BD2EC4">
      <w:pPr>
        <w:ind w:firstLine="720"/>
        <w:jc w:val="both"/>
      </w:pPr>
    </w:p>
    <w:p w:rsidRDefault="000C543C" w:rsidP="00FB2AB4" w:rsidR="000C543C"/>
    <w:p w:rsidRDefault="00BD2EC4" w:rsidP="00BD2EC4" w:rsidR="00BD2EC4">
      <w:pPr>
        <w:jc w:val="right"/>
      </w:pPr>
      <w:r>
        <w:lastRenderedPageBreak/>
        <w:t>Broj: 6 St-209/18-17</w:t>
      </w:r>
    </w:p>
    <w:p w:rsidRDefault="00BD2EC4" w:rsidP="00BD2EC4" w:rsidR="00BD2EC4">
      <w:pPr>
        <w:jc w:val="right"/>
      </w:pPr>
    </w:p>
    <w:p w:rsidRDefault="00E6000B" w:rsidP="00FB2AB4" w:rsidR="00E6000B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006C35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D2EC4">
        <w:t>7. veljače 2018. g.</w:t>
      </w:r>
      <w:r w:rsidRPr="00DD2365">
        <w:t xml:space="preserve"> prijedlog za otvaranje stečajnog postupka nad dužnikom </w:t>
      </w:r>
      <w:r w:rsidR="00BD2EC4">
        <w:rPr>
          <w:b/>
        </w:rPr>
        <w:t>FIAMMA j.d.o.o. za ugostiteljstvo i trgovinu Vladislavci, Kralja Petra Krešimira IV 9, OIB: 53228155464, MBS: 030179448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BD2EC4">
        <w:t>209</w:t>
      </w:r>
      <w:r w:rsidR="00E6000B">
        <w:t>/18-</w:t>
      </w:r>
      <w:r w:rsidR="00BD2EC4">
        <w:t>7</w:t>
      </w:r>
      <w:r w:rsidR="00006C35">
        <w:t xml:space="preserve"> </w:t>
      </w:r>
      <w:r w:rsidR="004F4BD5">
        <w:t xml:space="preserve">od </w:t>
      </w:r>
      <w:r w:rsidR="00BD2EC4">
        <w:t>29. ožujka</w:t>
      </w:r>
      <w:r w:rsidR="00006C35">
        <w:t xml:space="preserve"> 2018</w:t>
      </w:r>
      <w:r>
        <w:t xml:space="preserve">. g., koje je usmeno iznio na ročištu održanom dana </w:t>
      </w:r>
      <w:r w:rsidR="00BD2EC4">
        <w:t>16. svibnja</w:t>
      </w:r>
      <w:r w:rsidR="00006C35">
        <w:t xml:space="preserve">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D2EC4">
        <w:rPr>
          <w:b/>
        </w:rPr>
        <w:t>32</w:t>
      </w:r>
      <w:r w:rsidR="00E6000B">
        <w:rPr>
          <w:b/>
        </w:rPr>
        <w:t>.470,00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D2EC4">
        <w:t>17. svibnja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17.6.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116" w:rsidR="001A5116">
      <w:r>
        <w:separator/>
      </w:r>
    </w:p>
  </w:endnote>
  <w:endnote w:id="0" w:type="continuationSeparator">
    <w:p w:rsidRDefault="001A5116" w:rsidR="001A5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116" w:rsidR="001A5116">
      <w:r>
        <w:separator/>
      </w:r>
    </w:p>
  </w:footnote>
  <w:footnote w:id="0" w:type="continuationSeparator">
    <w:p w:rsidRDefault="001A5116" w:rsidR="001A5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63F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5116"/>
    <w:rsid w:val="001A6201"/>
    <w:rsid w:val="001E75FC"/>
    <w:rsid w:val="002142C7"/>
    <w:rsid w:val="0021564C"/>
    <w:rsid w:val="00217878"/>
    <w:rsid w:val="00223C8E"/>
    <w:rsid w:val="00252C63"/>
    <w:rsid w:val="00255E1A"/>
    <w:rsid w:val="002663F3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3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6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3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6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FIAMMA j.d.o.o. za ugostiteljstvo i trgovinu</izvorni_sadrzaj>
    <derivirana_varijabla naziv="DomainObject.Predmet.ProtustrankaFormated_1">  FIAMMA j.d.o.o. za ugostiteljstvo i trgovinu</derivirana_varijabla>
  </DomainObject.Predmet.ProtustrankaFormated>
  <DomainObject.Predmet.ProtustrankaFormatedOIB>
    <izvorni_sadrzaj>  FIAMMA j.d.o.o. za ugostiteljstvo i trgovinu, OIB 53228155464</izvorni_sadrzaj>
    <derivirana_varijabla naziv="DomainObject.Predmet.ProtustrankaFormatedOIB_1">  FIAMMA j.d.o.o. za ugostiteljstvo i trgovinu, OIB 53228155464</derivirana_varijabla>
  </DomainObject.Predmet.ProtustrankaFormatedOIB>
  <DomainObject.Predmet.ProtustrankaFormatedWithAdress>
    <izvorni_sadrzaj> FIAMMA j.d.o.o. za ugostiteljstvo i trgovinu, Kralja Petra Krešimira IV 9, 31403 Vladislavci</izvorni_sadrzaj>
    <derivirana_varijabla naziv="DomainObject.Predmet.ProtustrankaFormatedWithAdress_1"> FIAMMA j.d.o.o. za ugostiteljstvo i trgovinu, Kralja Petra Krešimira IV 9, 31403 Vladislavci</derivirana_varijabla>
  </DomainObject.Predmet.ProtustrankaFormatedWithAdress>
  <DomainObject.Predmet.ProtustrankaFormatedWithAdressOIB>
    <izvorni_sadrzaj> FIAMMA j.d.o.o. za ugostiteljstvo i trgovinu, OIB 53228155464, Kralja Petra Krešimira IV 9, 31403 Vladislavci</izvorni_sadrzaj>
    <derivirana_varijabla naziv="DomainObject.Predmet.ProtustrankaFormatedWithAdressOIB_1"> FIAMMA j.d.o.o. za ugostiteljstvo i trgovinu, OIB 53228155464, Kralja Petra Krešimira IV 9, 31403 Vladislavci</derivirana_varijabla>
  </DomainObject.Predmet.ProtustrankaFormatedWithAdressOIB>
  <DomainObject.Predmet.ProtustrankaWithAdress>
    <izvorni_sadrzaj>FIAMMA j.d.o.o. za ugostiteljstvo i trgovinu Kralja Petra Krešimira IV 9, 31403 Vladislavci</izvorni_sadrzaj>
    <derivirana_varijabla naziv="DomainObject.Predmet.ProtustrankaWithAdress_1">FIAMMA j.d.o.o. za ugostiteljstvo i trgovinu Kralja Petra Krešimira IV 9, 31403 Vladislavci</derivirana_varijabla>
  </DomainObject.Predmet.ProtustrankaWithAdress>
  <DomainObject.Predmet.ProtustrankaWithAdressOIB>
    <izvorni_sadrzaj>FIAMMA j.d.o.o. za ugostiteljstvo i trgovinu, OIB 53228155464, Kralja Petra Krešimira IV 9, 31403 Vladislavci</izvorni_sadrzaj>
    <derivirana_varijabla naziv="DomainObject.Predmet.ProtustrankaWithAdressOIB_1">FIAMMA j.d.o.o. za ugostiteljstvo i trgovinu, OIB 53228155464, Kralja Petra Krešimira IV 9, 31403 Vladislavci</derivirana_varijabla>
  </DomainObject.Predmet.ProtustrankaWithAdressOIB>
  <DomainObject.Predmet.ProtustrankaNazivFormated>
    <izvorni_sadrzaj>FIAMMA j.d.o.o. za ugostiteljstvo i trgovinu</izvorni_sadrzaj>
    <derivirana_varijabla naziv="DomainObject.Predmet.ProtustrankaNazivFormated_1">FIAMMA j.d.o.o. za ugostiteljstvo i trgovinu</derivirana_varijabla>
  </DomainObject.Predmet.ProtustrankaNazivFormated>
  <DomainObject.Predmet.ProtustrankaNazivFormatedOIB>
    <izvorni_sadrzaj>FIAMMA j.d.o.o. za ugostiteljstvo i trgovinu, OIB 53228155464</izvorni_sadrzaj>
    <derivirana_varijabla naziv="DomainObject.Predmet.ProtustrankaNazivFormatedOIB_1">FIAMMA j.d.o.o. za ugostiteljstvo i trgovinu, OIB 53228155464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FIAMMA j.d.o.o. za ugostiteljstvo i trgovinu</item>
    </izvorni_sadrzaj>
    <derivirana_varijabla naziv="DomainObject.Predmet.ProtuStrankaListFormated_1">
      <item>FIAMMA j.d.o.o. za ugostiteljstvo i trgovinu</item>
    </derivirana_varijabla>
  </DomainObject.Predmet.ProtuStrankaListFormated>
  <DomainObject.Predmet.ProtuStrankaListFormatedOIB>
    <izvorni_sadrzaj>
      <item>FIAMMA j.d.o.o. za ugostiteljstvo i trgovinu, OIB 53228155464</item>
    </izvorni_sadrzaj>
    <derivirana_varijabla naziv="DomainObject.Predmet.ProtuStrankaListFormatedOIB_1">
      <item>FIAMMA j.d.o.o. za ugostiteljstvo i trgovinu, OIB 53228155464</item>
    </derivirana_varijabla>
  </DomainObject.Predmet.ProtuStrankaListFormatedOIB>
  <DomainObject.Predmet.ProtuStrankaListFormatedWithAdress>
    <izvorni_sadrzaj>
      <item>FIAMMA j.d.o.o. za ugostiteljstvo i trgovinu, Kralja Petra Krešimira IV 9, 31403 Vladislavci</item>
    </izvorni_sadrzaj>
    <derivirana_varijabla naziv="DomainObject.Predmet.ProtuStrankaListFormatedWithAdress_1">
      <item>FIAMMA j.d.o.o. za ugostiteljstvo i trgovinu, Kralja Petra Krešimira IV 9, 31403 Vladislavci</item>
    </derivirana_varijabla>
  </DomainObject.Predmet.ProtuStrankaListFormatedWithAdress>
  <DomainObject.Predmet.ProtuStrankaListFormatedWithAdressOIB>
    <izvorni_sadrzaj>
      <item>FIAMMA j.d.o.o. za ugostiteljstvo i trgovinu, OIB 53228155464, Kralja Petra Krešimira IV 9, 31403 Vladislavci</item>
    </izvorni_sadrzaj>
    <derivirana_varijabla naziv="DomainObject.Predmet.ProtuStrankaListFormatedWithAdressOIB_1">
      <item>FIAMMA j.d.o.o. za ugostiteljstvo i trgovinu, OIB 53228155464, Kralja Petra Krešimira IV 9, 31403 Vladislavci</item>
    </derivirana_varijabla>
  </DomainObject.Predmet.ProtuStrankaListFormatedWithAdressOIB>
  <DomainObject.Predmet.ProtuStrankaListNazivFormated>
    <izvorni_sadrzaj>
      <item>FIAMMA j.d.o.o. za ugostiteljstvo i trgovinu</item>
    </izvorni_sadrzaj>
    <derivirana_varijabla naziv="DomainObject.Predmet.ProtuStrankaListNazivFormated_1">
      <item>FIAMMA j.d.o.o. za ugostiteljstvo i trgovinu</item>
    </derivirana_varijabla>
  </DomainObject.Predmet.ProtuStrankaListNazivFormated>
  <DomainObject.Predmet.ProtuStrankaListNazivFormatedOIB>
    <izvorni_sadrzaj>
      <item>FIAMMA j.d.o.o. za ugostiteljstvo i trgovinu, OIB 53228155464</item>
    </izvorni_sadrzaj>
    <derivirana_varijabla naziv="DomainObject.Predmet.ProtuStrankaListNazivFormatedOIB_1">
      <item>FIAMMA j.d.o.o. za ugostiteljstvo i trgovinu, OIB 53228155464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FIAMMA j.d.o.o. za ugostiteljstvo i trgovinu</izvorni_sadrzaj>
    <derivirana_varijabla naziv="DomainObject.Predmet.ProtustrankaIDrugi_1">FIAMMA j.d.o.o. za ugostiteljstvo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FIAMMA j.d.o.o. za ugostiteljstvo i trgovinu, OIB 53228155464, Kralja Petra Krešimira IV 9, 31403 Vladislavci</izvorni_sadrzaj>
    <derivirana_varijabla naziv="DomainObject.Predmet.ProtustrankaIDrugiAdressOIB_1">FIAMMA j.d.o.o. za ugostiteljstvo i trgovinu, OIB 53228155464, Kralja Petra Krešimira IV 9,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FIAMMA j.d.o.o. za ugostiteljstvo i trgovinu</item>
      <item>RH MF POREZNA UPRAVA</item>
    </izvorni_sadrzaj>
    <derivirana_varijabla naziv="DomainObject.Predmet.SudioniciListNaziv_1">
      <item>FIAMMA j.d.o.o. za ugostiteljstvo i trgovinu</item>
      <item>RH MF POREZNA UPRAVA</item>
    </derivirana_varijabla>
  </DomainObject.Predmet.SudioniciListNaziv>
  <DomainObject.Predmet.SudioniciListAdressOIB>
    <izvorni_sadrzaj>
      <item>FIAMMA j.d.o.o. za ugostiteljstvo i trgovinu, OIB 53228155464, Kralja Petra Krešimira IV 9,31403 Vladislavci</item>
      <item>RH MF POREZNA UPRAVA, OIB 18683136487</item>
    </izvorni_sadrzaj>
    <derivirana_varijabla naziv="DomainObject.Predmet.SudioniciListAdressOIB_1">
      <item>FIAMMA j.d.o.o. za ugostiteljstvo i trgovinu, OIB 53228155464, Kralja Petra Krešimira IV 9,31403 Vladislavci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53228155464</item>
      <item>, OIB 18683136487</item>
    </izvorni_sadrzaj>
    <derivirana_varijabla naziv="DomainObject.Predmet.SudioniciListNazivOIB_1">
      <item>, OIB 53228155464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5FA67-02BD-4A47-B89F-84B188553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2571</properties:Characters>
  <properties:Lines>104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Danijela Sekulić</cp:lastModifiedBy>
  <cp:lastPrinted>2018-05-17T06:22:00Z</cp:lastPrinted>
  <dcterms:modified xmlns:xsi="http://www.w3.org/2001/XMLSchema-instance" xsi:type="dcterms:W3CDTF">2018-05-17T06:22:00Z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(JOZO PERIĆ.docx)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