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54fd" w14:paraId="add54fd" w:rsidRDefault="00671A4A" w:rsidP="004121A6" w:rsidR="00671A4A" w:rsidRPr="00C41ADC">
      <w:pPr>
        <w15:collapsed w:val="false"/>
      </w:pPr>
      <w:r w:rsidRPr="00C41ADC"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5E1A77" w:rsidR="00541F57" w:rsidRPr="00B92B86">
        <w:tc>
          <w:tcPr>
            <w:tcW w:type="dxa" w:w="3491"/>
            <w:shd w:fill="auto" w:color="auto" w:val="clear"/>
          </w:tcPr>
          <w:p w:rsidRDefault="00541F57" w:rsidP="005E1A77" w:rsidR="00541F57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1F57" w:rsidP="005E1A77" w:rsidR="00541F57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541F57" w:rsidP="005E1A77" w:rsidR="00541F57" w:rsidRPr="003E5E31">
            <w:pPr>
              <w:jc w:val="center"/>
            </w:pPr>
            <w:r>
              <w:t>Trgovački sud u Osijeku</w:t>
            </w:r>
          </w:p>
          <w:p w:rsidRDefault="00541F57" w:rsidP="005E1A77" w:rsidR="00541F57" w:rsidRPr="00B92B86">
            <w:pPr>
              <w:jc w:val="center"/>
            </w:pPr>
            <w:r>
              <w:t>Osijek, Zagrebačka 2</w:t>
            </w:r>
          </w:p>
        </w:tc>
      </w:tr>
    </w:tbl>
    <w:p w:rsidRDefault="00671A4A" w:rsidP="00671A4A" w:rsidR="00671A4A" w:rsidRPr="00C41ADC"/>
    <w:p w:rsidRDefault="00671A4A" w:rsidP="003A08E5" w:rsidR="00BF2838">
      <w:pPr>
        <w:ind w:hanging="720" w:left="360"/>
      </w:pPr>
      <w:r w:rsidRPr="00C41ADC">
        <w:t xml:space="preserve">     </w:t>
      </w:r>
      <w:r w:rsidR="00F957D4" w:rsidRPr="00C41ADC">
        <w:t xml:space="preserve">    </w:t>
      </w:r>
    </w:p>
    <w:p w:rsidRDefault="004121A6" w:rsidP="009D16C5" w:rsidR="004121A6"/>
    <w:p w:rsidRDefault="00E43E17" w:rsidP="00541F57" w:rsidR="00541F57">
      <w:pPr>
        <w:jc w:val="center"/>
      </w:pPr>
      <w:r>
        <w:t xml:space="preserve">U  I M E  </w:t>
      </w:r>
      <w:r w:rsidR="00541F57">
        <w:t xml:space="preserve">R E P U B L I K </w:t>
      </w:r>
      <w:r>
        <w:t>E</w:t>
      </w:r>
      <w:r w:rsidR="00541F57">
        <w:t xml:space="preserve">  H R V A T S K </w:t>
      </w:r>
      <w:r>
        <w:t>E</w:t>
      </w:r>
      <w:bookmarkStart w:name="_GoBack" w:id="0"/>
      <w:bookmarkEnd w:id="0"/>
    </w:p>
    <w:p w:rsidRDefault="00541F57" w:rsidP="00541F57" w:rsidR="00541F57">
      <w:pPr>
        <w:jc w:val="center"/>
      </w:pPr>
      <w:r>
        <w:t xml:space="preserve">R J E Š E N J E </w:t>
      </w: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</w:p>
    <w:p w:rsidRDefault="00FE7D6B" w:rsidP="00FE7D6B" w:rsidR="00FE7D6B">
      <w:pPr>
        <w:ind w:firstLine="708"/>
        <w:jc w:val="both"/>
      </w:pPr>
      <w:r>
        <w:t xml:space="preserve">Trgovački sud u Osijeku, po stečajnom sucu mr. sc. Borisu Vukoviću, povodom prijedloga stranog stečajnog upravitelja Ulrik Hägge iz Rosengrens Advokatbyrå i Göteborg AB, adresa Box 2523, 403 17 Göteborg, kojeg zastupa Marija Grgec, odvjetnica iz Zagreba, Svetice 23, za priznanje strane odluke o otvaranju stečajnog postupka i otvaranje posebnog </w:t>
      </w:r>
      <w:r w:rsidR="007916D0">
        <w:t xml:space="preserve"> </w:t>
      </w:r>
      <w:r>
        <w:t>stečajnog postupka nad dužnikom Davorom Dubrovićem</w:t>
      </w:r>
      <w:r w:rsidR="007916D0">
        <w:t xml:space="preserve"> OIB: </w:t>
      </w:r>
      <w:r w:rsidR="007916D0" w:rsidRPr="007916D0">
        <w:t>54162476702</w:t>
      </w:r>
      <w:r w:rsidR="007916D0">
        <w:t>, Novalja, Samorašnji put 36</w:t>
      </w:r>
      <w:r>
        <w:t>,</w:t>
      </w:r>
      <w:r w:rsidR="007916D0">
        <w:t xml:space="preserve"> sa privremenim boravištem u Državi Švedskoj, </w:t>
      </w:r>
      <w:proofErr w:type="spellStart"/>
      <w:r w:rsidR="007916D0">
        <w:t>G</w:t>
      </w:r>
      <w:r w:rsidR="005A06A3">
        <w:t>ö</w:t>
      </w:r>
      <w:r w:rsidR="007916D0">
        <w:t>teborg</w:t>
      </w:r>
      <w:proofErr w:type="spellEnd"/>
      <w:r w:rsidR="007916D0">
        <w:t xml:space="preserve">, </w:t>
      </w:r>
      <w:proofErr w:type="spellStart"/>
      <w:r w:rsidR="007916D0">
        <w:t>Sk</w:t>
      </w:r>
      <w:r w:rsidR="005A06A3">
        <w:t>ä</w:t>
      </w:r>
      <w:r w:rsidR="007916D0">
        <w:t>negaten</w:t>
      </w:r>
      <w:proofErr w:type="spellEnd"/>
      <w:r w:rsidR="007916D0">
        <w:t xml:space="preserve"> 17C, </w:t>
      </w:r>
      <w:proofErr w:type="spellStart"/>
      <w:r w:rsidR="007916D0">
        <w:t>Lgh</w:t>
      </w:r>
      <w:proofErr w:type="spellEnd"/>
      <w:r w:rsidR="007916D0">
        <w:t xml:space="preserve"> 1603, dana </w:t>
      </w:r>
      <w:r w:rsidR="00EA499A">
        <w:t>28</w:t>
      </w:r>
      <w:r w:rsidR="00466F64">
        <w:t>. prosinca 2018.</w:t>
      </w:r>
      <w:r w:rsidR="007916D0">
        <w:t xml:space="preserve"> godine</w:t>
      </w:r>
    </w:p>
    <w:p w:rsidRDefault="00FE7D6B" w:rsidP="00FE7D6B" w:rsidR="00FE7D6B">
      <w:pPr>
        <w:ind w:firstLine="708"/>
        <w:jc w:val="both"/>
      </w:pPr>
    </w:p>
    <w:p w:rsidRDefault="00FE7D6B" w:rsidP="00FE7D6B" w:rsidR="00FE7D6B">
      <w:pPr>
        <w:ind w:firstLine="708"/>
        <w:jc w:val="center"/>
      </w:pPr>
    </w:p>
    <w:p w:rsidRDefault="003A08E5" w:rsidP="00FE7D6B" w:rsidR="00FE7D6B">
      <w:pPr>
        <w:jc w:val="center"/>
      </w:pPr>
      <w:r>
        <w:t xml:space="preserve">r i j e š i o   j e </w:t>
      </w:r>
    </w:p>
    <w:p w:rsidRDefault="00022917" w:rsidP="00FE7D6B" w:rsidR="00022917">
      <w:pPr>
        <w:jc w:val="center"/>
      </w:pPr>
    </w:p>
    <w:p w:rsidRDefault="00EA499A" w:rsidP="00FE7D6B" w:rsidR="00EA499A">
      <w:pPr>
        <w:jc w:val="center"/>
      </w:pPr>
    </w:p>
    <w:p w:rsidRDefault="00F84637" w:rsidP="00F84637" w:rsidR="00022917">
      <w:pPr>
        <w:ind w:firstLine="708"/>
        <w:jc w:val="both"/>
      </w:pPr>
      <w:r>
        <w:t xml:space="preserve">Odbacuje se prijedlog stranog stečajnog upravitelja </w:t>
      </w:r>
      <w:proofErr w:type="spellStart"/>
      <w:r>
        <w:t>Ulrik</w:t>
      </w:r>
      <w:proofErr w:type="spellEnd"/>
      <w:r>
        <w:t xml:space="preserve"> </w:t>
      </w:r>
      <w:proofErr w:type="spellStart"/>
      <w:r>
        <w:t>Hägge</w:t>
      </w:r>
      <w:proofErr w:type="spellEnd"/>
      <w:r>
        <w:t xml:space="preserve"> iz </w:t>
      </w:r>
      <w:proofErr w:type="spellStart"/>
      <w:r>
        <w:t>Rosengrens</w:t>
      </w:r>
      <w:proofErr w:type="spellEnd"/>
      <w:r>
        <w:t xml:space="preserve"> </w:t>
      </w:r>
      <w:proofErr w:type="spellStart"/>
      <w:r>
        <w:t>Advokatbyrå</w:t>
      </w:r>
      <w:proofErr w:type="spellEnd"/>
      <w:r>
        <w:t xml:space="preserve"> i </w:t>
      </w:r>
      <w:proofErr w:type="spellStart"/>
      <w:r>
        <w:t>Göteborg</w:t>
      </w:r>
      <w:proofErr w:type="spellEnd"/>
      <w:r>
        <w:t xml:space="preserve"> AB, adresa </w:t>
      </w:r>
      <w:proofErr w:type="spellStart"/>
      <w:r>
        <w:t>Box</w:t>
      </w:r>
      <w:proofErr w:type="spellEnd"/>
      <w:r>
        <w:t xml:space="preserve"> 2523, 403 17 </w:t>
      </w:r>
      <w:proofErr w:type="spellStart"/>
      <w:r>
        <w:t>Göteborg</w:t>
      </w:r>
      <w:proofErr w:type="spellEnd"/>
      <w:r>
        <w:t xml:space="preserve">,  za priznanje strane odluke o otvaranju stečajnog postupka i otvaranje posebnog  stečajnog postupka nad dužnikom Davorom </w:t>
      </w:r>
      <w:proofErr w:type="spellStart"/>
      <w:r>
        <w:t>Dubrovićem</w:t>
      </w:r>
      <w:proofErr w:type="spellEnd"/>
      <w:r>
        <w:t xml:space="preserve"> OIB: </w:t>
      </w:r>
      <w:r w:rsidRPr="007916D0">
        <w:t>54162476702</w:t>
      </w:r>
      <w:r>
        <w:t xml:space="preserve">, Novalja, </w:t>
      </w:r>
      <w:proofErr w:type="spellStart"/>
      <w:r>
        <w:t>Samorašnji</w:t>
      </w:r>
      <w:proofErr w:type="spellEnd"/>
      <w:r>
        <w:t xml:space="preserve"> put 36, sa privremenim boravištem u Državi Švedskoj, </w:t>
      </w:r>
      <w:proofErr w:type="spellStart"/>
      <w:r>
        <w:t>Göteborg</w:t>
      </w:r>
      <w:proofErr w:type="spellEnd"/>
      <w:r>
        <w:t xml:space="preserve">, </w:t>
      </w:r>
      <w:proofErr w:type="spellStart"/>
      <w:r>
        <w:t>Skänegaten</w:t>
      </w:r>
      <w:proofErr w:type="spellEnd"/>
      <w:r>
        <w:t xml:space="preserve"> 17C, </w:t>
      </w:r>
      <w:proofErr w:type="spellStart"/>
      <w:r>
        <w:t>Lgh</w:t>
      </w:r>
      <w:proofErr w:type="spellEnd"/>
      <w:r>
        <w:t xml:space="preserve"> 1603. </w:t>
      </w:r>
    </w:p>
    <w:p w:rsidRDefault="00FE7D6B" w:rsidP="00FE7D6B" w:rsidR="00FE7D6B">
      <w:pPr>
        <w:jc w:val="center"/>
      </w:pPr>
    </w:p>
    <w:p w:rsidRDefault="00BF0D7F" w:rsidP="00FE7D6B" w:rsidR="00BF0D7F">
      <w:pPr>
        <w:jc w:val="center"/>
      </w:pPr>
    </w:p>
    <w:p w:rsidRDefault="00FE7D6B" w:rsidP="00FE7D6B" w:rsidR="00FE7D6B">
      <w:pPr>
        <w:jc w:val="center"/>
      </w:pPr>
      <w:r>
        <w:t>Obrazloženje</w:t>
      </w:r>
    </w:p>
    <w:p w:rsidRDefault="00FE7D6B" w:rsidP="00FE7D6B" w:rsidR="00FE7D6B">
      <w:pPr>
        <w:ind w:left="720"/>
        <w:jc w:val="center"/>
      </w:pPr>
    </w:p>
    <w:p w:rsidRDefault="00AA3B1A" w:rsidP="00FE7D6B" w:rsidR="00AA3B1A">
      <w:pPr>
        <w:ind w:left="720"/>
        <w:jc w:val="center"/>
      </w:pPr>
    </w:p>
    <w:p w:rsidRDefault="00FE7D6B" w:rsidP="00F84637" w:rsidR="00FE7D6B">
      <w:pPr>
        <w:ind w:firstLine="708"/>
        <w:jc w:val="both"/>
      </w:pPr>
      <w:r>
        <w:t xml:space="preserve">Dana 10. listopada 2016. podnesen je od strane stranog stečajnog upravitelja ovome sudu prijedlog za priznanje strane odluke o otvaranju stečajnog postupka i otvaranje posebnog stečajnog postupka nad dužnikom </w:t>
      </w:r>
      <w:r w:rsidR="00AA3B1A">
        <w:t xml:space="preserve">Davorom Dubrovićem OIB: 54162476702, Novalja, </w:t>
      </w:r>
      <w:proofErr w:type="spellStart"/>
      <w:r w:rsidR="00AA3B1A">
        <w:t>Samorašnji</w:t>
      </w:r>
      <w:proofErr w:type="spellEnd"/>
      <w:r w:rsidR="00AA3B1A">
        <w:t xml:space="preserve"> put 36.</w:t>
      </w:r>
    </w:p>
    <w:p w:rsidRDefault="00EA499A" w:rsidP="00F84637" w:rsidR="00EA499A">
      <w:pPr>
        <w:ind w:firstLine="708"/>
        <w:jc w:val="both"/>
      </w:pPr>
    </w:p>
    <w:p w:rsidRDefault="00FE7D6B" w:rsidP="00F84637" w:rsidR="00AA3B1A">
      <w:pPr>
        <w:ind w:firstLine="708"/>
        <w:jc w:val="both"/>
      </w:pPr>
      <w:r>
        <w:t xml:space="preserve">Naredbom predsjednice ovoga suda broj </w:t>
      </w:r>
      <w:r w:rsidR="00AA3B1A">
        <w:t xml:space="preserve">48-Su-49/17-3 od 1. veljače 2017. godine </w:t>
      </w:r>
      <w:r>
        <w:t xml:space="preserve"> ovaj predmet je dodijeljen u rad ovome sucu.</w:t>
      </w:r>
    </w:p>
    <w:p w:rsidRDefault="00EA499A" w:rsidP="00F84637" w:rsidR="00EA499A">
      <w:pPr>
        <w:ind w:firstLine="708"/>
        <w:jc w:val="both"/>
      </w:pPr>
    </w:p>
    <w:p w:rsidRDefault="00FE7D6B" w:rsidP="00F84637" w:rsidR="00FE7D6B">
      <w:pPr>
        <w:ind w:firstLine="708"/>
        <w:jc w:val="both"/>
      </w:pPr>
      <w:r>
        <w:t xml:space="preserve">Budući da ovome sudu nisu uz prijedlog za priznanje strane odluke o otvaranju stečajnog postupka priložene sve isprave propisane čl. 402. st. 2. </w:t>
      </w:r>
      <w:r w:rsidR="00EA499A">
        <w:t>Stečajnog zakona (Narodne novine broj 71/15 i 104/17; u daljnjem tekstu SZ)</w:t>
      </w:r>
      <w:r>
        <w:t xml:space="preserve">, kao niti izvornik ili ovjerovljeni prijepis odluke stranog suda o otvaranju stečajnog postupka koja će biti potvrđena i pečatom "Apostille" u skladu s čl. 1., čl. 3. i čl. 4. Haške Konvencije o ukidanju potrebe legalizacije stranih javnih isprava od 5. listopada 1961. godine a u smislu odredbi Notifikacije o sukcesiji </w:t>
      </w:r>
      <w:r>
        <w:lastRenderedPageBreak/>
        <w:t>("Narodne novine" -</w:t>
      </w:r>
      <w:r w:rsidR="00EA499A">
        <w:t xml:space="preserve"> Međunarodni ugovori broj 4/94)</w:t>
      </w:r>
      <w:r>
        <w:t xml:space="preserve"> sud je u smislu čl. 402. st. 3. SZ-a </w:t>
      </w:r>
      <w:r w:rsidR="00F84637">
        <w:t xml:space="preserve">pozvao zaključkom predlagatelja po punomoćniku da u roku od trideset dana od dana dostave prijepisa zaključka  otkloni navedene nedostatke. </w:t>
      </w:r>
    </w:p>
    <w:p w:rsidRDefault="00EA499A" w:rsidP="00F84637" w:rsidR="00EA499A">
      <w:pPr>
        <w:ind w:firstLine="708"/>
        <w:jc w:val="both"/>
      </w:pPr>
    </w:p>
    <w:p w:rsidRDefault="00F84637" w:rsidP="00F84637" w:rsidR="00F84637">
      <w:pPr>
        <w:ind w:firstLine="708"/>
        <w:jc w:val="both"/>
      </w:pPr>
      <w:r>
        <w:t>Predlagatelj je po punomoćniku primio navedeni zaključa</w:t>
      </w:r>
      <w:r w:rsidR="00C15954">
        <w:t xml:space="preserve">k dana 28. lipnja 2017. godine preporučeno putem pošte, dok je putem </w:t>
      </w:r>
      <w:proofErr w:type="spellStart"/>
      <w:r w:rsidR="00C15954">
        <w:t>eOglasne</w:t>
      </w:r>
      <w:proofErr w:type="spellEnd"/>
      <w:r w:rsidR="00C15954">
        <w:t xml:space="preserve"> ploče zaključak primljen 13. srpnja 2017. godine. </w:t>
      </w:r>
    </w:p>
    <w:p w:rsidRDefault="00EA499A" w:rsidP="00F84637" w:rsidR="00EA499A">
      <w:pPr>
        <w:ind w:firstLine="708"/>
        <w:jc w:val="both"/>
      </w:pPr>
    </w:p>
    <w:p w:rsidRDefault="00C15954" w:rsidP="00F84637" w:rsidR="00C15954">
      <w:pPr>
        <w:ind w:firstLine="708"/>
        <w:jc w:val="both"/>
      </w:pPr>
      <w:r>
        <w:t xml:space="preserve">Budući da navedeni nedostaci nisu otklonjeni u danome primjerenom roku, sud je u smislu čl. 402. st. 3. </w:t>
      </w:r>
      <w:r w:rsidR="00466F64">
        <w:t xml:space="preserve">i čl. 417. SZ-a </w:t>
      </w:r>
      <w:r>
        <w:t xml:space="preserve">odlučio kao u izreci.  </w:t>
      </w:r>
    </w:p>
    <w:p w:rsidRDefault="004121A6" w:rsidP="00F84637" w:rsidR="004121A6" w:rsidRPr="00C41ADC">
      <w:pPr>
        <w:jc w:val="both"/>
      </w:pPr>
    </w:p>
    <w:p w:rsidRDefault="00EA499A" w:rsidP="00C04000" w:rsidR="004121A6" w:rsidRPr="00C41ADC">
      <w:pPr>
        <w:jc w:val="center"/>
      </w:pPr>
      <w:r>
        <w:t>U Osijeku 28. prosinca 2018.</w:t>
      </w: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jc w:val="both"/>
      </w:pP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  <w:t xml:space="preserve">        </w:t>
      </w:r>
      <w:r w:rsidR="003E1192" w:rsidRPr="00C41ADC">
        <w:t xml:space="preserve"> </w:t>
      </w:r>
      <w:r w:rsidRPr="00C41ADC">
        <w:t>STEČAJNI SUDAC</w:t>
      </w:r>
    </w:p>
    <w:p w:rsidRDefault="006D2AF8" w:rsidP="00971247" w:rsidR="006D2AF8">
      <w:pPr>
        <w:ind w:left="4956"/>
        <w:jc w:val="center"/>
      </w:pPr>
      <w:r w:rsidRPr="00C41ADC">
        <w:t xml:space="preserve">       mr. sc. Boris Vuković</w:t>
      </w:r>
    </w:p>
    <w:p w:rsidRDefault="00C04000" w:rsidP="00971247" w:rsidR="00C04000">
      <w:pPr>
        <w:ind w:left="4956"/>
        <w:jc w:val="center"/>
      </w:pPr>
    </w:p>
    <w:p w:rsidRDefault="00C04000" w:rsidP="00971247" w:rsidR="00C04000">
      <w:pPr>
        <w:ind w:left="4956"/>
        <w:jc w:val="center"/>
      </w:pPr>
    </w:p>
    <w:p w:rsidRDefault="00C04000" w:rsidP="00971247" w:rsidR="00C04000">
      <w:pPr>
        <w:ind w:left="4956"/>
        <w:jc w:val="center"/>
      </w:pPr>
    </w:p>
    <w:p w:rsidRDefault="00C04000" w:rsidP="006D2AF8" w:rsidR="00971247" w:rsidRPr="00971247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Default="00FE7D6B" w:rsidP="00FE7D6B" w:rsidR="00FE7D6B">
      <w:pPr>
        <w:jc w:val="both"/>
      </w:pPr>
      <w:r>
        <w:t xml:space="preserve">Zapisničar: Danijela Špeletić                                                                        </w:t>
      </w:r>
    </w:p>
    <w:p w:rsidRDefault="00FE7D6B" w:rsidP="00FE7D6B" w:rsidR="00FE7D6B">
      <w:pPr>
        <w:jc w:val="both"/>
      </w:pPr>
    </w:p>
    <w:p w:rsidRDefault="008D2B52" w:rsidP="008D2B52" w:rsidR="008D2B52" w:rsidRPr="00E5045C">
      <w:pPr>
        <w:jc w:val="both"/>
      </w:pPr>
      <w:r>
        <w:t>UPUTA</w:t>
      </w:r>
      <w:r w:rsidRPr="00E5045C">
        <w:t xml:space="preserve"> O PRAVNOM LIJEKU:</w:t>
      </w:r>
    </w:p>
    <w:p w:rsidRDefault="008D2B52" w:rsidP="008D2B52" w:rsidR="008D2B52" w:rsidRPr="00174DA6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  <w:r>
        <w:t>D N A:</w:t>
      </w:r>
    </w:p>
    <w:p w:rsidRDefault="00FE7D6B" w:rsidP="00FE7D6B" w:rsidR="00FE7D6B">
      <w:pPr>
        <w:jc w:val="both"/>
      </w:pPr>
      <w:r>
        <w:t>1. Predlagatelju po punomoćniku Marija Grgec, odvjetnica iz Zagreba, Svetice 23</w:t>
      </w:r>
    </w:p>
    <w:p w:rsidRDefault="00FE7D6B" w:rsidP="00FE7D6B" w:rsidR="00FE7D6B">
      <w:pPr>
        <w:jc w:val="both"/>
      </w:pPr>
      <w:r>
        <w:t xml:space="preserve">2. e-oglasna ploča </w:t>
      </w:r>
    </w:p>
    <w:p w:rsidRDefault="00FE7D6B" w:rsidP="00FE7D6B" w:rsidR="00FE7D6B">
      <w:pPr>
        <w:jc w:val="both"/>
      </w:pPr>
      <w:r>
        <w:t xml:space="preserve">3. </w:t>
      </w:r>
      <w:r w:rsidR="00BE7389">
        <w:t>kal 31.</w:t>
      </w:r>
      <w:r w:rsidR="00EA499A">
        <w:t>0</w:t>
      </w:r>
      <w:r w:rsidR="00BE7389">
        <w:t>1.</w:t>
      </w:r>
      <w:r w:rsidR="00EA499A">
        <w:t>20</w:t>
      </w:r>
      <w:r w:rsidR="00BE7389">
        <w:t>19</w:t>
      </w:r>
      <w:r w:rsidR="00EA499A">
        <w:t>.</w:t>
      </w:r>
    </w:p>
    <w:p w:rsidRDefault="00FE7D6B" w:rsidP="00FE7D6B" w:rsidR="00FE7D6B">
      <w:pPr>
        <w:ind w:left="360"/>
      </w:pPr>
    </w:p>
    <w:p w:rsidRDefault="00FE7D6B" w:rsidP="00FE7D6B" w:rsidR="00FE7D6B">
      <w:pPr>
        <w:ind w:left="360"/>
      </w:pPr>
    </w:p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>
      <w:pPr>
        <w:ind w:left="5580"/>
      </w:pPr>
    </w:p>
    <w:p w:rsidRDefault="00671A4A" w:rsidP="00671A4A" w:rsidR="00671A4A" w:rsidRPr="00C41ADC"/>
    <w:p w:rsidRDefault="00671A4A" w:rsidP="00671A4A" w:rsidR="00671A4A" w:rsidRPr="00C41ADC"/>
    <w:p w:rsidRDefault="006D3C3F" w:rsidP="00671A4A" w:rsidR="006D3C3F" w:rsidRPr="00C41ADC"/>
    <w:sectPr w:rsidSect="00606835" w:rsidR="006D3C3F" w:rsidRPr="00C41A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85F" w:rsidR="007D285F">
      <w:r>
        <w:separator/>
      </w:r>
    </w:p>
  </w:endnote>
  <w:endnote w:id="0" w:type="continuationSeparator">
    <w:p w:rsidRDefault="007D285F" w:rsidR="007D2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85F" w:rsidR="007D285F">
      <w:r>
        <w:separator/>
      </w:r>
    </w:p>
  </w:footnote>
  <w:footnote w:id="0" w:type="continuationSeparator">
    <w:p w:rsidRDefault="007D285F" w:rsidR="007D2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B642B" w:rsidR="00BB642B" w:rsidRPr="00BB64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BB642B" w:rsidRPr="00BB642B">
      <w:t>Poslovni broj: 7 St-2380/16-4</w:t>
    </w:r>
  </w:p>
  <w:p w:rsidRDefault="00E16DCF" w:rsidP="00E16DCF" w:rsidR="00E16DCF">
    <w:pPr>
      <w:jc w:val="right"/>
    </w:pPr>
  </w:p>
  <w:p w:rsidRDefault="00BF3E59" w:rsidP="00EA499A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42B" w:rsidP="00D63FD2" w:rsidR="00D63FD2" w:rsidRPr="00BB642B">
    <w:pPr>
      <w:jc w:val="right"/>
    </w:pPr>
    <w:r w:rsidRPr="00BB642B">
      <w:t xml:space="preserve">Poslovni broj: </w:t>
    </w:r>
    <w:r w:rsidR="00D63FD2" w:rsidRPr="00BB642B">
      <w:t>7 St-</w:t>
    </w:r>
    <w:r w:rsidR="00D37F95" w:rsidRPr="00BB642B">
      <w:t>2380</w:t>
    </w:r>
    <w:r w:rsidR="00116641" w:rsidRPr="00BB642B">
      <w:t>/16-</w:t>
    </w:r>
    <w:r w:rsidRPr="00BB642B">
      <w:t>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D06C3"/>
    <w:multiLevelType w:val="hybridMultilevel"/>
    <w:tmpl w:val="5C9AD5DC"/>
    <w:lvl w:tplc="0750DD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C2A298E"/>
    <w:multiLevelType w:val="hybridMultilevel"/>
    <w:tmpl w:val="9E3E1D7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7"/>
  </w:num>
  <w:num w:numId="12">
    <w:abstractNumId w:val="12"/>
  </w:num>
  <w:num w:numId="13">
    <w:abstractNumId w:val="8"/>
  </w:num>
  <w:num w:numId="14">
    <w:abstractNumId w:val="11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917"/>
    <w:rsid w:val="00022B24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4F2B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080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B2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77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4835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3372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0E0A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84F"/>
    <w:rsid w:val="00224B0C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54D4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769DE"/>
    <w:rsid w:val="003818D8"/>
    <w:rsid w:val="00382E90"/>
    <w:rsid w:val="00392066"/>
    <w:rsid w:val="00394C6C"/>
    <w:rsid w:val="00397F89"/>
    <w:rsid w:val="003A08E5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842"/>
    <w:rsid w:val="003B692D"/>
    <w:rsid w:val="003B7E9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69C"/>
    <w:rsid w:val="00402EF0"/>
    <w:rsid w:val="0040305A"/>
    <w:rsid w:val="00404318"/>
    <w:rsid w:val="00404742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F64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02B4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49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1F57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0EC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A3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499"/>
    <w:rsid w:val="006435B6"/>
    <w:rsid w:val="00644965"/>
    <w:rsid w:val="00644E71"/>
    <w:rsid w:val="006457EA"/>
    <w:rsid w:val="0064699F"/>
    <w:rsid w:val="006528C4"/>
    <w:rsid w:val="0065290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5E8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53A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824"/>
    <w:rsid w:val="00710C58"/>
    <w:rsid w:val="007120B5"/>
    <w:rsid w:val="00712A17"/>
    <w:rsid w:val="00713A26"/>
    <w:rsid w:val="00713EEA"/>
    <w:rsid w:val="00714324"/>
    <w:rsid w:val="00714762"/>
    <w:rsid w:val="007148C4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65D2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6545"/>
    <w:rsid w:val="00757015"/>
    <w:rsid w:val="0076243C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6D0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285F"/>
    <w:rsid w:val="007D3D64"/>
    <w:rsid w:val="007E1C37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2624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70E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2B52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9FE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DC2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414"/>
    <w:rsid w:val="009A1504"/>
    <w:rsid w:val="009A1BF1"/>
    <w:rsid w:val="009A29F7"/>
    <w:rsid w:val="009A3315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6C5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1B52"/>
    <w:rsid w:val="00A22BB8"/>
    <w:rsid w:val="00A246FD"/>
    <w:rsid w:val="00A27F09"/>
    <w:rsid w:val="00A35298"/>
    <w:rsid w:val="00A35A50"/>
    <w:rsid w:val="00A36EF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414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D70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3B1A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287E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DCC"/>
    <w:rsid w:val="00BA73A8"/>
    <w:rsid w:val="00BA7931"/>
    <w:rsid w:val="00BB0102"/>
    <w:rsid w:val="00BB0166"/>
    <w:rsid w:val="00BB01C2"/>
    <w:rsid w:val="00BB3177"/>
    <w:rsid w:val="00BB3E82"/>
    <w:rsid w:val="00BB642B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E7389"/>
    <w:rsid w:val="00BF0D7F"/>
    <w:rsid w:val="00BF1493"/>
    <w:rsid w:val="00BF2838"/>
    <w:rsid w:val="00BF3E59"/>
    <w:rsid w:val="00BF46FE"/>
    <w:rsid w:val="00BF532F"/>
    <w:rsid w:val="00BF70D6"/>
    <w:rsid w:val="00BF7261"/>
    <w:rsid w:val="00BF7DCA"/>
    <w:rsid w:val="00BF7E1D"/>
    <w:rsid w:val="00C00292"/>
    <w:rsid w:val="00C04000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95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8AA"/>
    <w:rsid w:val="00C3792D"/>
    <w:rsid w:val="00C37CBC"/>
    <w:rsid w:val="00C40AB9"/>
    <w:rsid w:val="00C41648"/>
    <w:rsid w:val="00C41ADC"/>
    <w:rsid w:val="00C44999"/>
    <w:rsid w:val="00C453D0"/>
    <w:rsid w:val="00C46E0F"/>
    <w:rsid w:val="00C472E9"/>
    <w:rsid w:val="00C47707"/>
    <w:rsid w:val="00C47E0F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634"/>
    <w:rsid w:val="00C914A6"/>
    <w:rsid w:val="00C92BAD"/>
    <w:rsid w:val="00C92F2C"/>
    <w:rsid w:val="00C931D2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37F95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2DED"/>
    <w:rsid w:val="00E16D6C"/>
    <w:rsid w:val="00E16DAD"/>
    <w:rsid w:val="00E16DCF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4B5"/>
    <w:rsid w:val="00E35E81"/>
    <w:rsid w:val="00E365AC"/>
    <w:rsid w:val="00E433DD"/>
    <w:rsid w:val="00E4359F"/>
    <w:rsid w:val="00E43E17"/>
    <w:rsid w:val="00E457B0"/>
    <w:rsid w:val="00E46936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499A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3EA2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3C3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1360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838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4637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C725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E7D6B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64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64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6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7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02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St-2380/2016</izvorni_sadrzaj>
    <derivirana_varijabla naziv="DomainObject.Predmet.OznakaBroj_1">St-2380/2016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RADI PRIZNANJA
STRANE SUDKE OSLUGE I OTVARA-
NJE STEČAJNOG POSTUPKA</izvorni_sadrzaj>
    <derivirana_varijabla naziv="DomainObject.Predmet.PrimjedbaSuca_1">PRIJEDLOG RADI PRIZNANJA
STRANE SUDKE OSLUGE I OTVARA-
NJE STEČAJNOG POSTUPKA</derivirana_varijabla>
  </DomainObject.Predmet.PrimjedbaSuca>
  <DomainObject.Predmet.ProtustrankaFormated>
    <izvorni_sadrzaj>  Davor Dubrović</izvorni_sadrzaj>
    <derivirana_varijabla naziv="DomainObject.Predmet.ProtustrankaFormated_1">  Davor Dubrović</derivirana_varijabla>
  </DomainObject.Predmet.ProtustrankaFormated>
  <DomainObject.Predmet.ProtustrankaFormatedOIB>
    <izvorni_sadrzaj>  Davor Dubrović, OIB 54162476702</izvorni_sadrzaj>
    <derivirana_varijabla naziv="DomainObject.Predmet.ProtustrankaFormatedOIB_1">  Davor Dubrović, OIB 54162476702</derivirana_varijabla>
  </DomainObject.Predmet.ProtustrankaFormatedOIB>
  <DomainObject.Predmet.ProtustrankaFormatedWithAdress>
    <izvorni_sadrzaj> Davor Dubrović, Samorašnji Put 36, 53291 Novalja</izvorni_sadrzaj>
    <derivirana_varijabla naziv="DomainObject.Predmet.ProtustrankaFormatedWithAdress_1"> Davor Dubrović, Samorašnji Put 36, 53291 Novalja</derivirana_varijabla>
  </DomainObject.Predmet.ProtustrankaFormatedWithAdress>
  <DomainObject.Predmet.ProtustrankaFormatedWithAdressOIB>
    <izvorni_sadrzaj> Davor Dubrović, OIB 54162476702, Samorašnji Put 36, 53291 Novalja</izvorni_sadrzaj>
    <derivirana_varijabla naziv="DomainObject.Predmet.ProtustrankaFormatedWithAdressOIB_1"> Davor Dubrović, OIB 54162476702, Samorašnji Put 36, 53291 Novalja</derivirana_varijabla>
  </DomainObject.Predmet.ProtustrankaFormatedWithAdressOIB>
  <DomainObject.Predmet.ProtustrankaWithAdress>
    <izvorni_sadrzaj>Davor Dubrović Samorašnji Put 36, 53291 Novalja</izvorni_sadrzaj>
    <derivirana_varijabla naziv="DomainObject.Predmet.ProtustrankaWithAdress_1">Davor Dubrović Samorašnji Put 36, 53291 Novalja</derivirana_varijabla>
  </DomainObject.Predmet.ProtustrankaWithAdress>
  <DomainObject.Predmet.ProtustrankaWithAdressOIB>
    <izvorni_sadrzaj>Davor Dubrović, OIB 54162476702, Samorašnji Put 36, 53291 Novalja</izvorni_sadrzaj>
    <derivirana_varijabla naziv="DomainObject.Predmet.ProtustrankaWithAdressOIB_1">Davor Dubrović, OIB 54162476702, Samorašnji Put 36, 53291 Novalja</derivirana_varijabla>
  </DomainObject.Predmet.ProtustrankaWithAdressOIB>
  <DomainObject.Predmet.ProtustrankaNazivFormated>
    <izvorni_sadrzaj>Davor Dubrović</izvorni_sadrzaj>
    <derivirana_varijabla naziv="DomainObject.Predmet.ProtustrankaNazivFormated_1">Davor Dubrović</derivirana_varijabla>
  </DomainObject.Predmet.ProtustrankaNazivFormated>
  <DomainObject.Predmet.ProtustrankaNazivFormatedOIB>
    <izvorni_sadrzaj>Davor Dubrović, OIB 54162476702</izvorni_sadrzaj>
    <derivirana_varijabla naziv="DomainObject.Predmet.ProtustrankaNazivFormatedOIB_1">Davor Dubrović, OIB 54162476702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ULRIK HAGGE</izvorni_sadrzaj>
    <derivirana_varijabla naziv="DomainObject.Predmet.StrankaFormated_1">  ULRIK HAGGE</derivirana_varijabla>
  </DomainObject.Predmet.StrankaFormated>
  <DomainObject.Predmet.StrankaFormatedOIB>
    <izvorni_sadrzaj>  ULRIK HAGGE</izvorni_sadrzaj>
    <derivirana_varijabla naziv="DomainObject.Predmet.StrankaFormatedOIB_1">  ULRIK HAGGE</derivirana_varijabla>
  </DomainObject.Predmet.StrankaFormatedOIB>
  <DomainObject.Predmet.StrankaFormatedWithAdress>
    <izvorni_sadrzaj> ULRIK HAGGE, BOX 2523, 40317 GOTEBERG</izvorni_sadrzaj>
    <derivirana_varijabla naziv="DomainObject.Predmet.StrankaFormatedWithAdress_1"> ULRIK HAGGE, BOX 2523, 40317 GOTEBERG</derivirana_varijabla>
  </DomainObject.Predmet.StrankaFormatedWithAdress>
  <DomainObject.Predmet.StrankaFormatedWithAdressOIB>
    <izvorni_sadrzaj> ULRIK HAGGE, BOX 2523, 40317 GOTEBERG</izvorni_sadrzaj>
    <derivirana_varijabla naziv="DomainObject.Predmet.StrankaFormatedWithAdressOIB_1"> ULRIK HAGGE, BOX 2523, 40317 GOTEBERG</derivirana_varijabla>
  </DomainObject.Predmet.StrankaFormatedWithAdressOIB>
  <DomainObject.Predmet.StrankaWithAdress>
    <izvorni_sadrzaj>ULRIK HAGGE BOX 2523,40317 GOTEBERG</izvorni_sadrzaj>
    <derivirana_varijabla naziv="DomainObject.Predmet.StrankaWithAdress_1">ULRIK HAGGE BOX 2523,40317 GOTEBERG</derivirana_varijabla>
  </DomainObject.Predmet.StrankaWithAdress>
  <DomainObject.Predmet.StrankaWithAdressOIB>
    <izvorni_sadrzaj>ULRIK HAGGE, BOX 2523,40317 GOTEBERG</izvorni_sadrzaj>
    <derivirana_varijabla naziv="DomainObject.Predmet.StrankaWithAdressOIB_1">ULRIK HAGGE, BOX 2523,40317 GOTEBERG</derivirana_varijabla>
  </DomainObject.Predmet.StrankaWithAdressOIB>
  <DomainObject.Predmet.StrankaNazivFormated>
    <izvorni_sadrzaj>ULRIK HAGGE</izvorni_sadrzaj>
    <derivirana_varijabla naziv="DomainObject.Predmet.StrankaNazivFormated_1">ULRIK HAGGE</derivirana_varijabla>
  </DomainObject.Predmet.StrankaNazivFormated>
  <DomainObject.Predmet.StrankaNazivFormatedOIB>
    <izvorni_sadrzaj>ULRIK HAGGE</izvorni_sadrzaj>
    <derivirana_varijabla naziv="DomainObject.Predmet.StrankaNazivFormatedOIB_1">ULRIK HAGGE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ULRIK HAGGE</item>
    </izvorni_sadrzaj>
    <derivirana_varijabla naziv="DomainObject.Predmet.StrankaListFormated_1">
      <item>ULRIK HAGGE</item>
    </derivirana_varijabla>
  </DomainObject.Predmet.StrankaListFormated>
  <DomainObject.Predmet.StrankaListFormatedOIB>
    <izvorni_sadrzaj>
      <item>ULRIK HAGGE</item>
    </izvorni_sadrzaj>
    <derivirana_varijabla naziv="DomainObject.Predmet.StrankaListFormatedOIB_1">
      <item>ULRIK HAGGE</item>
    </derivirana_varijabla>
  </DomainObject.Predmet.StrankaListFormatedOIB>
  <DomainObject.Predmet.StrankaListFormatedWithAdress>
    <izvorni_sadrzaj>
      <item>ULRIK HAGGE, BOX 2523, 40317 GOTEBERG</item>
    </izvorni_sadrzaj>
    <derivirana_varijabla naziv="DomainObject.Predmet.StrankaListFormatedWithAdress_1">
      <item>ULRIK HAGGE, BOX 2523, 40317 GOTEBERG</item>
    </derivirana_varijabla>
  </DomainObject.Predmet.StrankaListFormatedWithAdress>
  <DomainObject.Predmet.StrankaListFormatedWithAdressOIB>
    <izvorni_sadrzaj>
      <item>ULRIK HAGGE, BOX 2523, 40317 GOTEBERG</item>
    </izvorni_sadrzaj>
    <derivirana_varijabla naziv="DomainObject.Predmet.StrankaListFormatedWithAdressOIB_1">
      <item>ULRIK HAGGE, BOX 2523, 40317 GOTEBERG</item>
    </derivirana_varijabla>
  </DomainObject.Predmet.StrankaListFormatedWithAdressOIB>
  <DomainObject.Predmet.StrankaListNazivFormated>
    <izvorni_sadrzaj>
      <item>ULRIK HAGGE</item>
    </izvorni_sadrzaj>
    <derivirana_varijabla naziv="DomainObject.Predmet.StrankaListNazivFormated_1">
      <item>ULRIK HAGGE</item>
    </derivirana_varijabla>
  </DomainObject.Predmet.StrankaListNazivFormated>
  <DomainObject.Predmet.StrankaListNazivFormatedOIB>
    <izvorni_sadrzaj>
      <item>ULRIK HAGGE</item>
    </izvorni_sadrzaj>
    <derivirana_varijabla naziv="DomainObject.Predmet.StrankaListNazivFormatedOIB_1">
      <item>ULRIK HAGGE</item>
    </derivirana_varijabla>
  </DomainObject.Predmet.StrankaListNazivFormatedOIB>
  <DomainObject.Predmet.ProtuStrankaListFormated>
    <izvorni_sadrzaj>
      <item>Davor Dubrović</item>
    </izvorni_sadrzaj>
    <derivirana_varijabla naziv="DomainObject.Predmet.ProtuStrankaListFormated_1">
      <item>Davor Dubrović</item>
    </derivirana_varijabla>
  </DomainObject.Predmet.ProtuStrankaListFormated>
  <DomainObject.Predmet.ProtuStrankaListFormatedOIB>
    <izvorni_sadrzaj>
      <item>Davor Dubrović, OIB 54162476702</item>
    </izvorni_sadrzaj>
    <derivirana_varijabla naziv="DomainObject.Predmet.ProtuStrankaListFormatedOIB_1">
      <item>Davor Dubrović, OIB 54162476702</item>
    </derivirana_varijabla>
  </DomainObject.Predmet.ProtuStrankaListFormatedOIB>
  <DomainObject.Predmet.ProtuStrankaListFormatedWithAdress>
    <izvorni_sadrzaj>
      <item>Davor Dubrović, Samorašnji Put 36, 53291 Novalja</item>
    </izvorni_sadrzaj>
    <derivirana_varijabla naziv="DomainObject.Predmet.ProtuStrankaListFormatedWithAdress_1">
      <item>Davor Dubrović, Samorašnji Put 36, 53291 Novalja</item>
    </derivirana_varijabla>
  </DomainObject.Predmet.ProtuStrankaListFormatedWithAdress>
  <DomainObject.Predmet.ProtuStrankaListFormatedWithAdressOIB>
    <izvorni_sadrzaj>
      <item>Davor Dubrović, OIB 54162476702, Samorašnji Put 36, 53291 Novalja</item>
    </izvorni_sadrzaj>
    <derivirana_varijabla naziv="DomainObject.Predmet.ProtuStrankaListFormatedWithAdressOIB_1">
      <item>Davor Dubrović, OIB 54162476702, Samorašnji Put 36, 53291 Novalja</item>
    </derivirana_varijabla>
  </DomainObject.Predmet.ProtuStrankaListFormatedWithAdressOIB>
  <DomainObject.Predmet.ProtuStrankaListNazivFormated>
    <izvorni_sadrzaj>
      <item>Davor Dubrović</item>
    </izvorni_sadrzaj>
    <derivirana_varijabla naziv="DomainObject.Predmet.ProtuStrankaListNazivFormated_1">
      <item>Davor Dubrović</item>
    </derivirana_varijabla>
  </DomainObject.Predmet.ProtuStrankaListNazivFormated>
  <DomainObject.Predmet.ProtuStrankaListNazivFormatedOIB>
    <izvorni_sadrzaj>
      <item>Davor Dubrović, OIB 54162476702</item>
    </izvorni_sadrzaj>
    <derivirana_varijabla naziv="DomainObject.Predmet.ProtuStrankaListNazivFormatedOIB_1">
      <item>Davor Dubrović, OIB 54162476702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ULRIK HAGGE</izvorni_sadrzaj>
    <derivirana_varijabla naziv="DomainObject.Predmet.StrankaIDrugi_1">ULRIK HAGGE</derivirana_varijabla>
  </DomainObject.Predmet.StrankaIDrugi>
  <DomainObject.Predmet.ProtustrankaIDrugi>
    <izvorni_sadrzaj>Davor Dubrović</izvorni_sadrzaj>
    <derivirana_varijabla naziv="DomainObject.Predmet.ProtustrankaIDrugi_1">Davor Dubrović</derivirana_varijabla>
  </DomainObject.Predmet.ProtustrankaIDrugi>
  <DomainObject.Predmet.StrankaIDrugiAdressOIB>
    <izvorni_sadrzaj>ULRIK HAGGE, BOX 2523, 40317 GOTEBERG</izvorni_sadrzaj>
    <derivirana_varijabla naziv="DomainObject.Predmet.StrankaIDrugiAdressOIB_1">ULRIK HAGGE, BOX 2523, 40317 GOTEBERG</derivirana_varijabla>
  </DomainObject.Predmet.StrankaIDrugiAdressOIB>
  <DomainObject.Predmet.ProtustrankaIDrugiAdressOIB>
    <izvorni_sadrzaj>Davor Dubrović, OIB 54162476702, Samorašnji Put 36, 53291 Novalja</izvorni_sadrzaj>
    <derivirana_varijabla naziv="DomainObject.Predmet.ProtustrankaIDrugiAdressOIB_1">Davor Dubrović, OIB 54162476702, Samorašnji Put 36,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ULRIK HAGGE</item>
      <item>Davor Dubrović</item>
    </izvorni_sadrzaj>
    <derivirana_varijabla naziv="DomainObject.Predmet.SudioniciListNaziv_1">
      <item>ULRIK HAGGE</item>
      <item>Davor Dubrović</item>
    </derivirana_varijabla>
  </DomainObject.Predmet.SudioniciListNaziv>
  <DomainObject.Predmet.SudioniciListAdressOIB>
    <izvorni_sadrzaj>
      <item>ULRIK HAGGE, BOX 2523,40317 GOTEBERG</item>
      <item>Davor Dubrović, OIB 54162476702, Samorašnji Put 36,53291 Novalja</item>
    </izvorni_sadrzaj>
    <derivirana_varijabla naziv="DomainObject.Predmet.SudioniciListAdressOIB_1">
      <item>ULRIK HAGGE, BOX 2523,40317 GOTEBERG</item>
      <item>Davor Dubrović, OIB 54162476702, Samorašnji Put 36,53291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54162476702</item>
    </izvorni_sadrzaj>
    <derivirana_varijabla naziv="DomainObject.Predmet.SudioniciListNazivOIB_1">
      <item>, OIB null</item>
      <item>, OIB 54162476702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06A5A-E9EA-4A07-9794-72652CBAF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2537</properties:Characters>
  <properties:Lines>87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2018-12-28T12:21:00Z</dcterms:created>
  <dc:creator>Baran Mirjana</dc:creator>
  <cp:lastModifiedBy>Danijela Špeletić</cp:lastModifiedBy>
  <cp:lastPrinted>2017-06-05T07:25:00Z</cp:lastPrinted>
  <dcterms:modified xmlns:xsi="http://www.w3.org/2001/XMLSchema-instance" xsi:type="dcterms:W3CDTF">2018-12-28T13:00:00Z</dcterms:modified>
  <cp:revision>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(2380-16 (-4) DAVOR DUBROVIĆ.docx)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