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f873" w14:paraId="d42f873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215242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D42B4D">
              <w:t>200</w:t>
            </w:r>
            <w:r w:rsidR="00215242">
              <w:t>6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6B1916">
        <w:t xml:space="preserve"> </w:t>
      </w:r>
      <w:r w:rsidR="00215242" w:rsidRPr="00215242">
        <w:t>UDRUGA "ZA OKOLIŠ"</w:t>
      </w:r>
      <w:r w:rsidR="00215242">
        <w:t xml:space="preserve"> Zagreb, </w:t>
      </w:r>
      <w:proofErr w:type="spellStart"/>
      <w:r w:rsidR="00215242">
        <w:t>malešnica</w:t>
      </w:r>
      <w:proofErr w:type="spellEnd"/>
      <w:r w:rsidR="00215242">
        <w:t xml:space="preserve"> 2. odvojak 4, </w:t>
      </w:r>
      <w:proofErr w:type="spellStart"/>
      <w:r w:rsidR="00215242">
        <w:t>OIB</w:t>
      </w:r>
      <w:proofErr w:type="spellEnd"/>
      <w:r w:rsidR="00215242">
        <w:t xml:space="preserve">: </w:t>
      </w:r>
      <w:r w:rsidR="00215242" w:rsidRPr="00215242">
        <w:t>98185350033</w:t>
      </w:r>
      <w:r w:rsidR="00215242">
        <w:t xml:space="preserve">, registarski broj: 21008185, </w:t>
      </w:r>
      <w:r>
        <w:t>temeljem članka 430. Stečajnog zakona (Narodne novine 71/15), dana</w:t>
      </w:r>
      <w:r w:rsidR="00D53DD8">
        <w:t xml:space="preserve"> </w:t>
      </w:r>
      <w:r w:rsidR="002353E7">
        <w:t>21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DF46A9">
        <w:rPr>
          <w:bCs/>
        </w:rPr>
        <w:t xml:space="preserve"> </w:t>
      </w:r>
      <w:r w:rsidR="00215242" w:rsidRPr="00215242">
        <w:t>UDRUGA "ZA OKOLIŠ"</w:t>
      </w:r>
      <w:r w:rsidR="00215242">
        <w:t xml:space="preserve"> Zagreb, </w:t>
      </w:r>
      <w:proofErr w:type="spellStart"/>
      <w:r w:rsidR="00215242">
        <w:t>malešnica</w:t>
      </w:r>
      <w:proofErr w:type="spellEnd"/>
      <w:r w:rsidR="00215242">
        <w:t xml:space="preserve"> 2. odvojak 4, </w:t>
      </w:r>
      <w:proofErr w:type="spellStart"/>
      <w:r w:rsidR="00215242">
        <w:t>OIB</w:t>
      </w:r>
      <w:proofErr w:type="spellEnd"/>
      <w:r w:rsidR="00215242">
        <w:t xml:space="preserve">: </w:t>
      </w:r>
      <w:r w:rsidR="00215242" w:rsidRPr="00215242">
        <w:t>98185350033</w:t>
      </w:r>
      <w:r w:rsidR="00215242">
        <w:t>, registarski broj: 21008185, iznosi 6.867,74 kn.</w:t>
      </w:r>
      <w:r w:rsidR="00F8066D">
        <w:rPr>
          <w:bCs/>
        </w:rPr>
        <w:t xml:space="preserve">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D31AE6">
        <w:t xml:space="preserve"> </w:t>
      </w:r>
      <w:r w:rsidR="00215242">
        <w:t xml:space="preserve">Robert Horvat, Velimir Blažević i Stjepan </w:t>
      </w:r>
      <w:proofErr w:type="spellStart"/>
      <w:r w:rsidR="00215242">
        <w:t>Pavlić</w:t>
      </w:r>
      <w:proofErr w:type="spellEnd"/>
      <w:r w:rsidR="00215242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2353E7">
        <w:t>200</w:t>
      </w:r>
      <w:r w:rsidR="00215242">
        <w:t>6</w:t>
      </w:r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2353E7">
        <w:t>21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172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1F793E"/>
    <w:rsid w:val="00202AFB"/>
    <w:rsid w:val="00205901"/>
    <w:rsid w:val="00211B7A"/>
    <w:rsid w:val="00215242"/>
    <w:rsid w:val="002309FC"/>
    <w:rsid w:val="002330DC"/>
    <w:rsid w:val="00234AA7"/>
    <w:rsid w:val="002353E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4E6928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1916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47C4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17532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12EE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1AE6"/>
    <w:rsid w:val="00D35B6C"/>
    <w:rsid w:val="00D42B4D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DF46A9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1F793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F793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93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93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1F793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F793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93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93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2006</izvorni_sadrzaj>
    <derivirana_varijabla naziv="DomainObject.Predmet.Broj_1">2006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St-2006/2018</izvorni_sadrzaj>
    <derivirana_varijabla naziv="DomainObject.Predmet.OznakaBroj_1">St-2006/2018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UDRUGA "ZA OKOLIŠ"</izvorni_sadrzaj>
    <derivirana_varijabla naziv="DomainObject.Predmet.ProtustrankaFormated_1">  UDRUGA "ZA OKOLIŠ"</derivirana_varijabla>
  </DomainObject.Predmet.ProtustrankaFormated>
  <DomainObject.Predmet.ProtustrankaFormatedOIB>
    <izvorni_sadrzaj>  UDRUGA "ZA OKOLIŠ", OIB 98185350033</izvorni_sadrzaj>
    <derivirana_varijabla naziv="DomainObject.Predmet.ProtustrankaFormatedOIB_1">  UDRUGA "ZA OKOLIŠ", OIB 98185350033</derivirana_varijabla>
  </DomainObject.Predmet.ProtustrankaFormatedOIB>
  <DomainObject.Predmet.ProtustrankaFormatedWithAdress>
    <izvorni_sadrzaj> UDRUGA "ZA OKOLIŠ", 3. Malešnica 2.odvojak 4, 10000 Zagreb</izvorni_sadrzaj>
    <derivirana_varijabla naziv="DomainObject.Predmet.ProtustrankaFormatedWithAdress_1"> UDRUGA "ZA OKOLIŠ", 3. Malešnica 2.odvojak 4, 10000 Zagreb</derivirana_varijabla>
  </DomainObject.Predmet.ProtustrankaFormatedWithAdress>
  <DomainObject.Predmet.ProtustrankaFormatedWithAdressOIB>
    <izvorni_sadrzaj> UDRUGA "ZA OKOLIŠ", OIB 98185350033, 3. Malešnica 2.odvojak 4, 10000 Zagreb</izvorni_sadrzaj>
    <derivirana_varijabla naziv="DomainObject.Predmet.ProtustrankaFormatedWithAdressOIB_1"> UDRUGA "ZA OKOLIŠ", OIB 98185350033, 3. Malešnica 2.odvojak 4, 10000 Zagreb</derivirana_varijabla>
  </DomainObject.Predmet.ProtustrankaFormatedWithAdressOIB>
  <DomainObject.Predmet.ProtustrankaWithAdress>
    <izvorni_sadrzaj>UDRUGA "ZA OKOLIŠ" 3. Malešnica 2.odvojak 4, 10000 Zagreb</izvorni_sadrzaj>
    <derivirana_varijabla naziv="DomainObject.Predmet.ProtustrankaWithAdress_1">UDRUGA "ZA OKOLIŠ" 3. Malešnica 2.odvojak 4, 10000 Zagreb</derivirana_varijabla>
  </DomainObject.Predmet.ProtustrankaWithAdress>
  <DomainObject.Predmet.ProtustrankaWithAdressOIB>
    <izvorni_sadrzaj>UDRUGA "ZA OKOLIŠ", OIB 98185350033, 3. Malešnica 2.odvojak 4, 10000 Zagreb</izvorni_sadrzaj>
    <derivirana_varijabla naziv="DomainObject.Predmet.ProtustrankaWithAdressOIB_1">UDRUGA "ZA OKOLIŠ", OIB 98185350033, 3. Malešnica 2.odvojak 4, 10000 Zagreb</derivirana_varijabla>
  </DomainObject.Predmet.ProtustrankaWithAdressOIB>
  <DomainObject.Predmet.ProtustrankaNazivFormated>
    <izvorni_sadrzaj>UDRUGA "ZA OKOLIŠ"</izvorni_sadrzaj>
    <derivirana_varijabla naziv="DomainObject.Predmet.ProtustrankaNazivFormated_1">UDRUGA "ZA OKOLIŠ"</derivirana_varijabla>
  </DomainObject.Predmet.ProtustrankaNazivFormated>
  <DomainObject.Predmet.ProtustrankaNazivFormatedOIB>
    <izvorni_sadrzaj>UDRUGA "ZA OKOLIŠ", OIB 98185350033</izvorni_sadrzaj>
    <derivirana_varijabla naziv="DomainObject.Predmet.ProtustrankaNazivFormatedOIB_1">UDRUGA "ZA OKOLIŠ", OIB 98185350033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"ZA OKOLIŠ"</item>
    </izvorni_sadrzaj>
    <derivirana_varijabla naziv="DomainObject.Predmet.ProtuStrankaListFormated_1">
      <item>UDRUGA "ZA OKOLIŠ"</item>
    </derivirana_varijabla>
  </DomainObject.Predmet.ProtuStrankaListFormated>
  <DomainObject.Predmet.ProtuStrankaListFormatedOIB>
    <izvorni_sadrzaj>
      <item>UDRUGA "ZA OKOLIŠ", OIB 98185350033</item>
    </izvorni_sadrzaj>
    <derivirana_varijabla naziv="DomainObject.Predmet.ProtuStrankaListFormatedOIB_1">
      <item>UDRUGA "ZA OKOLIŠ", OIB 98185350033</item>
    </derivirana_varijabla>
  </DomainObject.Predmet.ProtuStrankaListFormatedOIB>
  <DomainObject.Predmet.ProtuStrankaListFormatedWithAdress>
    <izvorni_sadrzaj>
      <item>UDRUGA "ZA OKOLIŠ", 3. Malešnica 2.odvojak 4, 10000 Zagreb</item>
    </izvorni_sadrzaj>
    <derivirana_varijabla naziv="DomainObject.Predmet.ProtuStrankaListFormatedWithAdress_1">
      <item>UDRUGA "ZA OKOLIŠ", 3. Malešnica 2.odvojak 4, 10000 Zagreb</item>
    </derivirana_varijabla>
  </DomainObject.Predmet.ProtuStrankaListFormatedWithAdress>
  <DomainObject.Predmet.ProtuStrankaListFormatedWithAdressOIB>
    <izvorni_sadrzaj>
      <item>UDRUGA "ZA OKOLIŠ", OIB 98185350033, 3. Malešnica 2.odvojak 4, 10000 Zagreb</item>
    </izvorni_sadrzaj>
    <derivirana_varijabla naziv="DomainObject.Predmet.ProtuStrankaListFormatedWithAdressOIB_1">
      <item>UDRUGA "ZA OKOLIŠ", OIB 98185350033, 3. Malešnica 2.odvojak 4, 10000 Zagreb</item>
    </derivirana_varijabla>
  </DomainObject.Predmet.ProtuStrankaListFormatedWithAdressOIB>
  <DomainObject.Predmet.ProtuStrankaListNazivFormated>
    <izvorni_sadrzaj>
      <item>UDRUGA "ZA OKOLIŠ"</item>
    </izvorni_sadrzaj>
    <derivirana_varijabla naziv="DomainObject.Predmet.ProtuStrankaListNazivFormated_1">
      <item>UDRUGA "ZA OKOLIŠ"</item>
    </derivirana_varijabla>
  </DomainObject.Predmet.ProtuStrankaListNazivFormated>
  <DomainObject.Predmet.ProtuStrankaListNazivFormatedOIB>
    <izvorni_sadrzaj>
      <item>UDRUGA "ZA OKOLIŠ", OIB 98185350033</item>
    </izvorni_sadrzaj>
    <derivirana_varijabla naziv="DomainObject.Predmet.ProtuStrankaListNazivFormatedOIB_1">
      <item>UDRUGA "ZA OKOLIŠ", OIB 98185350033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"ZA OKOLIŠ"</izvorni_sadrzaj>
    <derivirana_varijabla naziv="DomainObject.Predmet.ProtustrankaIDrugi_1">UDRUGA "ZA OKOLIŠ"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"ZA OKOLIŠ", OIB 98185350033, 3. Malešnica 2.odvojak 4, 10000 Zagreb</izvorni_sadrzaj>
    <derivirana_varijabla naziv="DomainObject.Predmet.ProtustrankaIDrugiAdressOIB_1">UDRUGA "ZA OKOLIŠ", OIB 98185350033, 3. Malešnica 2.odvojak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"ZA OKOLIŠ"</item>
      <item>FINA Regionalni centar Zagreb</item>
    </izvorni_sadrzaj>
    <derivirana_varijabla naziv="DomainObject.Predmet.SudioniciListNaziv_1">
      <item>UDRUGA "ZA OKOLIŠ"</item>
      <item>FINA Regionalni centar Zagreb</item>
    </derivirana_varijabla>
  </DomainObject.Predmet.SudioniciListNaziv>
  <DomainObject.Predmet.SudioniciListAdressOIB>
    <izvorni_sadrzaj>
      <item>UDRUGA "ZA OKOLIŠ", OIB 98185350033, 3. Malešnica 2.odvojak 4,10000 Zagreb</item>
      <item>FINA Regionalni centar Zagreb, OIB 85821130368, Trg svibanjskih žrtava 1995. 1,10000 Zagreb</item>
    </izvorni_sadrzaj>
    <derivirana_varijabla naziv="DomainObject.Predmet.SudioniciListAdressOIB_1">
      <item>UDRUGA "ZA OKOLIŠ", OIB 98185350033, 3. Malešnica 2.odvojak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98185350033</item>
      <item>, OIB 85821130368</item>
    </izvorni_sadrzaj>
    <derivirana_varijabla naziv="DomainObject.Predmet.SudioniciListNazivOIB_1">
      <item>, OIB 98185350033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1996</properties:Characters>
  <properties:Lines>48</properties:Lines>
  <properties:Paragraphs>16</properties:Paragraphs>
  <properties:TotalTime>681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2019-01-21T07:36:00Z</cp:lastPrinted>
  <dcterms:modified xmlns:xsi="http://www.w3.org/2001/XMLSchema-instance" xsi:type="dcterms:W3CDTF">2019-01-21T07:36:00Z</dcterms:modified>
  <cp:revision>182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