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6bc0" w14:paraId="2366bc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>TRGOVAČKI SUD U SPLITU</w:t>
      </w:r>
      <w:r w:rsidRPr="00C80135">
        <w:rPr>
          <w:rFonts w:cs="Times New Roman" w:eastAsia="Times New Roman"/>
          <w:lang w:eastAsia="hr-HR"/>
        </w:rPr>
        <w:t xml:space="preserve">                                             </w:t>
      </w:r>
      <w:r w:rsidRPr="00C80135">
        <w:rPr>
          <w:rFonts w:cs="Times New Roman" w:eastAsia="Times New Roman"/>
          <w:b/>
          <w:lang w:eastAsia="hr-HR"/>
        </w:rPr>
        <w:t xml:space="preserve">Broj: </w:t>
      </w:r>
      <w:r w:rsidRPr="00C80135">
        <w:rPr>
          <w:rFonts w:cs="Times New Roman" w:eastAsia="Times New Roman"/>
          <w:lang w:eastAsia="hr-HR"/>
        </w:rPr>
        <w:t xml:space="preserve"> </w:t>
      </w:r>
      <w:r w:rsidRPr="00C80135">
        <w:rPr>
          <w:rFonts w:cs="Times New Roman" w:eastAsia="Times New Roman"/>
          <w:b/>
          <w:lang w:eastAsia="hr-HR"/>
        </w:rPr>
        <w:t>14. St-39/2008</w:t>
      </w:r>
      <w:r w:rsidRPr="00C80135">
        <w:rPr>
          <w:rFonts w:cs="Times New Roman" w:eastAsia="Times New Roman"/>
          <w:lang w:eastAsia="hr-HR"/>
        </w:rPr>
        <w:t>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8013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80135">
        <w:rPr>
          <w:rFonts w:cs="Times New Roman" w:eastAsia="Times New Roman"/>
          <w:b/>
          <w:lang w:eastAsia="hr-HR"/>
        </w:rPr>
        <w:t>Sukoišanska</w:t>
      </w:r>
      <w:proofErr w:type="spellEnd"/>
      <w:r w:rsidRPr="00C80135">
        <w:rPr>
          <w:rFonts w:cs="Times New Roman" w:eastAsia="Times New Roman"/>
          <w:b/>
          <w:lang w:eastAsia="hr-HR"/>
        </w:rPr>
        <w:t xml:space="preserve"> 6. – 21 000 SPLIT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C80135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C80135" w:rsidP="00C80135" w:rsidR="00C80135" w:rsidRPr="00C80135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C80135">
        <w:rPr>
          <w:rFonts w:cs="Times New Roman" w:eastAsia="Times New Roman"/>
          <w:b/>
          <w:iCs/>
          <w:lang w:val="en-US"/>
        </w:rPr>
        <w:t>R J E Š E N J E</w:t>
      </w: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ELEKTRON 97, d.o.o., u stečaju, Split, </w:t>
      </w:r>
      <w:proofErr w:type="spellStart"/>
      <w:r w:rsidRPr="00C80135">
        <w:rPr>
          <w:rFonts w:cs="Times New Roman" w:eastAsia="Times New Roman"/>
          <w:lang w:eastAsia="hr-HR"/>
        </w:rPr>
        <w:t>Boktuljin</w:t>
      </w:r>
      <w:proofErr w:type="spellEnd"/>
      <w:r w:rsidRPr="00C80135">
        <w:rPr>
          <w:rFonts w:cs="Times New Roman" w:eastAsia="Times New Roman"/>
          <w:lang w:eastAsia="hr-HR"/>
        </w:rPr>
        <w:t xml:space="preserve"> put </w:t>
      </w:r>
      <w:proofErr w:type="spellStart"/>
      <w:r w:rsidRPr="00C80135">
        <w:rPr>
          <w:rFonts w:cs="Times New Roman" w:eastAsia="Times New Roman"/>
          <w:lang w:eastAsia="hr-HR"/>
        </w:rPr>
        <w:t>bb</w:t>
      </w:r>
      <w:proofErr w:type="spellEnd"/>
      <w:r w:rsidRPr="00C80135">
        <w:rPr>
          <w:rFonts w:cs="Times New Roman" w:eastAsia="Times New Roman"/>
          <w:lang w:eastAsia="hr-HR"/>
        </w:rPr>
        <w:t xml:space="preserve">, OIB: 46231404370, zastupanog po stečajnom upravitelju Josipu </w:t>
      </w:r>
      <w:proofErr w:type="spellStart"/>
      <w:r w:rsidRPr="00C80135">
        <w:rPr>
          <w:rFonts w:cs="Times New Roman" w:eastAsia="Times New Roman"/>
          <w:lang w:eastAsia="hr-HR"/>
        </w:rPr>
        <w:t>Hrga</w:t>
      </w:r>
      <w:proofErr w:type="spellEnd"/>
      <w:r w:rsidRPr="00C80135">
        <w:rPr>
          <w:rFonts w:cs="Times New Roman" w:eastAsia="Times New Roman"/>
          <w:lang w:eastAsia="hr-HR"/>
        </w:rPr>
        <w:t xml:space="preserve">, iz Splita, Bihaćka 15, odlučujući o prodaji nekretnine Dužnika, 04. rujna 2017, </w:t>
      </w: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lang w:eastAsia="hr-HR"/>
        </w:rPr>
        <w:t>r i j e š i o     j e</w:t>
      </w:r>
    </w:p>
    <w:p w:rsidRDefault="00C80135" w:rsidP="00C80135" w:rsidR="00C80135" w:rsidRPr="00C8013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80135" w:rsidP="00C80135" w:rsidR="00C80135" w:rsidRPr="00C80135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>A)</w:t>
      </w: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lang w:eastAsia="hr-HR"/>
        </w:rPr>
        <w:t>I/</w:t>
      </w:r>
      <w:r w:rsidRPr="00C80135">
        <w:rPr>
          <w:rFonts w:cs="Times New Roman" w:eastAsia="Times New Roman"/>
          <w:lang w:eastAsia="hr-HR"/>
        </w:rPr>
        <w:t xml:space="preserve"> </w:t>
      </w:r>
      <w:r w:rsidRPr="00C80135">
        <w:rPr>
          <w:rFonts w:cs="Times New Roman" w:eastAsia="Times New Roman"/>
          <w:b/>
          <w:lang w:eastAsia="hr-HR"/>
        </w:rPr>
        <w:t>Određuje se prodaja nekretnine</w:t>
      </w:r>
      <w:r w:rsidRPr="00C80135">
        <w:rPr>
          <w:rFonts w:cs="Times New Roman" w:eastAsia="Times New Roman"/>
          <w:lang w:eastAsia="hr-HR"/>
        </w:rPr>
        <w:t xml:space="preserve"> u vlasništvu uvodno navedenoga stečajnog Dužnika i to baš nekretnine upisane u zemljišne knjige Općinskog suda u Splitu, Zemljišnoknjižni odjel Solin, Katastarska općina: </w:t>
      </w:r>
      <w:proofErr w:type="spellStart"/>
      <w:r w:rsidRPr="00C80135">
        <w:rPr>
          <w:rFonts w:cs="Times New Roman" w:eastAsia="Times New Roman"/>
          <w:lang w:eastAsia="hr-HR"/>
        </w:rPr>
        <w:t>Dugopolje</w:t>
      </w:r>
      <w:proofErr w:type="spellEnd"/>
      <w:r w:rsidRPr="00C80135">
        <w:rPr>
          <w:rFonts w:cs="Times New Roman" w:eastAsia="Times New Roman"/>
          <w:lang w:eastAsia="hr-HR"/>
        </w:rPr>
        <w:t xml:space="preserve">, zemljišnoknjižne oznake kao kat. čestica </w:t>
      </w:r>
      <w:proofErr w:type="spellStart"/>
      <w:r w:rsidRPr="00C80135">
        <w:rPr>
          <w:rFonts w:cs="Times New Roman" w:eastAsia="Times New Roman"/>
          <w:lang w:eastAsia="hr-HR"/>
        </w:rPr>
        <w:t>zem</w:t>
      </w:r>
      <w:proofErr w:type="spellEnd"/>
      <w:r w:rsidRPr="00C80135">
        <w:rPr>
          <w:rFonts w:cs="Times New Roman" w:eastAsia="Times New Roman"/>
          <w:lang w:eastAsia="hr-HR"/>
        </w:rPr>
        <w:t xml:space="preserve">. 5861/136, ZK uložak 1976, k.o. </w:t>
      </w:r>
      <w:proofErr w:type="spellStart"/>
      <w:r w:rsidRPr="00C80135">
        <w:rPr>
          <w:rFonts w:cs="Times New Roman" w:eastAsia="Times New Roman"/>
          <w:lang w:eastAsia="hr-HR"/>
        </w:rPr>
        <w:t>Dugopolje</w:t>
      </w:r>
      <w:proofErr w:type="spellEnd"/>
      <w:r w:rsidRPr="00C80135">
        <w:rPr>
          <w:rFonts w:cs="Times New Roman" w:eastAsia="Times New Roman"/>
          <w:lang w:eastAsia="hr-HR"/>
        </w:rPr>
        <w:t xml:space="preserve">, ZGRADA (POSLOVNA), KAMENJAR, ukupne površine 1370 m2 (ZGRADA, POSLOVNA, 555 m2 i KAMENJAR 815 m2). 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lang w:eastAsia="hr-HR"/>
        </w:rPr>
        <w:t xml:space="preserve">II/ </w:t>
      </w:r>
      <w:r w:rsidRPr="00C80135">
        <w:rPr>
          <w:rFonts w:cs="Times New Roman" w:eastAsia="Times New Roman"/>
          <w:lang w:eastAsia="hr-HR"/>
        </w:rPr>
        <w:t xml:space="preserve"> </w:t>
      </w:r>
      <w:r w:rsidRPr="00C80135">
        <w:rPr>
          <w:rFonts w:cs="Times New Roman" w:eastAsia="Times New Roman"/>
          <w:b/>
          <w:lang w:eastAsia="hr-HR"/>
        </w:rPr>
        <w:t xml:space="preserve">Utvrđuje se vrijednost nekretnine </w:t>
      </w:r>
      <w:r w:rsidRPr="00C80135">
        <w:rPr>
          <w:rFonts w:cs="Times New Roman" w:eastAsia="Times New Roman"/>
          <w:lang w:eastAsia="hr-HR"/>
        </w:rPr>
        <w:t xml:space="preserve">Dužnika iz točke I/ ovog Rješenja u iznosu od: 3.383.881,41 kunu, koja je vrijednost i početna cijena na prvom ročištu za prodaju. Ova je vrijednost nekretnine utvrđena po sudskom vještaku a </w:t>
      </w:r>
      <w:proofErr w:type="spellStart"/>
      <w:r w:rsidRPr="00C80135">
        <w:rPr>
          <w:rFonts w:cs="Times New Roman" w:eastAsia="Times New Roman"/>
          <w:lang w:eastAsia="hr-HR"/>
        </w:rPr>
        <w:t>vještvo</w:t>
      </w:r>
      <w:proofErr w:type="spellEnd"/>
      <w:r w:rsidRPr="00C80135">
        <w:rPr>
          <w:rFonts w:cs="Times New Roman" w:eastAsia="Times New Roman"/>
          <w:lang w:eastAsia="hr-HR"/>
        </w:rPr>
        <w:t xml:space="preserve"> vještaka se nalazi u sudskome stečajnom spisu. Ista se cijena uzima kao početna vrijednost ispod koje se navedena nekretnina ne može prodati na prvom ročištu za prodaju. PDV nije uključen u vrijednost-cijenu nekretnine koja se prodaje. Kupac plaća sve poreze (porez na promet nekretnina i/ili PDV ako se isti bude morao platiti) kao i ostale dadžbine koje terete kupnju. 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/>
          <w:lang w:eastAsia="hr-HR"/>
        </w:rPr>
        <w:t>III/</w:t>
      </w:r>
      <w:r w:rsidRPr="00C80135">
        <w:rPr>
          <w:rFonts w:cs="Times New Roman" w:eastAsia="Times New Roman"/>
          <w:lang w:eastAsia="hr-HR"/>
        </w:rPr>
        <w:t xml:space="preserve">  </w:t>
      </w:r>
      <w:r w:rsidRPr="00C80135">
        <w:rPr>
          <w:rFonts w:cs="Times New Roman" w:eastAsia="Times New Roman"/>
          <w:b/>
          <w:lang w:eastAsia="hr-HR"/>
        </w:rPr>
        <w:t>Određuje se zabilježba prodaje</w:t>
      </w:r>
      <w:r w:rsidRPr="00C80135">
        <w:rPr>
          <w:rFonts w:cs="Times New Roman" w:eastAsia="Times New Roman"/>
          <w:lang w:eastAsia="hr-HR"/>
        </w:rPr>
        <w:t xml:space="preserve"> naprijed navedene nekretnine iz točke I/ izrijeke ovog Rješenja u zemljišne knjige Općinskog suda u Splitu, Zemljišnoknjižni odjel Solin,</w:t>
      </w:r>
      <w:r w:rsidRPr="00C80135">
        <w:rPr>
          <w:rFonts w:cs="Times New Roman" w:eastAsia="Times New Roman"/>
          <w:bCs/>
          <w:lang w:eastAsia="hr-HR"/>
        </w:rPr>
        <w:t xml:space="preserve"> što će isti Sud to i provesti po primitku ovog Rješenja s naznakom kako se ista nekretnina prodaje u stečajnom postupku nad uvodno navedenim stečajnim Dužnikom.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80135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C80135">
        <w:rPr>
          <w:rFonts w:cs="Times New Roman" w:eastAsia="Times New Roman"/>
          <w:b/>
          <w:lang w:eastAsia="hr-HR"/>
        </w:rPr>
        <w:t>- 2 -</w:t>
      </w:r>
      <w:r w:rsidRPr="00C80135">
        <w:rPr>
          <w:rFonts w:cs="Times New Roman" w:eastAsia="Times New Roman"/>
          <w:lang w:eastAsia="hr-HR"/>
        </w:rPr>
        <w:t xml:space="preserve">                               </w:t>
      </w:r>
      <w:r w:rsidRPr="00C80135">
        <w:rPr>
          <w:rFonts w:cs="Times New Roman" w:eastAsia="Times New Roman"/>
          <w:b/>
          <w:lang w:eastAsia="hr-HR"/>
        </w:rPr>
        <w:t>Broj: 14. St-39/2008.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>B)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C80135">
        <w:rPr>
          <w:rFonts w:cs="Times New Roman" w:eastAsia="Times New Roman"/>
          <w:b/>
          <w:bCs/>
          <w:u w:val="single"/>
          <w:lang w:eastAsia="hr-HR"/>
        </w:rPr>
        <w:t>N</w:t>
      </w:r>
      <w:r w:rsidRPr="00C80135">
        <w:rPr>
          <w:rFonts w:cs="Times New Roman" w:eastAsia="Times New Roman"/>
          <w:b/>
          <w:u w:val="single"/>
          <w:lang w:eastAsia="hr-HR"/>
        </w:rPr>
        <w:t>ačin i uvjeti prodaje: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1) </w:t>
      </w:r>
      <w:r w:rsidRPr="00C80135">
        <w:rPr>
          <w:rFonts w:cs="Times New Roman" w:eastAsia="Times New Roman"/>
          <w:bCs/>
          <w:lang w:eastAsia="hr-HR"/>
        </w:rPr>
        <w:t xml:space="preserve">Prodaja se obavlja u stečajnom postupku nad uvodno navedenim Dužnikom, sukladno pravilima Stečajnog zakona i Ovršnog zakona, prema načelu </w:t>
      </w:r>
      <w:r w:rsidRPr="00C80135">
        <w:rPr>
          <w:rFonts w:cs="Times New Roman" w:eastAsia="Times New Roman"/>
          <w:bCs/>
          <w:i/>
          <w:lang w:eastAsia="hr-HR"/>
        </w:rPr>
        <w:t>viđeno-kupljeno</w:t>
      </w:r>
      <w:r w:rsidRPr="00C80135">
        <w:rPr>
          <w:rFonts w:cs="Times New Roman" w:eastAsia="Times New Roman"/>
          <w:bCs/>
          <w:lang w:eastAsia="hr-HR"/>
        </w:rPr>
        <w:t xml:space="preserve">, pa se isključuju svi naknadni prigovori kupca. </w:t>
      </w:r>
      <w:r w:rsidRPr="00C80135">
        <w:rPr>
          <w:rFonts w:cs="Times New Roman" w:eastAsia="Times New Roman"/>
          <w:lang w:eastAsia="hr-HR"/>
        </w:rPr>
        <w:t xml:space="preserve">Prodaja će se obaviti usmenom javnom dražbom – javnim nadmetanjem po načelu </w:t>
      </w:r>
      <w:r w:rsidRPr="00C80135">
        <w:rPr>
          <w:rFonts w:cs="Times New Roman" w:eastAsia="Times New Roman"/>
          <w:i/>
          <w:lang w:eastAsia="hr-HR"/>
        </w:rPr>
        <w:t>tko da više,</w:t>
      </w:r>
      <w:r w:rsidRPr="00C80135">
        <w:rPr>
          <w:rFonts w:cs="Times New Roman" w:eastAsia="Times New Roman"/>
          <w:lang w:eastAsia="hr-HR"/>
        </w:rPr>
        <w:t xml:space="preserve"> uz prethodno prikupljanje pismenih prijava za dražbu. 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2) </w:t>
      </w:r>
      <w:r w:rsidRPr="00C80135">
        <w:rPr>
          <w:rFonts w:cs="Times New Roman" w:eastAsia="Times New Roman"/>
          <w:lang w:eastAsia="hr-HR"/>
        </w:rPr>
        <w:t>Pravo podnošenja pismenih prijava i sudjelovanje na javnoj dražbi imaju sve domaće i inozemne pravne i fizičke osobe pod uvjetima iz ovog Rješenja a inozemne osobe koje kupuju nekretnine još i pod uvjetom da po pozitivnim propisima Republike Hrvatske mogu stjecati pravo vlasništva nekretnina u Republici Hrvatskoj. Ponuda mora sadržavati sve podatke o prijavitelju (ime, prezime, adresu, OIB, ponuđenu cijenu i potpis za fizičke osobe, odnosno, za pravne osobe: tvrtku/naziv, sjedište, OIB, ponuđenu cijenu, puno ime i prezime ovlaštene osobe sa potpisom i pečatom)</w:t>
      </w:r>
      <w:r w:rsidRPr="00C80135">
        <w:rPr>
          <w:rFonts w:cs="Times New Roman" w:eastAsia="Times New Roman"/>
          <w:szCs w:val="20"/>
          <w:lang w:eastAsia="hr-HR"/>
        </w:rPr>
        <w:t xml:space="preserve">. </w:t>
      </w:r>
      <w:r w:rsidRPr="00C80135">
        <w:rPr>
          <w:rFonts w:cs="Times New Roman" w:eastAsia="Times New Roman"/>
          <w:lang w:eastAsia="hr-HR"/>
        </w:rPr>
        <w:t>Ponudi treba priložiti i izvadak iz upisnika u koji je ponuditelj pravna osoba ili obrtnik upisan te dokaz o plaćenoj jamčevini.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3) </w:t>
      </w:r>
      <w:r w:rsidRPr="00C80135">
        <w:rPr>
          <w:rFonts w:cs="Times New Roman" w:eastAsia="Times New Roman"/>
          <w:lang w:eastAsia="hr-HR"/>
        </w:rPr>
        <w:t xml:space="preserve">Ročište za javno otvaranje prispjelih pismenih prijava i usmenu javnu dražbu zakazuje se za </w:t>
      </w:r>
      <w:r w:rsidRPr="00C80135">
        <w:rPr>
          <w:rFonts w:cs="Times New Roman" w:eastAsia="Times New Roman"/>
          <w:u w:val="single"/>
          <w:lang w:eastAsia="hr-HR"/>
        </w:rPr>
        <w:t>četvrtak – 28. rujna 2017, s početkom u 09,00 sati,</w:t>
      </w:r>
      <w:r w:rsidRPr="00C80135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C80135">
        <w:rPr>
          <w:rFonts w:cs="Times New Roman" w:eastAsia="Times New Roman"/>
          <w:lang w:eastAsia="hr-HR"/>
        </w:rPr>
        <w:t>Sukoišanska</w:t>
      </w:r>
      <w:proofErr w:type="spellEnd"/>
      <w:r w:rsidRPr="00C80135">
        <w:rPr>
          <w:rFonts w:cs="Times New Roman" w:eastAsia="Times New Roman"/>
          <w:lang w:eastAsia="hr-HR"/>
        </w:rPr>
        <w:t xml:space="preserve"> 6, soba broj: 121/I kat, sudnica broj: 5. 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4) </w:t>
      </w:r>
      <w:r w:rsidRPr="00C80135">
        <w:rPr>
          <w:rFonts w:cs="Times New Roman" w:eastAsia="Times New Roman"/>
          <w:lang w:eastAsia="hr-HR"/>
        </w:rPr>
        <w:t xml:space="preserve">Podnositelji pismenih prijava za dražbu trebaju do: ponedjeljka – 25. rujna 2017. poslati pismenu prijavu za dražbu te uplatiti jamčevinu. Jamčevina iznosi: 100.000,00 kuna. Jamčevina se uplaćuje na sudski depozitni račun Trgovačkog suda u Splitu, broj IBAN: HR1623900011300000664, svrha uplate: </w:t>
      </w:r>
      <w:r w:rsidRPr="00C80135">
        <w:rPr>
          <w:rFonts w:cs="Times New Roman" w:eastAsia="Times New Roman"/>
          <w:i/>
          <w:lang w:eastAsia="hr-HR"/>
        </w:rPr>
        <w:t>jamčevina u predmetu: 14. St-39/2008.</w:t>
      </w:r>
      <w:r w:rsidRPr="00C80135">
        <w:rPr>
          <w:rFonts w:cs="Times New Roman" w:eastAsia="Times New Roman"/>
          <w:lang w:eastAsia="hr-HR"/>
        </w:rPr>
        <w:t xml:space="preserve"> Ponuditelji su uz prijavu dužni dostaviti i dokaz o plaćenoj jamčevini. Pismene prijave za dražbu sa dokazom o plaćenoj jamčevini, dostavljaju se na adresu: Trgovački sud u Splitu, 21000 Split, </w:t>
      </w:r>
      <w:proofErr w:type="spellStart"/>
      <w:r w:rsidRPr="00C80135">
        <w:rPr>
          <w:rFonts w:cs="Times New Roman" w:eastAsia="Times New Roman"/>
          <w:lang w:eastAsia="hr-HR"/>
        </w:rPr>
        <w:t>Sukoišanska</w:t>
      </w:r>
      <w:proofErr w:type="spellEnd"/>
      <w:r w:rsidRPr="00C80135">
        <w:rPr>
          <w:rFonts w:cs="Times New Roman" w:eastAsia="Times New Roman"/>
          <w:lang w:eastAsia="hr-HR"/>
        </w:rPr>
        <w:t xml:space="preserve"> 6, s naznakom: </w:t>
      </w:r>
      <w:r w:rsidRPr="00C80135">
        <w:rPr>
          <w:rFonts w:cs="Times New Roman" w:eastAsia="Times New Roman"/>
          <w:i/>
          <w:lang w:eastAsia="hr-HR"/>
        </w:rPr>
        <w:t>Ponuda na Oglas u predmetu: 14. St-39/2008. – ne otvarati</w:t>
      </w:r>
      <w:r w:rsidRPr="00C80135">
        <w:rPr>
          <w:rFonts w:cs="Times New Roman" w:eastAsia="Times New Roman"/>
          <w:lang w:eastAsia="hr-HR"/>
        </w:rPr>
        <w:t>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5) </w:t>
      </w:r>
      <w:r w:rsidRPr="00C80135">
        <w:rPr>
          <w:rFonts w:cs="Times New Roman" w:eastAsia="Times New Roman"/>
          <w:lang w:eastAsia="hr-HR"/>
        </w:rPr>
        <w:t>Podnositelj pismene prijave za dražbu, koji ne uplati traženu jamčevinu, nema pravo sudjelovanja na javnoj dražbi.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6)  </w:t>
      </w:r>
      <w:r w:rsidRPr="00C80135">
        <w:rPr>
          <w:rFonts w:cs="Times New Roman" w:eastAsia="Times New Roman"/>
          <w:lang w:eastAsia="hr-HR"/>
        </w:rPr>
        <w:t>Kupcu će se plaćena jamčevina uračunati u cijenu a ostalima će biti vraćena u roku od tri dana od održanog ročišta za prodaju.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8013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80135">
        <w:rPr>
          <w:rFonts w:cs="Times New Roman" w:eastAsia="Times New Roman"/>
          <w:b/>
          <w:lang w:eastAsia="hr-HR"/>
        </w:rPr>
        <w:t>- 3 -</w:t>
      </w:r>
      <w:r w:rsidRPr="00C80135">
        <w:rPr>
          <w:rFonts w:cs="Times New Roman" w:eastAsia="Times New Roman"/>
          <w:lang w:eastAsia="hr-HR"/>
        </w:rPr>
        <w:t xml:space="preserve">                               </w:t>
      </w:r>
      <w:r w:rsidRPr="00C80135">
        <w:rPr>
          <w:rFonts w:cs="Times New Roman" w:eastAsia="Times New Roman"/>
          <w:b/>
          <w:lang w:eastAsia="hr-HR"/>
        </w:rPr>
        <w:t>Broj: 14. St-39/2008.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7) </w:t>
      </w:r>
      <w:r w:rsidRPr="00C80135">
        <w:rPr>
          <w:rFonts w:cs="Times New Roman" w:eastAsia="Times New Roman"/>
          <w:bCs/>
          <w:lang w:eastAsia="hr-HR"/>
        </w:rPr>
        <w:t>Najpovoljniji p</w:t>
      </w:r>
      <w:r w:rsidRPr="00C80135">
        <w:rPr>
          <w:rFonts w:cs="Times New Roman" w:eastAsia="Times New Roman"/>
          <w:lang w:eastAsia="hr-HR"/>
        </w:rPr>
        <w:t>rijavitelj čija prijava na dražbi bude prihvaćena, dužan je u roku od 30. dana od primitka obavijesti o prihvaćanju ponude, u cijelosti uplatiti kupovnu cijenu (</w:t>
      </w:r>
      <w:proofErr w:type="spellStart"/>
      <w:r w:rsidRPr="00C80135">
        <w:rPr>
          <w:rFonts w:cs="Times New Roman" w:eastAsia="Times New Roman"/>
          <w:lang w:eastAsia="hr-HR"/>
        </w:rPr>
        <w:t>kupovninu</w:t>
      </w:r>
      <w:proofErr w:type="spellEnd"/>
      <w:r w:rsidRPr="00C80135">
        <w:rPr>
          <w:rFonts w:cs="Times New Roman" w:eastAsia="Times New Roman"/>
          <w:lang w:eastAsia="hr-HR"/>
        </w:rPr>
        <w:t>), umanjenu za iznos prije plaćene jamčevine. Ako isti u ovom roku ne uplati kupovnu cijenu (</w:t>
      </w:r>
      <w:proofErr w:type="spellStart"/>
      <w:r w:rsidRPr="00C80135">
        <w:rPr>
          <w:rFonts w:cs="Times New Roman" w:eastAsia="Times New Roman"/>
          <w:lang w:eastAsia="hr-HR"/>
        </w:rPr>
        <w:t>kupovninu</w:t>
      </w:r>
      <w:proofErr w:type="spellEnd"/>
      <w:r w:rsidRPr="00C80135">
        <w:rPr>
          <w:rFonts w:cs="Times New Roman" w:eastAsia="Times New Roman"/>
          <w:lang w:eastAsia="hr-HR"/>
        </w:rPr>
        <w:t>), neće imati pravo na povrat uplaćene jamčevine.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>8)</w:t>
      </w:r>
      <w:r w:rsidRPr="00C80135">
        <w:rPr>
          <w:rFonts w:cs="Times New Roman" w:eastAsia="Times New Roman"/>
          <w:lang w:eastAsia="hr-HR"/>
        </w:rPr>
        <w:t xml:space="preserve">  Prijavitelj za dražbu koji povuče prijavu prije početka javnog nadmetanja ili se ne želi nadmetati, ili koji ne uplati kupoprodajnu cijenu u roku, smatrat će se kako je odustao od kupnje te tada  gubi pravo na povrat jamčevine. 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9) </w:t>
      </w:r>
      <w:r w:rsidRPr="00C80135">
        <w:rPr>
          <w:rFonts w:cs="Times New Roman" w:eastAsia="Times New Roman"/>
          <w:lang w:eastAsia="hr-HR"/>
        </w:rPr>
        <w:t xml:space="preserve">Prodaja se vrši po načelu </w:t>
      </w:r>
      <w:r w:rsidRPr="00C80135">
        <w:rPr>
          <w:rFonts w:cs="Times New Roman" w:eastAsia="Times New Roman"/>
          <w:i/>
          <w:lang w:eastAsia="hr-HR"/>
        </w:rPr>
        <w:t>viđeno-kupljeno</w:t>
      </w:r>
      <w:r w:rsidRPr="00C80135">
        <w:rPr>
          <w:rFonts w:cs="Times New Roman" w:eastAsia="Times New Roman"/>
          <w:lang w:eastAsia="hr-HR"/>
        </w:rPr>
        <w:t xml:space="preserve"> pa su isključeni svi prigovori kupca.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10) </w:t>
      </w:r>
      <w:r w:rsidRPr="00C80135">
        <w:rPr>
          <w:rFonts w:cs="Times New Roman" w:eastAsia="Times New Roman"/>
          <w:lang w:eastAsia="hr-HR"/>
        </w:rPr>
        <w:t>Kupac snosi sve troškove koji terete kupoprodaju: porez na promet nekretnina i druge javne dadžbine, uključujući i PDV ako se isti bude morao platiti, ovjere, pristojbe i slično.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11)  </w:t>
      </w:r>
      <w:r w:rsidRPr="00C80135">
        <w:rPr>
          <w:rFonts w:cs="Times New Roman" w:eastAsia="Times New Roman"/>
          <w:bCs/>
          <w:lang w:eastAsia="hr-HR"/>
        </w:rPr>
        <w:t>P</w:t>
      </w:r>
      <w:r w:rsidRPr="00C80135">
        <w:rPr>
          <w:rFonts w:cs="Times New Roman" w:eastAsia="Times New Roman"/>
          <w:lang w:eastAsia="hr-HR"/>
        </w:rPr>
        <w:t>rodaja se vrši sukladno pravilima Stečajnog zakona i Ovršnog zakona.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>12)</w:t>
      </w:r>
      <w:r w:rsidRPr="00C80135">
        <w:rPr>
          <w:rFonts w:cs="Times New Roman" w:eastAsia="Times New Roman"/>
          <w:bCs/>
          <w:lang w:eastAsia="hr-HR"/>
        </w:rPr>
        <w:t xml:space="preserve">  Dražba se može obaviti ako sudjeluje i samo jedan prijavitelj. 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13) </w:t>
      </w:r>
      <w:r w:rsidRPr="00C80135">
        <w:rPr>
          <w:rFonts w:cs="Times New Roman" w:eastAsia="Times New Roman"/>
          <w:lang w:eastAsia="hr-HR"/>
        </w:rPr>
        <w:t xml:space="preserve">Sve obavijesti kao i dogovor u vezi pregleda nekretnine koja se prodaje po ovom Rješenju, može se dobiti svakoga radnog dana od 08,00 do 15,00 sati u dogovoru sa stečajnim upraviteljem: Josip </w:t>
      </w:r>
      <w:proofErr w:type="spellStart"/>
      <w:r w:rsidRPr="00C80135">
        <w:rPr>
          <w:rFonts w:cs="Times New Roman" w:eastAsia="Times New Roman"/>
          <w:lang w:eastAsia="hr-HR"/>
        </w:rPr>
        <w:t>Hrga</w:t>
      </w:r>
      <w:proofErr w:type="spellEnd"/>
      <w:r w:rsidRPr="00C80135">
        <w:rPr>
          <w:rFonts w:cs="Times New Roman" w:eastAsia="Times New Roman"/>
          <w:lang w:eastAsia="hr-HR"/>
        </w:rPr>
        <w:t>, Split, Bihaćka 15,  na mobitel: 098-321-486.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14) </w:t>
      </w:r>
      <w:r w:rsidRPr="00C80135">
        <w:rPr>
          <w:rFonts w:cs="Times New Roman" w:eastAsia="Times New Roman"/>
          <w:lang w:eastAsia="hr-HR"/>
        </w:rPr>
        <w:t xml:space="preserve">Ovo će se Rješenje objaviti na mrežnoj stranici e-Oglasna ploča sudova a </w:t>
      </w:r>
      <w:r w:rsidRPr="00C80135">
        <w:rPr>
          <w:rFonts w:cs="Times New Roman" w:eastAsia="Times New Roman"/>
          <w:u w:val="single"/>
          <w:lang w:eastAsia="hr-HR"/>
        </w:rPr>
        <w:t xml:space="preserve">Stečajni se upravitelj upućuje isto objaviti u obliku Oglasa, u dnevnom listu </w:t>
      </w:r>
      <w:r w:rsidRPr="00C80135">
        <w:rPr>
          <w:rFonts w:cs="Times New Roman" w:eastAsia="Times New Roman"/>
          <w:i/>
          <w:u w:val="single"/>
          <w:lang w:eastAsia="hr-HR"/>
        </w:rPr>
        <w:t>Slobodna Dalmacija</w:t>
      </w:r>
      <w:r w:rsidRPr="00C80135">
        <w:rPr>
          <w:rFonts w:cs="Times New Roman" w:eastAsia="Times New Roman"/>
          <w:u w:val="single"/>
          <w:lang w:eastAsia="hr-HR"/>
        </w:rPr>
        <w:t xml:space="preserve"> i to u skraćenom obliku Oglasa s naglaskom kako se uvid potpuni tekst Oglasa može izvršiti na mrežnoj stranici e-Oglasna ploča sudova te na internetskim stranicama Hrvatske gospodarske komore i Visokoga trgovačkog suda Republike Hrvatske u Zagrebu. Stečajni se upravitelj, također, upućuje, potpuni tekst Oglasa dostaviti Hrvatskoj gospodarskoj komori, Visokom trgovačkom sudu Republike Hrvatske u Zagrebu, radi oglašavanja na njihovim internetskim stranicama kao i ovom Sudu i to u roku </w:t>
      </w:r>
      <w:r w:rsidRPr="00C80135">
        <w:rPr>
          <w:rFonts w:cs="Times New Roman" w:eastAsia="Times New Roman"/>
          <w:i/>
          <w:u w:val="single"/>
          <w:lang w:eastAsia="hr-HR"/>
        </w:rPr>
        <w:t>odmah</w:t>
      </w:r>
      <w:r w:rsidRPr="00C80135">
        <w:rPr>
          <w:rFonts w:cs="Times New Roman" w:eastAsia="Times New Roman"/>
          <w:u w:val="single"/>
          <w:lang w:eastAsia="hr-HR"/>
        </w:rPr>
        <w:t>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center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lang w:eastAsia="hr-HR"/>
        </w:rPr>
        <w:t>Obrazloženje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/>
          <w:bCs/>
          <w:lang w:eastAsia="hr-HR"/>
        </w:rPr>
        <w:t xml:space="preserve">         </w:t>
      </w:r>
      <w:r w:rsidRPr="00C80135">
        <w:rPr>
          <w:rFonts w:cs="Times New Roman" w:eastAsia="Times New Roman"/>
          <w:lang w:eastAsia="hr-HR"/>
        </w:rPr>
        <w:t xml:space="preserve">  U stečajnom postupku nad uvodno navedenim stečajnim Dužnikom, Stečajni je upravitelj, podneskom zaprimljenim u Sudu 29. svibnja 2017, predložio Sudu donijeti odluku o prodaji u izrijeci pod točkom A) navedene nekretnine Dužnika, nakon što je prethodno odluku o tome donijela Skupština vjerovnika održana 22. prosinca 2016. i 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C8013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C80135">
        <w:rPr>
          <w:rFonts w:cs="Times New Roman" w:eastAsia="Times New Roman"/>
          <w:b/>
          <w:lang w:eastAsia="hr-HR"/>
        </w:rPr>
        <w:t>- 4 -</w:t>
      </w:r>
      <w:r w:rsidRPr="00C80135">
        <w:rPr>
          <w:rFonts w:cs="Times New Roman" w:eastAsia="Times New Roman"/>
          <w:lang w:eastAsia="hr-HR"/>
        </w:rPr>
        <w:t xml:space="preserve">                               </w:t>
      </w:r>
      <w:r w:rsidRPr="00C80135">
        <w:rPr>
          <w:rFonts w:cs="Times New Roman" w:eastAsia="Times New Roman"/>
          <w:b/>
          <w:lang w:eastAsia="hr-HR"/>
        </w:rPr>
        <w:t>Broj: 14. St-39/2008.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lang w:eastAsia="hr-HR"/>
        </w:rPr>
        <w:t>nakon što se je prethodno, Rješenjem od 19. siječnja 2016, broj: OVR-4204/14, Općinski sud u Splitu oglasio stvarno nenadležnim za prodaju iste nekretnine Dužnika u tome ovršnom postupku. Vrijednost navedene nekretnine je utvrđena po sudskom vještaku, ista se nekretnina prodaje u ovome stečajnom postupku, na prijedlog Stečajnog upravitelja, temeljem članka 158, stavka 3, Stečajnog zakona (</w:t>
      </w:r>
      <w:r w:rsidRPr="00C80135">
        <w:rPr>
          <w:rFonts w:cs="Times New Roman" w:eastAsia="Times New Roman"/>
          <w:i/>
          <w:lang w:eastAsia="hr-HR"/>
        </w:rPr>
        <w:t>Narodne novine,</w:t>
      </w:r>
      <w:r w:rsidRPr="00C80135">
        <w:rPr>
          <w:rFonts w:cs="Times New Roman" w:eastAsia="Times New Roman"/>
          <w:lang w:eastAsia="hr-HR"/>
        </w:rPr>
        <w:t xml:space="preserve"> br.-i: od 44/96. do 133/12, dalje: SZ, u vezi sa člankom 441, Stečajnog zakona, </w:t>
      </w:r>
      <w:r w:rsidRPr="00C80135">
        <w:rPr>
          <w:rFonts w:cs="Times New Roman" w:eastAsia="Times New Roman"/>
          <w:i/>
          <w:lang w:eastAsia="hr-HR"/>
        </w:rPr>
        <w:t>Narodne novine</w:t>
      </w:r>
      <w:r w:rsidRPr="00C80135">
        <w:rPr>
          <w:rFonts w:cs="Times New Roman" w:eastAsia="Times New Roman"/>
          <w:lang w:eastAsia="hr-HR"/>
        </w:rPr>
        <w:t>, br.: 71/15, dalje: SZ/15), uz odgovarajuću primjenu propisa ovršnog postupka.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lang w:eastAsia="hr-HR"/>
        </w:rPr>
        <w:t xml:space="preserve">           Radi izloženog i temeljem navedenih pozitivnih propisa, riješeno je kao u izrijeci </w:t>
      </w:r>
      <w:proofErr w:type="spellStart"/>
      <w:r w:rsidRPr="00C80135">
        <w:rPr>
          <w:rFonts w:cs="Times New Roman" w:eastAsia="Times New Roman"/>
          <w:lang w:eastAsia="hr-HR"/>
        </w:rPr>
        <w:t>riješenja</w:t>
      </w:r>
      <w:proofErr w:type="spellEnd"/>
      <w:r w:rsidRPr="00C80135">
        <w:rPr>
          <w:rFonts w:cs="Times New Roman" w:eastAsia="Times New Roman"/>
          <w:lang w:eastAsia="hr-HR"/>
        </w:rPr>
        <w:t>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lang w:eastAsia="hr-HR"/>
        </w:rPr>
        <w:t>Split, 04. rujna 2017.</w:t>
      </w: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Jozo Ćaleta, v.r.,</w:t>
      </w: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u w:val="single"/>
          <w:lang w:eastAsia="hr-HR"/>
        </w:rPr>
        <w:t>POUKA O PRAVNOM LIJEKU:</w:t>
      </w:r>
      <w:r w:rsidRPr="00C80135">
        <w:rPr>
          <w:rFonts w:cs="Times New Roman" w:eastAsia="Times New Roman"/>
          <w:lang w:eastAsia="hr-HR"/>
        </w:rPr>
        <w:t xml:space="preserve"> Protiv ovog Rješenja može se izjaviti žalba u roku od osam (8) dana. Žalba se podnosi u tri primjerka Trgovačkom sudu u Splitu, Split, </w:t>
      </w:r>
      <w:proofErr w:type="spellStart"/>
      <w:r w:rsidRPr="00C80135">
        <w:rPr>
          <w:rFonts w:cs="Times New Roman" w:eastAsia="Times New Roman"/>
          <w:lang w:eastAsia="hr-HR"/>
        </w:rPr>
        <w:t>Sukoišanska</w:t>
      </w:r>
      <w:proofErr w:type="spellEnd"/>
      <w:r w:rsidRPr="00C80135">
        <w:rPr>
          <w:rFonts w:cs="Times New Roman" w:eastAsia="Times New Roman"/>
          <w:lang w:eastAsia="hr-HR"/>
        </w:rPr>
        <w:t xml:space="preserve"> 6, a o istoj žalbi u drugom stupnju odlučuje Visoki trgovački sud Republike Hrvatske u Zagrebu. 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Cs/>
          <w:u w:val="single"/>
          <w:lang w:eastAsia="hr-HR"/>
        </w:rPr>
        <w:t>DNA:</w:t>
      </w:r>
      <w:r w:rsidRPr="00C80135">
        <w:rPr>
          <w:rFonts w:cs="Times New Roman" w:eastAsia="Times New Roman"/>
          <w:bCs/>
          <w:lang w:eastAsia="hr-HR"/>
        </w:rPr>
        <w:t xml:space="preserve">  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Cs/>
          <w:lang w:eastAsia="hr-HR"/>
        </w:rPr>
        <w:t xml:space="preserve">1.  Stečajni upravitelj </w:t>
      </w:r>
      <w:r w:rsidRPr="00C80135">
        <w:rPr>
          <w:rFonts w:cs="Times New Roman" w:eastAsia="Times New Roman"/>
          <w:lang w:eastAsia="hr-HR"/>
        </w:rPr>
        <w:t xml:space="preserve">Josip </w:t>
      </w:r>
      <w:proofErr w:type="spellStart"/>
      <w:r w:rsidRPr="00C80135">
        <w:rPr>
          <w:rFonts w:cs="Times New Roman" w:eastAsia="Times New Roman"/>
          <w:lang w:eastAsia="hr-HR"/>
        </w:rPr>
        <w:t>Hrga</w:t>
      </w:r>
      <w:proofErr w:type="spellEnd"/>
      <w:r w:rsidRPr="00C80135">
        <w:rPr>
          <w:rFonts w:cs="Times New Roman" w:eastAsia="Times New Roman"/>
          <w:lang w:eastAsia="hr-HR"/>
        </w:rPr>
        <w:t>, iz Splita, Bihaćka 15,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lang w:eastAsia="hr-HR"/>
        </w:rPr>
      </w:pPr>
      <w:r w:rsidRPr="00C80135">
        <w:rPr>
          <w:rFonts w:cs="Times New Roman" w:eastAsia="Times New Roman"/>
          <w:bCs/>
          <w:lang w:eastAsia="hr-HR"/>
        </w:rPr>
        <w:t xml:space="preserve">2. </w:t>
      </w:r>
      <w:r w:rsidRPr="00C80135">
        <w:rPr>
          <w:rFonts w:cs="Times New Roman" w:eastAsia="Times New Roman"/>
          <w:lang w:eastAsia="hr-HR"/>
        </w:rPr>
        <w:t>Dubravko Arapović, odvjetnik, Dubrovnik, Vukovarska 17. (za BRENUM d.o.o.),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Cs/>
          <w:lang w:eastAsia="hr-HR"/>
        </w:rPr>
        <w:t xml:space="preserve">3.  Županijsko državno odvjetništvo u Splitu, </w:t>
      </w:r>
      <w:proofErr w:type="spellStart"/>
      <w:r w:rsidRPr="00C80135">
        <w:rPr>
          <w:rFonts w:cs="Times New Roman" w:eastAsia="Times New Roman"/>
          <w:bCs/>
          <w:lang w:eastAsia="hr-HR"/>
        </w:rPr>
        <w:t>Građanskoupravni</w:t>
      </w:r>
      <w:proofErr w:type="spellEnd"/>
      <w:r w:rsidRPr="00C80135">
        <w:rPr>
          <w:rFonts w:cs="Times New Roman" w:eastAsia="Times New Roman"/>
          <w:bCs/>
          <w:lang w:eastAsia="hr-HR"/>
        </w:rPr>
        <w:t xml:space="preserve"> odjel, Split,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Cs/>
          <w:lang w:eastAsia="hr-HR"/>
        </w:rPr>
        <w:t>4.  Općinski sud u Splitu, Zemljišnoknjižni odjel Solin,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Cs/>
          <w:lang w:eastAsia="hr-HR"/>
        </w:rPr>
        <w:t>5.  e-Oglasna ploča Suda - rok do: 29. rujna 2017,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C80135">
        <w:rPr>
          <w:rFonts w:cs="Times New Roman" w:eastAsia="Times New Roman"/>
          <w:bCs/>
          <w:lang w:eastAsia="hr-HR"/>
        </w:rPr>
        <w:t>6.  Spis.</w:t>
      </w: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80135" w:rsidP="00C80135" w:rsidR="00C80135" w:rsidRPr="00C8013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C80135" w:rsidP="00C80135" w:rsidR="00AE649C" w:rsidRPr="00B76F3C">
      <w:pPr>
        <w:spacing w:after="0"/>
        <w:jc w:val="both"/>
      </w:pPr>
      <w:r w:rsidRPr="00C80135">
        <w:rPr>
          <w:rFonts w:cs="Times New Roman" w:eastAsia="Times New Roman"/>
          <w:bCs/>
          <w:lang w:eastAsia="hr-HR"/>
        </w:rPr>
        <w:t>Split, 04. rujna 2017.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0135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697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St-39/2008-79</izvorni_sadrzaj>
    <derivirana_varijabla naziv="DomainObject.Oznaka_1">St-39/2008-79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2008.</izvorni_sadrzaj>
    <derivirana_varijabla naziv="DomainObject.Predmet.DatumOsnivanja_1">7. listopada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St-39/2008</izvorni_sadrzaj>
    <derivirana_varijabla naziv="DomainObject.Predmet.OznakaBroj_1">St-39/2008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ELEKTRON 97, d.o.o. za projektiranje, montaža, proizvodnju i trgovinu elektrotehničkim i metalnim proizvodima "u stečaju"</izvorni_sadrzaj>
    <derivirana_varijabla naziv="DomainObject.Predmet.ProtustrankaFormated_1">  ELEKTRON 97, d.o.o. za projektiranje, montaža, proizvodnju i trgovinu elektrotehničkim i metalnim proizvodima "u stečaju"</derivirana_varijabla>
  </DomainObject.Predmet.ProtustrankaFormated>
  <DomainObject.Predmet.ProtustrankaFormatedOIB>
    <izvorni_sadrzaj>  ELEKTRON 97, d.o.o. za projektiranje, montaža, proizvodnju i trgovinu elektrotehničkim i metalnim proizvodima "u stečaju", OIB 46231404370</izvorni_sadrzaj>
    <derivirana_varijabla naziv="DomainObject.Predmet.ProtustrankaFormatedOIB_1">  ELEKTRON 97, d.o.o. za projektiranje, montaža, proizvodnju i trgovinu elektrotehničkim i metalnim proizvodima "u stečaju", OIB 46231404370</derivirana_varijabla>
  </DomainObject.Predmet.ProtustrankaFormatedOIB>
  <DomainObject.Predmet.ProtustrankaFormatedWithAdress>
    <izvorni_sadrzaj> ELEKTRON 97, d.o.o. za projektiranje, montaža, proizvodnju i trgovinu elektrotehničkim i metalnim proizvodima "u stečaju", Boktuljin Put/bb, 21000 Split</izvorni_sadrzaj>
    <derivirana_varijabla naziv="DomainObject.Predmet.ProtustrankaFormatedWithAdress_1"> ELEKTRON 97, d.o.o. za projektiranje, montaža, proizvodnju i trgovinu elektrotehničkim i metalnim proizvodima "u stečaju", Boktuljin Put/bb, 21000 Split</derivirana_varijabla>
  </DomainObject.Predmet.ProtustrankaFormatedWithAdress>
  <DomainObject.Predmet.ProtustrankaFormatedWithAdressOIB>
    <izvorni_sadrzaj> ELEKTRON 97, d.o.o. za projektiranje, montaža, proizvodnju i trgovinu elektrotehničkim i metalnim proizvodima "u stečaju", OIB 46231404370, Boktuljin Put/bb, 21000 Split</izvorni_sadrzaj>
    <derivirana_varijabla naziv="DomainObject.Predmet.ProtustrankaFormatedWithAdressOIB_1"> ELEKTRON 97, d.o.o. za projektiranje, montaža, proizvodnju i trgovinu elektrotehničkim i metalnim proizvodima "u stečaju", OIB 46231404370, Boktuljin Put/bb, 21000 Split</derivirana_varijabla>
  </DomainObject.Predmet.ProtustrankaFormatedWithAdressOIB>
  <DomainObject.Predmet.ProtustrankaWithAdress>
    <izvorni_sadrzaj>ELEKTRON 97, d.o.o. za projektiranje, montaža, proizvodnju i trgovinu elektrotehničkim i metalnim proizvodima "u stečaju" Boktuljin Put/bb, 21000 Split</izvorni_sadrzaj>
    <derivirana_varijabla naziv="DomainObject.Predmet.ProtustrankaWithAdress_1">ELEKTRON 97, d.o.o. za projektiranje, montaža, proizvodnju i trgovinu elektrotehničkim i metalnim proizvodima "u stečaju" Boktuljin Put/bb, 21000 Split</derivirana_varijabla>
  </DomainObject.Predmet.ProtustrankaWithAdress>
  <DomainObject.Predmet.ProtustrankaWith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WithAdressOIB_1">ELEKTRON 97, d.o.o. za projektiranje, montaža, proizvodnju i trgovinu elektrotehničkim i metalnim proizvodima "u stečaju", OIB 46231404370, Boktuljin Put/bb, 21000 Split</derivirana_varijabla>
  </DomainObject.Predmet.ProtustrankaWithAdressOIB>
  <DomainObject.Predmet.ProtustrankaNazivFormated>
    <izvorni_sadrzaj>ELEKTRON 97, d.o.o. za projektiranje, montaža, proizvodnju i trgovinu elektrotehničkim i metalnim proizvodima "u stečaju"</izvorni_sadrzaj>
    <derivirana_varijabla naziv="DomainObject.Predmet.ProtustrankaNazivFormated_1">ELEKTRON 97, d.o.o. za projektiranje, montaža, proizvodnju i trgovinu elektrotehničkim i metalnim proizvodima "u stečaju"</derivirana_varijabla>
  </DomainObject.Predmet.ProtustrankaNazivFormated>
  <DomainObject.Predmet.ProtustrankaNazivFormatedOIB>
    <izvorni_sadrzaj>ELEKTRON 97, d.o.o. za projektiranje, montaža, proizvodnju i trgovinu elektrotehničkim i metalnim proizvodima "u stečaju", OIB 46231404370</izvorni_sadrzaj>
    <derivirana_varijabla naziv="DomainObject.Predmet.ProtustrankaNazivFormatedOIB_1">ELEKTRON 97, d.o.o. za projektiranje, montaža, proizvodnju i trgovinu elektrotehničkim i metalnim proizvodima "u stečaju", OIB 46231404370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izvorni_sadrzaj>
    <derivirana_varijabla naziv="DomainObject.Predmet.StrankaFormated_1">  ŽDO-Građansko upravni odjel; HORFAM d.o.o. za proizvodnju, trgovinu, uvoz-izvoz; Ustanova za zapošljavanje, rad i profesionalnu rehabilitaciju osoba s invaliditetom DES; SPLIT TOURS dioničko društvo za turizam; BANKA SPLITSKO-DALMATINSKA, dioničko društvo u stečaju; BRODOMERKUR trgovina i usluge, dioničko društvo</derivirana_varijabla>
  </DomainObject.Predmet.StrankaFormated>
  <DomainObject.Predmet.StrankaFormatedOIB>
    <izvorni_sadrzaj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izvorni_sadrzaj>
    <derivirana_varijabla naziv="DomainObject.Predmet.StrankaFormatedOIB_1">  ŽDO-Građansko upravni odjel, OIB 70793241859; HORFAM d.o.o. za proizvodnju, trgovinu, uvoz-izvoz, OIB 70024126117; Ustanova za zapošljavanje, rad i profesionalnu rehabilitaciju osoba s invaliditetom DES, OIB 23754648622; SPLIT TOURS dioničko društvo za turizam, OIB 75401168655; BANKA SPLITSKO-DALMATINSKA, dioničko društvo u stečaju, OIB 25351138943; BRODOMERKUR trgovina i usluge, dioničko društvo, OIB 33956120458</derivirana_varijabla>
  </DomainObject.Predmet.StrankaFormatedOIB>
  <DomainObject.Predmet.StrankaFormatedWithAdress>
    <izvorni_sadrzaj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izvorni_sadrzaj>
    <derivirana_varijabla naziv="DomainObject.Predmet.StrankaFormatedWithAdress_1"> ŽDO-Građansko upravni odjel; HORFAM d.o.o. za proizvodnju, trgovinu, uvoz-izvoz, Ivana Lackovića 43, Velika Mlaka; Ustanova za zapošljavanje, rad i profesionalnu rehabilitaciju osoba s invaliditetom DES, 114. Brigade 14, 21000 Split; SPLIT TOURS dioničko društvo za turizam, 114. Brigade 10, Split; BANKA SPLITSKO-DALMATINSKA, dioničko društvo u stečaju, 114. brigade 9, 21000 Split; BRODOMERKUR trgovina i usluge, dioničko društvo, Poljička Cesta 35, 21000 Split</derivirana_varijabla>
  </DomainObject.Predmet.StrankaFormatedWithAdress>
  <DomainObject.Predmet.StrankaFormatedWithAdressOIB>
    <izvorni_sadrzaj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izvorni_sadrzaj>
    <derivirana_varijabla naziv="DomainObject.Predmet.StrankaFormatedWithAdressOIB_1"> ŽDO-Građansko upravni odjel, OIB 70793241859; HORFAM d.o.o. za proizvodnju, trgovinu, uvoz-izvoz, OIB 70024126117, Ivana Lackovića 43, Velika Mlaka; Ustanova za zapošljavanje, rad i profesionalnu rehabilitaciju osoba s invaliditetom DES, OIB 23754648622, 114. Brigade 14, 21000 Split; SPLIT TOURS dioničko društvo za turizam, OIB 75401168655, 114. Brigade 10, Split; BANKA SPLITSKO-DALMATINSKA, dioničko društvo u stečaju, OIB 25351138943, 114. brigade 9, 21000 Split; BRODOMERKUR trgovina i usluge, dioničko društvo, OIB 33956120458, Poljička Cesta 35, 21000 Split</derivirana_varijabla>
  </DomainObject.Predmet.StrankaFormatedWithAdressOIB>
  <DomainObject.Predmet.StrankaWithAdress>
    <izvorni_sadrzaj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izvorni_sadrzaj>
    <derivirana_varijabla naziv="DomainObject.Predmet.StrankaWithAdress_1">ŽDO-Građansko upravni odjel ,HORFAM d.o.o. za proizvodnju, trgovinu, uvoz-izvoz Ivana Lackovića 43,Velika Mlaka,Ustanova za zapošljavanje, rad i profesionalnu rehabilitaciju osoba s invaliditetom DES 114. Brigade 14,21000 Split,SPLIT TOURS dioničko društvo za turizam 114. Brigade 10,Split,BANKA SPLITSKO-DALMATINSKA, dioničko društvo u stečaju 114. brigade 9,21000 Split,BRODOMERKUR trgovina i usluge, dioničko društvo Poljička Cesta 35,21000 Split</derivirana_varijabla>
  </DomainObject.Predmet.StrankaWithAdress>
  <DomainObject.Predmet.StrankaWithAdressOIB>
    <izvorni_sadrzaj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izvorni_sadrzaj>
    <derivirana_varijabla naziv="DomainObject.Predmet.StrankaWithAdressOIB_1">ŽDO-Građansko upravni odjel, OIB 70793241859,HORFAM d.o.o. za proizvodnju, trgovinu, uvoz-izvoz, OIB 70024126117, Ivana Lackovića 43,Velika Mlaka,Ustanova za zapošljavanje, rad i profesionalnu rehabilitaciju osoba s invaliditetom DES, OIB 23754648622, 114. Brigade 14,21000 Split,SPLIT TOURS dioničko društvo za turizam, OIB 75401168655, 114. Brigade 10,Split,BANKA SPLITSKO-DALMATINSKA, dioničko društvo u stečaju, OIB 25351138943, 114. brigade 9,21000 Split,BRODOMERKUR trgovina i usluge, dioničko društvo, OIB 33956120458, Poljička Cesta 35,21000 Split</derivirana_varijabla>
  </DomainObject.Predmet.StrankaWithAdressOIB>
  <DomainObject.Predmet.StrankaNazivFormated>
    <izvorni_sadrzaj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izvorni_sadrzaj>
    <derivirana_varijabla naziv="DomainObject.Predmet.StrankaNazivFormated_1">ŽDO-Građansko upravni odjel,HORFAM d.o.o. za proizvodnju, trgovinu, uvoz-izvoz,Ustanova za zapošljavanje, rad i profesionalnu rehabilitaciju osoba s invaliditetom DES,SPLIT TOURS dioničko društvo za turizam,BANKA SPLITSKO-DALMATINSKA, dioničko društvo u stečaju,BRODOMERKUR trgovina i usluge, dioničko društvo</derivirana_varijabla>
  </DomainObject.Predmet.StrankaNazivFormated>
  <DomainObject.Predmet.StrankaNazivFormatedOIB>
    <izvorni_sadrzaj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izvorni_sadrzaj>
    <derivirana_varijabla naziv="DomainObject.Predmet.StrankaNazivFormatedOIB_1">ŽDO-Građansko upravni odjel, OIB 70793241859,HORFAM d.o.o. za proizvodnju, trgovinu, uvoz-izvoz, OIB 70024126117,Ustanova za zapošljavanje, rad i profesionalnu rehabilitaciju osoba s invaliditetom DES, OIB 23754648622,SPLIT TOURS dioničko društvo za turizam, OIB 75401168655,BANKA SPLITSKO-DALMATINSKA, dioničko društvo u stečaju, OIB 25351138943,BRODOMERKUR trgovina i usluge, dioničko društvo, OIB 33956120458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Formated>
  <DomainObject.Predmet.StrankaList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FormatedOIB>
  <DomainObject.Predmet.StrankaListFormatedWithAdress>
    <izvorni_sadrzaj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izvorni_sadrzaj>
    <derivirana_varijabla naziv="DomainObject.Predmet.StrankaListFormatedWithAdress_1">
      <item>ŽDO-Građansko upravni odjel</item>
      <item>HORFAM d.o.o. za proizvodnju, trgovinu, uvoz-izvoz, Ivana Lackovića 43, Velika Mlaka</item>
      <item>Ustanova za zapošljavanje, rad i profesionalnu rehabilitaciju osoba s invaliditetom DES, 114. Brigade 14, 21000 Split</item>
      <item>SPLIT TOURS dioničko društvo za turizam, 114. Brigade 10, Split</item>
      <item>BANKA SPLITSKO-DALMATINSKA, dioničko društvo u stečaju, 114. brigade 9, 21000 Split</item>
      <item>BRODOMERKUR trgovina i usluge, dioničko društvo, Poljička Cesta 35, 21000 Split</item>
    </derivirana_varijabla>
  </DomainObject.Predmet.StrankaListFormatedWithAdress>
  <DomainObject.Predmet.StrankaListFormatedWithAdressOIB>
    <izvorni_sadrzaj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izvorni_sadrzaj>
    <derivirana_varijabla naziv="DomainObject.Predmet.StrankaListFormatedWithAdressOIB_1">
      <item>ŽDO-Građansko upravni odjel, OIB 70793241859</item>
      <item>HORFAM d.o.o. za proizvodnju, trgovinu, uvoz-izvoz, OIB 70024126117, Ivana Lackovića 43, Velika Mlaka</item>
      <item>Ustanova za zapošljavanje, rad i profesionalnu rehabilitaciju osoba s invaliditetom DES, OIB 23754648622, 114. Brigade 14, 21000 Split</item>
      <item>SPLIT TOURS dioničko društvo za turizam, OIB 75401168655, 114. Brigade 10, Split</item>
      <item>BANKA SPLITSKO-DALMATINSKA, dioničko društvo u stečaju, OIB 25351138943, 114. brigade 9, 21000 Split</item>
      <item>BRODOMERKUR trgovina i usluge, dioničko društvo, OIB 33956120458, Poljička Cesta 35, 21000 Split</item>
    </derivirana_varijabla>
  </DomainObject.Predmet.StrankaListFormatedWithAdressOIB>
  <DomainObject.Predmet.StrankaListNazivFormated>
    <izvorni_sadrzaj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trankaListNazivFormated_1"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trankaListNazivFormated>
  <DomainObject.Predmet.StrankaListNazivFormatedOIB>
    <izvorni_sadrzaj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izvorni_sadrzaj>
    <derivirana_varijabla naziv="DomainObject.Predmet.StrankaListNazivFormatedOIB_1">
      <item>ŽDO-Građansko upravni odjel, OIB 70793241859</item>
      <item>HORFAM d.o.o. za proizvodnju, trgovinu, uvoz-izvoz, OIB 70024126117</item>
      <item>Ustanova za zapošljavanje, rad i profesionalnu rehabilitaciju osoba s invaliditetom DES, OIB 23754648622</item>
      <item>SPLIT TOURS dioničko društvo za turizam, OIB 75401168655</item>
      <item>BANKA SPLITSKO-DALMATINSKA, dioničko društvo u stečaju, OIB 25351138943</item>
      <item>BRODOMERKUR trgovina i usluge, dioničko društvo, OIB 33956120458</item>
    </derivirana_varijabla>
  </DomainObject.Predmet.StrankaListNazivFormatedOIB>
  <DomainObject.Predmet.ProtuStrankaListFormated>
    <izvorni_sadrzaj>
      <item>ELEKTRON 97, d.o.o. za projektiranje, montaža, proizvodnju i trgovinu elektrotehničkim i metalnim proizvodima "u stečaju"</item>
    </izvorni_sadrzaj>
    <derivirana_varijabla naziv="DomainObject.Predmet.ProtuStrankaListFormated_1">
      <item>ELEKTRON 97, d.o.o. za projektiranje, montaža, proizvodnju i trgovinu elektrotehničkim i metalnim proizvodima "u stečaju"</item>
    </derivirana_varijabla>
  </DomainObject.Predmet.ProtuStrankaListFormated>
  <DomainObject.Predmet.ProtuStrankaList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FormatedOIB_1">
      <item>ELEKTRON 97, d.o.o. za projektiranje, montaža, proizvodnju i trgovinu elektrotehničkim i metalnim proizvodima "u stečaju", OIB 46231404370</item>
    </derivirana_varijabla>
  </DomainObject.Predmet.ProtuStrankaListFormatedOIB>
  <DomainObject.Predmet.ProtuStrankaListFormatedWithAdress>
    <izvorni_sadrzaj>
      <item>ELEKTRON 97, d.o.o. za projektiranje, montaža, proizvodnju i trgovinu elektrotehničkim i metalnim proizvodima "u stečaju", Boktuljin Put/bb, 21000 Split</item>
    </izvorni_sadrzaj>
    <derivirana_varijabla naziv="DomainObject.Predmet.ProtuStrankaListFormatedWithAdress_1">
      <item>ELEKTRON 97, d.o.o. za projektiranje, montaža, proizvodnju i trgovinu elektrotehničkim i metalnim proizvodima "u stečaju", Boktuljin Put/bb, 21000 Split</item>
    </derivirana_varijabla>
  </DomainObject.Predmet.ProtuStrankaListFormatedWithAdress>
  <DomainObject.Predmet.ProtuStrankaListFormatedWithAdressOIB>
    <izvorni_sadrzaj>
      <item>ELEKTRON 97, d.o.o. za projektiranje, montaža, proizvodnju i trgovinu elektrotehničkim i metalnim proizvodima "u stečaju", OIB 46231404370, Boktuljin Put/bb, 21000 Split</item>
    </izvorni_sadrzaj>
    <derivirana_varijabla naziv="DomainObject.Predmet.ProtuStrankaListFormatedWithAdressOIB_1">
      <item>ELEKTRON 97, d.o.o. za projektiranje, montaža, proizvodnju i trgovinu elektrotehničkim i metalnim proizvodima "u stečaju", OIB 46231404370, Boktuljin Put/bb, 21000 Split</item>
    </derivirana_varijabla>
  </DomainObject.Predmet.ProtuStrankaListFormatedWithAdressOIB>
  <DomainObject.Predmet.ProtuStrankaListNazivFormated>
    <izvorni_sadrzaj>
      <item>ELEKTRON 97, d.o.o. za projektiranje, montaža, proizvodnju i trgovinu elektrotehničkim i metalnim proizvodima "u stečaju"</item>
    </izvorni_sadrzaj>
    <derivirana_varijabla naziv="DomainObject.Predmet.ProtuStrankaListNazivFormated_1">
      <item>ELEKTRON 97, d.o.o. za projektiranje, montaža, proizvodnju i trgovinu elektrotehničkim i metalnim proizvodima "u stečaju"</item>
    </derivirana_varijabla>
  </DomainObject.Predmet.ProtuStrankaListNazivFormated>
  <DomainObject.Predmet.ProtuStrankaListNazivFormatedOIB>
    <izvorni_sadrzaj>
      <item>ELEKTRON 97, d.o.o. za projektiranje, montaža, proizvodnju i trgovinu elektrotehničkim i metalnim proizvodima "u stečaju", OIB 46231404370</item>
    </izvorni_sadrzaj>
    <derivirana_varijabla naziv="DomainObject.Predmet.ProtuStrankaListNazivFormatedOIB_1">
      <item>ELEKTRON 97, d.o.o. za projektiranje, montaža, proizvodnju i trgovinu elektrotehničkim i metalnim proizvodima "u stečaju", OIB 46231404370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St-39/2008-79</izvorni_sadrzaj>
    <derivirana_varijabla naziv="DomainObject.PoslovniBrojDokumenta_1">St-39/2008-79</derivirana_varijabla>
  </DomainObject.PoslovniBrojDokumenta>
  <DomainObject.Predmet.StrankaIDrugi>
    <izvorni_sadrzaj>HORFAM d.o.o. za proizvodnju, trgovinu, uvoz-izvoz i dr.</izvorni_sadrzaj>
    <derivirana_varijabla naziv="DomainObject.Predmet.StrankaIDrugi_1">HORFAM d.o.o. za proizvodnju, trgovinu, uvoz-izvoz i dr.</derivirana_varijabla>
  </DomainObject.Predmet.StrankaIDrugi>
  <DomainObject.Predmet.ProtustrankaIDrugi>
    <izvorni_sadrzaj>ELEKTRON 97, d.o.o. za projektiranje, montaža, proizvodnju i trgovinu elektrotehničkim i metalnim proizvodima "u stečaju"</izvorni_sadrzaj>
    <derivirana_varijabla naziv="DomainObject.Predmet.ProtustrankaIDrugi_1">ELEKTRON 97, d.o.o. za projektiranje, montaža, proizvodnju i trgovinu elektrotehničkim i metalnim proizvodima "u stečaju"</derivirana_varijabla>
  </DomainObject.Predmet.ProtustrankaIDrugi>
  <DomainObject.Predmet.StrankaIDrugiAdressOIB>
    <izvorni_sadrzaj>HORFAM d.o.o. za proizvodnju, trgovinu, uvoz-izvoz, OIB 70024126117, Ivana Lackovića 43, Velika Mlaka i dr.</izvorni_sadrzaj>
    <derivirana_varijabla naziv="DomainObject.Predmet.StrankaIDrugiAdressOIB_1">HORFAM d.o.o. za proizvodnju, trgovinu, uvoz-izvoz, OIB 70024126117, Ivana Lackovića 43, Velika Mlaka i dr.</derivirana_varijabla>
  </DomainObject.Predmet.StrankaIDrugiAdressOIB>
  <DomainObject.Predmet.ProtustrankaIDrugiAdressOIB>
    <izvorni_sadrzaj>ELEKTRON 97, d.o.o. za projektiranje, montaža, proizvodnju i trgovinu elektrotehničkim i metalnim proizvodima "u stečaju", OIB 46231404370, Boktuljin Put/bb, 21000 Split</izvorni_sadrzaj>
    <derivirana_varijabla naziv="DomainObject.Predmet.ProtustrankaIDrugiAdressOIB_1">ELEKTRON 97, d.o.o. za projektiranje, montaža, proizvodnju i trgovinu elektrotehničkim i metalnim proizvodima "u stečaju", OIB 46231404370,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izvorni_sadrzaj>
    <derivirana_varijabla naziv="DomainObject.Predmet.SudioniciListNaziv_1">
      <item>ELEKTRON 97, d.o.o. za projektiranje, montaža, proizvodnju i trgovinu elektrotehničkim i metalnim proizvodima "u stečaju"</item>
      <item>ŽDO-Građansko upravni odjel</item>
      <item>HORFAM d.o.o. za proizvodnju, trgovinu, uvoz-izvoz</item>
      <item>Ustanova za zapošljavanje, rad i profesionalnu rehabilitaciju osoba s invaliditetom DES</item>
      <item>SPLIT TOURS dioničko društvo za turizam</item>
      <item>BANKA SPLITSKO-DALMATINSKA, dioničko društvo u stečaju</item>
      <item>BRODOMERKUR trgovina i usluge, dioničko društvo</item>
    </derivirana_varijabla>
  </DomainObject.Predmet.SudioniciListNaziv>
  <DomainObject.Predmet.SudioniciListAdressOIB>
    <izvorni_sadrzaj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izvorni_sadrzaj>
    <derivirana_varijabla naziv="DomainObject.Predmet.SudioniciListAdressOIB_1">
      <item>ELEKTRON 97, d.o.o. za projektiranje, montaža, proizvodnju i trgovinu elektrotehničkim i metalnim proizvodima "u stečaju", OIB 46231404370, Boktuljin Put/bb,21000 Split</item>
      <item>ŽDO-Građansko upravni odjel, OIB 70793241859</item>
      <item>HORFAM d.o.o. za proizvodnju, trgovinu, uvoz-izvoz, OIB 70024126117, Ivana Lackovića 43,Velika Mlaka</item>
      <item>Ustanova za zapošljavanje, rad i profesionalnu rehabilitaciju osoba s invaliditetom DES, OIB 23754648622, 114. Brigade 14,21000 Split</item>
      <item>SPLIT TOURS dioničko društvo za turizam, OIB 75401168655, 114. Brigade 10,Split</item>
      <item>BANKA SPLITSKO-DALMATINSKA, dioničko društvo u stečaju, OIB 25351138943, 114. brigade 9,21000 Split</item>
      <item>BRODOMERKUR trgovina i usluge, dioničko društvo, OIB 33956120458, Poljička Cesta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5FA18-873C-4C2A-A0AC-5BD04A8FC1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1187</properties:Words>
  <properties:Characters>6491</properties:Characters>
  <properties:Lines>184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2017-09-04T09:32:00Z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St-39/2008-79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