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6ef6" w14:paraId="7856ef6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</w:t>
      </w:r>
      <w:r w:rsidR="005916F2">
        <w:rPr>
          <w:color w:val="222222"/>
        </w:rPr>
        <w:t>764/2015-49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84012B" w:rsidP="0084012B" w:rsidR="0084012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 w:rsidR="005916F2">
        <w:t xml:space="preserve">u postupku nad Stečajnom masom  </w:t>
      </w:r>
      <w:r w:rsidR="005916F2">
        <w:rPr>
          <w:b/>
        </w:rPr>
        <w:t>SUVREMENOG UČILIŠTA U SLAVONSKOM BRODU - USTANOVE ZA OBRAZOVANJE ODRASLIH, Zagrebačka 165, Slavonski Brod, OIB: 47384858705</w:t>
      </w:r>
      <w:r w:rsidR="005916F2">
        <w:t>, koga zastupa upravitelj stečajne mase Šimi Bošnjaku</w:t>
      </w:r>
      <w:r>
        <w:rPr>
          <w:color w:val="222222"/>
        </w:rPr>
        <w:t xml:space="preserve">, </w:t>
      </w:r>
      <w:r w:rsidR="009030C1">
        <w:rPr>
          <w:color w:val="222222"/>
        </w:rPr>
        <w:t>6. veljače 2018</w:t>
      </w:r>
      <w:r>
        <w:rPr>
          <w:color w:val="222222"/>
        </w:rPr>
        <w:t>.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84012B" w:rsidR="0084012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84012B" w:rsidP="009030C1" w:rsidR="0084012B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5916F2">
        <w:rPr>
          <w:color w:val="222222"/>
        </w:rPr>
        <w:t xml:space="preserve">Ročište u predmetu </w:t>
      </w:r>
      <w:r w:rsidR="009030C1">
        <w:rPr>
          <w:color w:val="222222"/>
        </w:rPr>
        <w:t xml:space="preserve"> </w:t>
      </w:r>
      <w:r>
        <w:rPr>
          <w:color w:val="222222"/>
        </w:rPr>
        <w:t>zakazan</w:t>
      </w:r>
      <w:r w:rsidR="009030C1">
        <w:rPr>
          <w:color w:val="222222"/>
        </w:rPr>
        <w:t>o</w:t>
      </w:r>
      <w:r>
        <w:rPr>
          <w:color w:val="222222"/>
        </w:rPr>
        <w:t xml:space="preserve"> </w:t>
      </w:r>
      <w:r w:rsidR="009030C1">
        <w:rPr>
          <w:color w:val="222222"/>
        </w:rPr>
        <w:t xml:space="preserve">za </w:t>
      </w:r>
      <w:r>
        <w:rPr>
          <w:color w:val="222222"/>
        </w:rPr>
        <w:t xml:space="preserve">dan </w:t>
      </w:r>
      <w:r w:rsidR="009030C1">
        <w:rPr>
          <w:b/>
          <w:color w:val="222222"/>
        </w:rPr>
        <w:t>13. veljače</w:t>
      </w:r>
      <w:r w:rsidR="00436C44">
        <w:rPr>
          <w:b/>
          <w:color w:val="222222"/>
        </w:rPr>
        <w:t xml:space="preserve"> 201</w:t>
      </w:r>
      <w:r w:rsidR="009030C1">
        <w:rPr>
          <w:b/>
          <w:color w:val="222222"/>
        </w:rPr>
        <w:t>8</w:t>
      </w:r>
      <w:r w:rsidR="00436C44">
        <w:rPr>
          <w:b/>
          <w:color w:val="222222"/>
        </w:rPr>
        <w:t xml:space="preserve">. u </w:t>
      </w:r>
      <w:r w:rsidR="009030C1">
        <w:rPr>
          <w:b/>
          <w:color w:val="222222"/>
        </w:rPr>
        <w:t>1</w:t>
      </w:r>
      <w:r w:rsidR="005916F2">
        <w:rPr>
          <w:b/>
          <w:color w:val="222222"/>
        </w:rPr>
        <w:t>3</w:t>
      </w:r>
      <w:r w:rsidR="009030C1">
        <w:rPr>
          <w:b/>
          <w:color w:val="222222"/>
        </w:rPr>
        <w:t>,30</w:t>
      </w:r>
      <w:r w:rsidR="00436C44">
        <w:rPr>
          <w:b/>
          <w:color w:val="222222"/>
        </w:rPr>
        <w:t xml:space="preserve"> </w:t>
      </w:r>
      <w:r w:rsidR="009030C1">
        <w:rPr>
          <w:b/>
          <w:color w:val="222222"/>
        </w:rPr>
        <w:t>se odgađa za dan</w:t>
      </w:r>
    </w:p>
    <w:p w:rsidRDefault="009030C1" w:rsidP="009030C1" w:rsidR="009030C1" w:rsidRPr="009030C1">
      <w:pPr>
        <w:spacing w:beforeAutospacing="true" w:before="100"/>
        <w:jc w:val="center"/>
        <w:rPr>
          <w:color w:val="222222"/>
          <w:u w:val="single"/>
        </w:rPr>
      </w:pPr>
      <w:r w:rsidRPr="009030C1">
        <w:rPr>
          <w:b/>
          <w:color w:val="222222"/>
          <w:u w:val="single"/>
        </w:rPr>
        <w:t>2</w:t>
      </w:r>
      <w:r w:rsidR="005916F2">
        <w:rPr>
          <w:b/>
          <w:color w:val="222222"/>
          <w:u w:val="single"/>
        </w:rPr>
        <w:t>3. veljače 2018. u 12,00</w:t>
      </w:r>
      <w:r w:rsidRPr="009030C1">
        <w:rPr>
          <w:b/>
          <w:color w:val="222222"/>
          <w:u w:val="single"/>
        </w:rPr>
        <w:t>.</w:t>
      </w:r>
    </w:p>
    <w:p w:rsidRDefault="009030C1" w:rsidP="0084012B" w:rsidR="009030C1">
      <w:pPr>
        <w:spacing w:beforeAutospacing="true" w:before="100"/>
        <w:ind w:firstLine="708"/>
        <w:rPr>
          <w:color w:val="222222"/>
        </w:rPr>
      </w:pPr>
    </w:p>
    <w:p w:rsidRDefault="0084012B" w:rsidP="0084012B" w:rsidR="0084012B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9030C1">
        <w:rPr>
          <w:color w:val="222222"/>
        </w:rPr>
        <w:t>6.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436C44"/>
    <w:rsid w:val="005916F2"/>
    <w:rsid w:val="0084012B"/>
    <w:rsid w:val="009030C1"/>
    <w:rsid w:val="009602EF"/>
    <w:rsid w:val="00A45A46"/>
    <w:rsid w:val="00F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u</izvorni_sadrzaj>
    <derivirana_varijabla naziv="DomainObject.Predmet.PrimjedbaSuca_1">spis u</derivirana_varijabla>
  </DomainObject.Predmet.PrimjedbaSuc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  <item>Šimo Bošnjak-stečajni upravitelj</item>
    </izvorni_sadrzaj>
    <derivirana_varijabla naziv="DomainObject.Predmet.SudioniciListNaziv_1">
      <item>Suvremeno učilište u Slavonskom Brodu - ustanova za obrazovanje odraslih</item>
      <item>Financijska agencija</item>
      <item>Šimo Bošnjak-stečajni upravitelj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  <item>, OIB null</item>
    </izvorni_sadrzaj>
    <derivirana_varijabla naziv="DomainObject.Predmet.SudioniciListNazivOIB_1">
      <item>, OIB 47384858705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115</properties:Words>
  <properties:Characters>579</properties:Characters>
  <properties:Lines>23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2018-02-06T12:34:00Z</dcterms:created>
  <dc:creator>wsadmin</dc:creator>
  <cp:lastModifiedBy>wsadmin</cp:lastModifiedBy>
  <cp:lastPrinted>2018-02-06T12:28:00Z</cp:lastPrinted>
  <dcterms:modified xmlns:xsi="http://www.w3.org/2001/XMLSchema-instance" xsi:type="dcterms:W3CDTF">2018-02-06T12:36:00Z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