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41840" w14:paraId="b14184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860DD">
        <w:t>1</w:t>
      </w:r>
      <w:r w:rsidR="00C65595">
        <w:t>425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A42BD2">
        <w:t xml:space="preserve"> </w:t>
      </w:r>
      <w:r w:rsidR="00C65595">
        <w:t>EKO WORLD TRADE j.d.o.o. za trgovinu i</w:t>
      </w:r>
      <w:r w:rsidR="008933F2">
        <w:t xml:space="preserve"> usluge </w:t>
      </w:r>
      <w:r w:rsidR="00C23E94">
        <w:t xml:space="preserve">Zagreb, </w:t>
      </w:r>
      <w:r w:rsidR="00C65595">
        <w:t xml:space="preserve">Aleja </w:t>
      </w:r>
      <w:proofErr w:type="spellStart"/>
      <w:r w:rsidR="00C65595">
        <w:t>Hermanna</w:t>
      </w:r>
      <w:proofErr w:type="spellEnd"/>
      <w:r w:rsidR="00C65595">
        <w:t xml:space="preserve"> Bollea 21, OIB 80516023139, MBS 080895094</w:t>
      </w:r>
      <w:r w:rsidR="00C23E94">
        <w:t xml:space="preserve">, </w:t>
      </w:r>
      <w:r w:rsidR="00C63BA0">
        <w:t>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FE32EA">
        <w:t xml:space="preserve">6. lipnja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C65595">
        <w:t xml:space="preserve">EKO WORLD TRADE j.d.o.o. za trgovinu i usluge Zagreb, Aleja </w:t>
      </w:r>
      <w:proofErr w:type="spellStart"/>
      <w:r w:rsidR="00C65595">
        <w:t>Hermanna</w:t>
      </w:r>
      <w:proofErr w:type="spellEnd"/>
      <w:r w:rsidR="00C65595">
        <w:t xml:space="preserve"> Bollea 21, OIB 80516023139, MBS 080895094</w:t>
      </w:r>
      <w:r w:rsidR="00FD21E2">
        <w:t>,</w:t>
      </w:r>
      <w:r w:rsidR="00CA2F78">
        <w:t xml:space="preserve"> </w:t>
      </w:r>
      <w:r w:rsidR="00F94E9E">
        <w:t>i</w:t>
      </w:r>
      <w:r w:rsidR="00DA2E82">
        <w:t>znosi</w:t>
      </w:r>
      <w:r w:rsidR="001B2447">
        <w:t xml:space="preserve"> </w:t>
      </w:r>
      <w:r w:rsidR="00C65595">
        <w:t xml:space="preserve">2.456,52 </w:t>
      </w:r>
      <w:r w:rsidR="00693B28">
        <w:t xml:space="preserve">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C23E94">
        <w:t xml:space="preserve"> </w:t>
      </w:r>
      <w:r w:rsidR="00C65595">
        <w:t xml:space="preserve">Tin </w:t>
      </w:r>
      <w:proofErr w:type="spellStart"/>
      <w:r w:rsidR="00C65595">
        <w:t>Svoboda</w:t>
      </w:r>
      <w:proofErr w:type="spellEnd"/>
      <w:r w:rsidR="001B2447">
        <w:t xml:space="preserve"> iz Zagreba </w:t>
      </w:r>
      <w:r w:rsidR="003D1D93">
        <w:t>d</w:t>
      </w:r>
      <w:r w:rsidR="000A56FE">
        <w:t>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C65595">
        <w:t>425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EA4D1E">
        <w:t>6. lipnja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kal.</w:t>
      </w:r>
      <w:r w:rsidR="00904F73">
        <w:t xml:space="preserve"> </w:t>
      </w:r>
      <w:r w:rsidR="0097266D">
        <w:t xml:space="preserve"> 45 dana  </w:t>
      </w:r>
      <w:r w:rsidR="00E5542A">
        <w:t xml:space="preserve">  </w:t>
      </w:r>
      <w:r w:rsidR="00904F73">
        <w:t xml:space="preserve">    </w:t>
      </w:r>
      <w:r w:rsidR="006C3F3A">
        <w:t xml:space="preserve">   </w:t>
      </w: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2C3" w:rsidR="004C22C3">
      <w:r>
        <w:separator/>
      </w:r>
    </w:p>
  </w:endnote>
  <w:endnote w:id="0" w:type="continuationSeparator">
    <w:p w:rsidRDefault="004C22C3" w:rsidR="004C2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2C3" w:rsidR="004C22C3">
      <w:r>
        <w:separator/>
      </w:r>
    </w:p>
  </w:footnote>
  <w:footnote w:id="0" w:type="continuationSeparator">
    <w:p w:rsidRDefault="004C22C3" w:rsidR="004C22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22C3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A3964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39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39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9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9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9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A39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39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9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9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9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1425</izvorni_sadrzaj>
    <derivirana_varijabla naziv="DomainObject.Predmet.Broj_1">1425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St-1425/2016</izvorni_sadrzaj>
    <derivirana_varijabla naziv="DomainObject.Predmet.OznakaBroj_1">St-1425/2016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WORLD TRADE j.d.o.o.</izvorni_sadrzaj>
    <derivirana_varijabla naziv="DomainObject.Predmet.ProtustrankaFormated_1">  EKO WORLD TRADE j.d.o.o.</derivirana_varijabla>
  </DomainObject.Predmet.ProtustrankaFormated>
  <DomainObject.Predmet.ProtustrankaFormatedOIB>
    <izvorni_sadrzaj>  EKO WORLD TRADE j.d.o.o., OIB 80516023139</izvorni_sadrzaj>
    <derivirana_varijabla naziv="DomainObject.Predmet.ProtustrankaFormatedOIB_1">  EKO WORLD TRADE j.d.o.o., OIB 80516023139</derivirana_varijabla>
  </DomainObject.Predmet.ProtustrankaFormatedOIB>
  <DomainObject.Predmet.ProtustrankaFormatedWithAdress>
    <izvorni_sadrzaj> EKO WORLD TRADE j.d.o.o., Aleja Hermanna Bollea 21, 10000 Zagreb</izvorni_sadrzaj>
    <derivirana_varijabla naziv="DomainObject.Predmet.ProtustrankaFormatedWithAdress_1"> EKO WORLD TRADE j.d.o.o., Aleja Hermanna Bollea 21, 10000 Zagreb</derivirana_varijabla>
  </DomainObject.Predmet.ProtustrankaFormatedWithAdress>
  <DomainObject.Predmet.ProtustrankaFormatedWithAdressOIB>
    <izvorni_sadrzaj> EKO WORLD TRADE j.d.o.o., OIB 80516023139, Aleja Hermanna Bollea 21, 10000 Zagreb</izvorni_sadrzaj>
    <derivirana_varijabla naziv="DomainObject.Predmet.ProtustrankaFormatedWithAdressOIB_1"> EKO WORLD TRADE j.d.o.o., OIB 80516023139, Aleja Hermanna Bollea 21, 10000 Zagreb</derivirana_varijabla>
  </DomainObject.Predmet.ProtustrankaFormatedWithAdressOIB>
  <DomainObject.Predmet.ProtustrankaWithAdress>
    <izvorni_sadrzaj>EKO WORLD TRADE j.d.o.o. Aleja Hermanna Bollea 21, 10000 Zagreb</izvorni_sadrzaj>
    <derivirana_varijabla naziv="DomainObject.Predmet.ProtustrankaWithAdress_1">EKO WORLD TRADE j.d.o.o. Aleja Hermanna Bollea 21, 10000 Zagreb</derivirana_varijabla>
  </DomainObject.Predmet.ProtustrankaWithAdress>
  <DomainObject.Predmet.ProtustrankaWithAdressOIB>
    <izvorni_sadrzaj>EKO WORLD TRADE j.d.o.o., OIB 80516023139, Aleja Hermanna Bollea 21, 10000 Zagreb</izvorni_sadrzaj>
    <derivirana_varijabla naziv="DomainObject.Predmet.ProtustrankaWithAdressOIB_1">EKO WORLD TRADE j.d.o.o., OIB 80516023139, Aleja Hermanna Bollea 21, 10000 Zagreb</derivirana_varijabla>
  </DomainObject.Predmet.ProtustrankaWithAdressOIB>
  <DomainObject.Predmet.ProtustrankaNazivFormated>
    <izvorni_sadrzaj>EKO WORLD TRADE j.d.o.o.</izvorni_sadrzaj>
    <derivirana_varijabla naziv="DomainObject.Predmet.ProtustrankaNazivFormated_1">EKO WORLD TRADE j.d.o.o.</derivirana_varijabla>
  </DomainObject.Predmet.ProtustrankaNazivFormated>
  <DomainObject.Predmet.ProtustrankaNazivFormatedOIB>
    <izvorni_sadrzaj>EKO WORLD TRADE j.d.o.o., OIB 80516023139</izvorni_sadrzaj>
    <derivirana_varijabla naziv="DomainObject.Predmet.ProtustrankaNazivFormatedOIB_1">EKO WORLD TRADE j.d.o.o., OIB 80516023139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WORLD TRADE j.d.o.o.</item>
    </izvorni_sadrzaj>
    <derivirana_varijabla naziv="DomainObject.Predmet.ProtuStrankaListFormated_1">
      <item>EKO WORLD TRADE j.d.o.o.</item>
    </derivirana_varijabla>
  </DomainObject.Predmet.ProtuStrankaListFormated>
  <DomainObject.Predmet.ProtuStrankaListFormatedOIB>
    <izvorni_sadrzaj>
      <item>EKO WORLD TRADE j.d.o.o., OIB 80516023139</item>
    </izvorni_sadrzaj>
    <derivirana_varijabla naziv="DomainObject.Predmet.ProtuStrankaListFormatedOIB_1">
      <item>EKO WORLD TRADE j.d.o.o., OIB 80516023139</item>
    </derivirana_varijabla>
  </DomainObject.Predmet.ProtuStrankaListFormatedOIB>
  <DomainObject.Predmet.ProtuStrankaListFormatedWithAdress>
    <izvorni_sadrzaj>
      <item>EKO WORLD TRADE j.d.o.o., Aleja Hermanna Bollea 21, 10000 Zagreb</item>
    </izvorni_sadrzaj>
    <derivirana_varijabla naziv="DomainObject.Predmet.ProtuStrankaListFormatedWithAdress_1">
      <item>EKO WORLD TRADE j.d.o.o., Aleja Hermanna Bollea 21, 10000 Zagreb</item>
    </derivirana_varijabla>
  </DomainObject.Predmet.ProtuStrankaListFormatedWithAdress>
  <DomainObject.Predmet.ProtuStrankaListFormatedWithAdressOIB>
    <izvorni_sadrzaj>
      <item>EKO WORLD TRADE j.d.o.o., OIB 80516023139, Aleja Hermanna Bollea 21, 10000 Zagreb</item>
    </izvorni_sadrzaj>
    <derivirana_varijabla naziv="DomainObject.Predmet.ProtuStrankaListFormatedWithAdressOIB_1">
      <item>EKO WORLD TRADE j.d.o.o., OIB 80516023139, Aleja Hermanna Bollea 21, 10000 Zagreb</item>
    </derivirana_varijabla>
  </DomainObject.Predmet.ProtuStrankaListFormatedWithAdressOIB>
  <DomainObject.Predmet.ProtuStrankaListNazivFormated>
    <izvorni_sadrzaj>
      <item>EKO WORLD TRADE j.d.o.o.</item>
    </izvorni_sadrzaj>
    <derivirana_varijabla naziv="DomainObject.Predmet.ProtuStrankaListNazivFormated_1">
      <item>EKO WORLD TRADE j.d.o.o.</item>
    </derivirana_varijabla>
  </DomainObject.Predmet.ProtuStrankaListNazivFormated>
  <DomainObject.Predmet.ProtuStrankaListNazivFormatedOIB>
    <izvorni_sadrzaj>
      <item>EKO WORLD TRADE j.d.o.o., OIB 80516023139</item>
    </izvorni_sadrzaj>
    <derivirana_varijabla naziv="DomainObject.Predmet.ProtuStrankaListNazivFormatedOIB_1">
      <item>EKO WORLD TRADE j.d.o.o., OIB 80516023139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WORLD TRADE j.d.o.o.</izvorni_sadrzaj>
    <derivirana_varijabla naziv="DomainObject.Predmet.ProtustrankaIDrugi_1">EKO WORLD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WORLD TRADE j.d.o.o., OIB 80516023139, Aleja Hermanna Bollea 21, 10000 Zagreb</izvorni_sadrzaj>
    <derivirana_varijabla naziv="DomainObject.Predmet.ProtustrankaIDrugiAdressOIB_1">EKO WORLD TRADE j.d.o.o., OIB 80516023139, Aleja Hermanna Bollea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WORLD TRADE j.d.o.o.</item>
      <item>FINA Regionalni centar Zagreb</item>
    </izvorni_sadrzaj>
    <derivirana_varijabla naziv="DomainObject.Predmet.SudioniciListNaziv_1">
      <item>EKO WORLD TRADE j.d.o.o.</item>
      <item>FINA Regionalni centar Zagreb</item>
    </derivirana_varijabla>
  </DomainObject.Predmet.SudioniciListNaziv>
  <DomainObject.Predmet.SudioniciListAdressOIB>
    <izvorni_sadrzaj>
      <item>EKO WORLD TRADE j.d.o.o., OIB 80516023139, Aleja Hermanna Bollea 21,10000 Zagreb</item>
      <item>FINA Regionalni centar Zagreb, OIB 85821130368, Trg svibanjskih žrtava 1995. 1,10000 Zagreb</item>
    </izvorni_sadrzaj>
    <derivirana_varijabla naziv="DomainObject.Predmet.SudioniciListAdressOIB_1">
      <item>EKO WORLD TRADE j.d.o.o., OIB 80516023139, Aleja Hermanna Bollea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80516023139</item>
      <item>, OIB 85821130368</item>
    </izvorni_sadrzaj>
    <derivirana_varijabla naziv="DomainObject.Predmet.SudioniciListNazivOIB_1">
      <item>, OIB 80516023139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6E233E-7595-4F43-A017-A920ABC6D2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1888</properties:Characters>
  <properties:Lines>50</properties:Lines>
  <properties:Paragraphs>17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2016-06-06T11:47:00Z</cp:lastPrinted>
  <dcterms:modified xmlns:xsi="http://www.w3.org/2001/XMLSchema-instance" xsi:type="dcterms:W3CDTF">2016-06-06T11:48:00Z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