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c37a5" w14:paraId="b1c37a5" w:rsidRDefault="00DE2057" w:rsidR="00C24120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71755</wp:posOffset>
            </wp:positionH>
            <wp:positionV relativeFrom="paragraph">
              <wp:posOffset>-135890</wp:posOffset>
            </wp:positionV>
            <wp:extent cy="716280" cx="543560"/>
            <wp:effectExtent b="0" r="0" t="0" l="0"/>
            <wp:wrapSquare wrapText="right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F222A" w:rsidR="002F222A"/>
    <w:p w:rsidRDefault="00C24120" w:rsidR="00C24120"/>
    <w:p w:rsidRDefault="00C24120" w:rsidR="00C24120"/>
    <w:p w:rsidRDefault="00C24120" w:rsidR="00C24120"/>
    <w:p w:rsidRDefault="00453B7A" w:rsidR="00B44AD3" w:rsidRPr="00931551">
      <w:pPr>
        <w:rPr>
          <w:b/>
        </w:rPr>
      </w:pPr>
      <w:r w:rsidRPr="00931551">
        <w:rPr>
          <w:b/>
        </w:rPr>
        <w:t>REPUBLIKA HRVATSKA</w:t>
      </w:r>
    </w:p>
    <w:p w:rsidRDefault="00453B7A" w:rsidR="00453B7A" w:rsidRPr="00931551">
      <w:pPr>
        <w:rPr>
          <w:b/>
        </w:rPr>
      </w:pPr>
      <w:r w:rsidRPr="00931551">
        <w:rPr>
          <w:b/>
        </w:rPr>
        <w:t>TRGOVAČKI SUD U</w:t>
      </w:r>
      <w:r w:rsidR="00C43432" w:rsidRPr="00931551">
        <w:rPr>
          <w:b/>
        </w:rPr>
        <w:t xml:space="preserve"> OSIJEKU</w:t>
      </w:r>
    </w:p>
    <w:p w:rsidRDefault="00C43432" w:rsidP="001751D7" w:rsidR="00C43432" w:rsidRPr="00931551">
      <w:pPr>
        <w:rPr>
          <w:b/>
        </w:rPr>
      </w:pPr>
      <w:r w:rsidRPr="00931551">
        <w:rPr>
          <w:b/>
        </w:rPr>
        <w:t xml:space="preserve">STALNA SLUŽBA </w:t>
      </w:r>
      <w:r w:rsidR="001751D7">
        <w:rPr>
          <w:b/>
        </w:rPr>
        <w:t>U SLAVONSKOM BRODU</w:t>
      </w:r>
    </w:p>
    <w:p w:rsidRDefault="00C43432" w:rsidR="00C43432" w:rsidRPr="00931551">
      <w:pPr>
        <w:rPr>
          <w:b/>
        </w:rPr>
      </w:pPr>
      <w:r w:rsidRPr="00931551">
        <w:rPr>
          <w:b/>
        </w:rPr>
        <w:t>Trg pobjede 13</w:t>
      </w:r>
    </w:p>
    <w:p w:rsidRDefault="00C43432" w:rsidR="00453B7A" w:rsidRPr="00931551">
      <w:pPr>
        <w:rPr>
          <w:b/>
        </w:rPr>
      </w:pPr>
      <w:r w:rsidRPr="00931551">
        <w:rPr>
          <w:b/>
        </w:rPr>
        <w:t>35000 SLAVONSKI BROD</w:t>
      </w:r>
      <w:r w:rsidR="00453B7A" w:rsidRPr="00931551">
        <w:rPr>
          <w:b/>
        </w:rPr>
        <w:t xml:space="preserve">                                          </w:t>
      </w:r>
      <w:r w:rsidR="0067231C" w:rsidRPr="00931551">
        <w:rPr>
          <w:b/>
        </w:rPr>
        <w:t xml:space="preserve">   </w:t>
      </w:r>
      <w:r w:rsidR="00453B7A" w:rsidRPr="00931551">
        <w:rPr>
          <w:b/>
        </w:rPr>
        <w:t xml:space="preserve"> </w:t>
      </w:r>
      <w:r w:rsidR="00EB7469">
        <w:rPr>
          <w:b/>
        </w:rPr>
        <w:t xml:space="preserve">         </w:t>
      </w:r>
      <w:r w:rsidR="00453B7A" w:rsidRPr="00931551">
        <w:rPr>
          <w:b/>
        </w:rPr>
        <w:t xml:space="preserve"> BROJ: </w:t>
      </w:r>
      <w:r w:rsidRPr="00931551">
        <w:rPr>
          <w:b/>
        </w:rPr>
        <w:t>2/</w:t>
      </w:r>
      <w:r w:rsidR="00813818">
        <w:rPr>
          <w:b/>
        </w:rPr>
        <w:t>St</w:t>
      </w:r>
      <w:r w:rsidR="00453B7A" w:rsidRPr="00931551">
        <w:rPr>
          <w:b/>
        </w:rPr>
        <w:t>-</w:t>
      </w:r>
      <w:r w:rsidR="001751D7">
        <w:rPr>
          <w:b/>
        </w:rPr>
        <w:t>2065</w:t>
      </w:r>
      <w:r w:rsidR="00572249" w:rsidRPr="00931551">
        <w:rPr>
          <w:b/>
        </w:rPr>
        <w:t>/201</w:t>
      </w:r>
      <w:r w:rsidR="00E166CE">
        <w:rPr>
          <w:b/>
        </w:rPr>
        <w:t>6</w:t>
      </w:r>
      <w:r w:rsidR="00572249" w:rsidRPr="00931551">
        <w:rPr>
          <w:b/>
        </w:rPr>
        <w:t>-</w:t>
      </w:r>
      <w:r w:rsidR="00A21C8E" w:rsidRPr="00931551">
        <w:rPr>
          <w:b/>
        </w:rPr>
        <w:t>2</w:t>
      </w:r>
    </w:p>
    <w:p w:rsidRDefault="00C43432" w:rsidR="00C43432" w:rsidRPr="00931551">
      <w:pPr>
        <w:rPr>
          <w:b/>
        </w:rPr>
      </w:pPr>
    </w:p>
    <w:p w:rsidRDefault="00453B7A" w:rsidP="00436883" w:rsidR="00436883" w:rsidRPr="00931551">
      <w:pPr>
        <w:rPr>
          <w:b/>
        </w:rPr>
      </w:pPr>
      <w:r w:rsidRPr="00931551">
        <w:rPr>
          <w:b/>
        </w:rPr>
        <w:t xml:space="preserve">                                                 </w:t>
      </w:r>
      <w:r w:rsidR="00AC25AB" w:rsidRPr="00931551">
        <w:rPr>
          <w:b/>
        </w:rPr>
        <w:t xml:space="preserve">                                                 </w:t>
      </w:r>
      <w:r w:rsidR="001E7A3D" w:rsidRPr="00931551">
        <w:rPr>
          <w:b/>
        </w:rPr>
        <w:t xml:space="preserve">    </w:t>
      </w:r>
    </w:p>
    <w:p w:rsidRDefault="00436883" w:rsidP="00436883" w:rsidR="00436883" w:rsidRPr="00931551">
      <w:pPr>
        <w:rPr>
          <w:b/>
        </w:rPr>
      </w:pPr>
    </w:p>
    <w:p w:rsidRDefault="00436883" w:rsidP="00436883" w:rsidR="00436883">
      <w:r w:rsidRPr="00931551">
        <w:rPr>
          <w:b/>
        </w:rPr>
        <w:tab/>
      </w:r>
      <w:r w:rsidRPr="00931551">
        <w:rPr>
          <w:b/>
        </w:rPr>
        <w:tab/>
        <w:t>TRGOVAČKI SUD U OSIJEKU, STALNA SLUŽBA</w:t>
      </w:r>
      <w:r w:rsidR="00194050">
        <w:rPr>
          <w:b/>
        </w:rPr>
        <w:t xml:space="preserve"> </w:t>
      </w:r>
      <w:r w:rsidR="001751D7">
        <w:rPr>
          <w:b/>
        </w:rPr>
        <w:t xml:space="preserve">U SLAVONSKOM BRODU </w:t>
      </w:r>
      <w:r w:rsidRPr="00931551">
        <w:rPr>
          <w:b/>
        </w:rPr>
        <w:t>-</w:t>
      </w:r>
      <w:r>
        <w:t xml:space="preserve"> po  sucu Davorinu Pavičić, u </w:t>
      </w:r>
      <w:r w:rsidR="00003EE3">
        <w:t>stečajnom predmetu p</w:t>
      </w:r>
      <w:r w:rsidR="00572249">
        <w:t>o</w:t>
      </w:r>
      <w:r w:rsidR="00003EE3">
        <w:t xml:space="preserve">vodom zahtjeva </w:t>
      </w:r>
      <w:r w:rsidR="00003EE3" w:rsidRPr="00931551">
        <w:rPr>
          <w:b/>
        </w:rPr>
        <w:t xml:space="preserve">Financijske agencije Regionalni centar Osijek, </w:t>
      </w:r>
      <w:r w:rsidR="00892597">
        <w:rPr>
          <w:b/>
        </w:rPr>
        <w:t xml:space="preserve">Podružnica </w:t>
      </w:r>
      <w:r w:rsidR="00B44E6A">
        <w:rPr>
          <w:b/>
        </w:rPr>
        <w:t>Slavonski Brod</w:t>
      </w:r>
      <w:r w:rsidR="00003EE3">
        <w:t>, za pokret</w:t>
      </w:r>
      <w:r w:rsidR="00931551">
        <w:t>anje skrać</w:t>
      </w:r>
      <w:r w:rsidR="00043BEB">
        <w:t>enog postupka nad dužnikom</w:t>
      </w:r>
      <w:r w:rsidR="00892597">
        <w:t xml:space="preserve"> </w:t>
      </w:r>
      <w:r w:rsidR="001751D7">
        <w:rPr>
          <w:b/>
        </w:rPr>
        <w:t>KPS TECH CENTAR j.d.o.o. za informatičke usluge i trgovinu,</w:t>
      </w:r>
      <w:r w:rsidR="002B4490">
        <w:rPr>
          <w:b/>
        </w:rPr>
        <w:t xml:space="preserve"> O</w:t>
      </w:r>
      <w:r w:rsidR="007E3AEA">
        <w:rPr>
          <w:b/>
        </w:rPr>
        <w:t>IB:</w:t>
      </w:r>
      <w:r w:rsidR="00B44E6A">
        <w:rPr>
          <w:b/>
        </w:rPr>
        <w:t xml:space="preserve"> </w:t>
      </w:r>
      <w:r w:rsidR="001751D7">
        <w:rPr>
          <w:b/>
        </w:rPr>
        <w:t>62597190248</w:t>
      </w:r>
      <w:r w:rsidR="00854D53">
        <w:rPr>
          <w:b/>
        </w:rPr>
        <w:t xml:space="preserve">, </w:t>
      </w:r>
      <w:r w:rsidR="00535188">
        <w:rPr>
          <w:b/>
        </w:rPr>
        <w:t>sa sjedištem u</w:t>
      </w:r>
      <w:r w:rsidR="00E310B1">
        <w:rPr>
          <w:b/>
        </w:rPr>
        <w:t xml:space="preserve"> </w:t>
      </w:r>
      <w:r w:rsidR="001751D7">
        <w:rPr>
          <w:b/>
        </w:rPr>
        <w:t>Šetalište braće Radić 23</w:t>
      </w:r>
      <w:r w:rsidR="002D033C">
        <w:rPr>
          <w:b/>
        </w:rPr>
        <w:t>,</w:t>
      </w:r>
      <w:r w:rsidR="001751D7">
        <w:rPr>
          <w:b/>
        </w:rPr>
        <w:t xml:space="preserve"> 35000 Slavonski Brod,</w:t>
      </w:r>
      <w:r w:rsidR="00E166CE">
        <w:rPr>
          <w:b/>
        </w:rPr>
        <w:t xml:space="preserve"> </w:t>
      </w:r>
      <w:r w:rsidR="00003EE3">
        <w:t xml:space="preserve">temeljem članka 430. Stečajnog zakona („Narodne novine „ 71/15), </w:t>
      </w:r>
      <w:r>
        <w:t xml:space="preserve"> dana </w:t>
      </w:r>
      <w:r w:rsidR="001751D7">
        <w:t>07</w:t>
      </w:r>
      <w:r w:rsidR="00A21C8E">
        <w:t xml:space="preserve">. </w:t>
      </w:r>
      <w:r w:rsidR="001751D7">
        <w:t>srpnja</w:t>
      </w:r>
      <w:r w:rsidR="00572249">
        <w:t xml:space="preserve"> </w:t>
      </w:r>
      <w:r w:rsidR="002C04CF">
        <w:t>2016</w:t>
      </w:r>
      <w:r>
        <w:t>.g.</w:t>
      </w:r>
      <w:r w:rsidR="00854D53">
        <w:t xml:space="preserve"> , </w:t>
      </w:r>
      <w:r w:rsidR="00003EE3">
        <w:t>objavljuje slijedeći</w:t>
      </w:r>
    </w:p>
    <w:p w:rsidRDefault="00854D53" w:rsidP="00436883" w:rsidR="00854D53"/>
    <w:p w:rsidRDefault="00436883" w:rsidP="00436883" w:rsidR="00436883">
      <w:r>
        <w:t xml:space="preserve">                                               </w:t>
      </w:r>
      <w:r w:rsidR="00003EE3">
        <w:t xml:space="preserve">            </w:t>
      </w:r>
      <w:r>
        <w:t xml:space="preserve">  O G L A </w:t>
      </w:r>
      <w:r w:rsidR="00003EE3">
        <w:t>S</w:t>
      </w:r>
    </w:p>
    <w:p w:rsidRDefault="00436883" w:rsidP="00436883" w:rsidR="00436883"/>
    <w:p w:rsidRDefault="00436883" w:rsidP="00436883" w:rsidR="00003EE3">
      <w:r>
        <w:tab/>
        <w:t>I</w:t>
      </w:r>
      <w:r>
        <w:tab/>
      </w:r>
      <w:r w:rsidR="00003EE3">
        <w:t>Utvrđuje se da ukupni iznos evidentiranog duga dužnika</w:t>
      </w:r>
      <w:r w:rsidR="00BA182F">
        <w:t xml:space="preserve"> </w:t>
      </w:r>
      <w:r w:rsidR="001751D7">
        <w:rPr>
          <w:b/>
        </w:rPr>
        <w:t>KPS TECH CENTAR j.d.o.o. za informatičke usluge i trgovinu, OIB: 62597190248, sa sjedištem u Šetalište braće Radić 23, 35000 Slavonski Brod</w:t>
      </w:r>
      <w:r w:rsidR="00BA182F">
        <w:rPr>
          <w:b/>
        </w:rPr>
        <w:t>,</w:t>
      </w:r>
      <w:r w:rsidR="00E74652">
        <w:t xml:space="preserve"> </w:t>
      </w:r>
      <w:r w:rsidR="00003EE3">
        <w:t>iznosi</w:t>
      </w:r>
      <w:r w:rsidR="00DA09D8">
        <w:t xml:space="preserve"> </w:t>
      </w:r>
      <w:r w:rsidR="001751D7">
        <w:rPr>
          <w:b/>
        </w:rPr>
        <w:t>7.807,42</w:t>
      </w:r>
      <w:r w:rsidR="00E74652">
        <w:rPr>
          <w:b/>
        </w:rPr>
        <w:t xml:space="preserve"> </w:t>
      </w:r>
      <w:r w:rsidR="009210E3">
        <w:rPr>
          <w:b/>
        </w:rPr>
        <w:t>k</w:t>
      </w:r>
      <w:r w:rsidR="00003EE3" w:rsidRPr="00B42EFB">
        <w:rPr>
          <w:b/>
        </w:rPr>
        <w:t>n.</w:t>
      </w:r>
    </w:p>
    <w:p w:rsidRDefault="009210E3" w:rsidP="00BA182F" w:rsidR="00003EE3" w:rsidRPr="00DB20F3">
      <w:pPr>
        <w:ind w:firstLine="708"/>
        <w:rPr>
          <w:b/>
        </w:rPr>
      </w:pPr>
      <w:r>
        <w:t>II</w:t>
      </w:r>
      <w:r>
        <w:tab/>
        <w:t xml:space="preserve">Poziva se </w:t>
      </w:r>
      <w:proofErr w:type="spellStart"/>
      <w:r w:rsidR="001751D7">
        <w:rPr>
          <w:b/>
        </w:rPr>
        <w:t>Kevin</w:t>
      </w:r>
      <w:proofErr w:type="spellEnd"/>
      <w:r w:rsidR="001751D7">
        <w:rPr>
          <w:b/>
        </w:rPr>
        <w:t xml:space="preserve"> Radošević</w:t>
      </w:r>
      <w:r w:rsidR="00004308">
        <w:rPr>
          <w:b/>
        </w:rPr>
        <w:t xml:space="preserve">, OIB </w:t>
      </w:r>
      <w:r w:rsidR="001751D7">
        <w:rPr>
          <w:b/>
        </w:rPr>
        <w:t>04472310676</w:t>
      </w:r>
      <w:r w:rsidR="00892597">
        <w:rPr>
          <w:b/>
        </w:rPr>
        <w:t xml:space="preserve">, </w:t>
      </w:r>
      <w:r w:rsidR="001751D7">
        <w:rPr>
          <w:b/>
        </w:rPr>
        <w:t>Slavonski Brod</w:t>
      </w:r>
      <w:r w:rsidR="00BA182F">
        <w:rPr>
          <w:b/>
        </w:rPr>
        <w:t xml:space="preserve">, </w:t>
      </w:r>
      <w:r w:rsidR="001751D7">
        <w:rPr>
          <w:b/>
        </w:rPr>
        <w:t>Šetalište braće Radića 23</w:t>
      </w:r>
      <w:r w:rsidR="00BA182F">
        <w:rPr>
          <w:b/>
        </w:rPr>
        <w:t>,</w:t>
      </w:r>
      <w:r w:rsidR="00B47DED">
        <w:rPr>
          <w:b/>
        </w:rPr>
        <w:t xml:space="preserve"> </w:t>
      </w:r>
      <w:r w:rsidR="00003EE3">
        <w:t>da u roku od 15 dana od dana objave ovog oglasa na e-oglasnoj ploči suda podnese ovom sudu, pozivom na gornji broj spisa, javnobilježnički ovjerovljeni prokazni popis imovine i obveza dužnika na propisanom obrascu.</w:t>
      </w:r>
    </w:p>
    <w:p w:rsidRDefault="00003EE3" w:rsidP="00003EE3" w:rsidR="00A04686">
      <w:pPr>
        <w:ind w:firstLine="708"/>
      </w:pPr>
      <w:r>
        <w:t>III</w:t>
      </w:r>
      <w:r>
        <w:tab/>
        <w:t>Pozivaju se vjerovnici dužnika da najkasnije</w:t>
      </w:r>
      <w:r w:rsidR="00436883">
        <w:t xml:space="preserve"> u roku od 45 dana od dana objave ovog </w:t>
      </w:r>
      <w:r>
        <w:t>oglasa na e- oglasnoj ploči suda predlože otvaranje stečajnog postupka nad dužnikom te da uplate predujam u iznosu od 10.000,00 kn za pokriće troškova toga postupka na žiro račun IBAN: HR31 2390 001</w:t>
      </w:r>
      <w:r w:rsidR="003775B6">
        <w:t>1</w:t>
      </w:r>
      <w:r>
        <w:t xml:space="preserve"> 3000 0020 0 s pozivom na broj HR05 27</w:t>
      </w:r>
      <w:r w:rsidR="00B446A5">
        <w:t>1</w:t>
      </w:r>
      <w:r>
        <w:t xml:space="preserve">- </w:t>
      </w:r>
      <w:r w:rsidR="001751D7" w:rsidRPr="001751D7">
        <w:rPr>
          <w:b/>
        </w:rPr>
        <w:t>2065</w:t>
      </w:r>
      <w:r w:rsidR="00E166CE" w:rsidRPr="001751D7">
        <w:rPr>
          <w:b/>
        </w:rPr>
        <w:t>-</w:t>
      </w:r>
      <w:r w:rsidR="005E0434" w:rsidRPr="001751D7">
        <w:rPr>
          <w:b/>
        </w:rPr>
        <w:t>201</w:t>
      </w:r>
      <w:r w:rsidR="00E166CE" w:rsidRPr="001751D7">
        <w:rPr>
          <w:b/>
        </w:rPr>
        <w:t>6</w:t>
      </w:r>
      <w:r>
        <w:t>, (</w:t>
      </w:r>
      <w:r w:rsidR="00572249">
        <w:t>članak</w:t>
      </w:r>
      <w:r>
        <w:t xml:space="preserve"> 430. Stečajnog zakona u vezi s člankom 132. Stečajnog zakona Narodne novine broj 71/15</w:t>
      </w:r>
      <w:r w:rsidR="00A04686">
        <w:t>).</w:t>
      </w:r>
    </w:p>
    <w:p w:rsidRDefault="00A04686" w:rsidP="00003EE3" w:rsidR="00A04686">
      <w:pPr>
        <w:ind w:firstLine="708"/>
      </w:pPr>
      <w:r>
        <w:t>IV</w:t>
      </w:r>
      <w:r>
        <w:tab/>
        <w:t>Ako osobe iz točke II, ovlaštene za zastupanje dužnika po zakonu, u roku od 15 dana od dana objave ovog oglasa na e-oglasnoj ploči suda ne podnesu prokazni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članka 286. do 292. Stečajnog zakona, na odgovarajući način.</w:t>
      </w:r>
      <w:r w:rsidR="00436883">
        <w:t xml:space="preserve"> </w:t>
      </w:r>
    </w:p>
    <w:p w:rsidRDefault="00BB3982" w:rsidP="00003EE3" w:rsidR="00BB3982">
      <w:pPr>
        <w:ind w:firstLine="708"/>
      </w:pPr>
    </w:p>
    <w:p w:rsidRDefault="00A04686" w:rsidP="00003EE3" w:rsidR="00A04686">
      <w:pPr>
        <w:ind w:firstLine="708"/>
      </w:pPr>
      <w:r>
        <w:tab/>
        <w:t xml:space="preserve">U Slavonskom Brodu, </w:t>
      </w:r>
      <w:r w:rsidR="00DA09D8">
        <w:t>0</w:t>
      </w:r>
      <w:r w:rsidR="001751D7">
        <w:t>7</w:t>
      </w:r>
      <w:r w:rsidR="00572249">
        <w:t xml:space="preserve">. </w:t>
      </w:r>
      <w:r w:rsidR="001751D7">
        <w:t>srpnja</w:t>
      </w:r>
      <w:r w:rsidR="00572249">
        <w:t xml:space="preserve"> </w:t>
      </w:r>
      <w:r w:rsidR="002C04CF">
        <w:t>2016</w:t>
      </w:r>
      <w:r>
        <w:t>.g.</w:t>
      </w:r>
    </w:p>
    <w:p w:rsidRDefault="00436883" w:rsidP="00A04686" w:rsidR="005E0434">
      <w:pPr>
        <w:ind w:firstLine="708"/>
      </w:pPr>
      <w:r>
        <w:t xml:space="preserve"> </w:t>
      </w:r>
      <w:r w:rsidR="00A04686">
        <w:t xml:space="preserve">                                                                                         S u d a c: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  <w:r>
        <w:t xml:space="preserve">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5E0434" w:rsidP="00A04686" w:rsidR="005E0434">
      <w:pPr>
        <w:ind w:firstLine="708"/>
      </w:pPr>
    </w:p>
    <w:p w:rsidRDefault="00A04686" w:rsidP="00A04686" w:rsidR="005E0434">
      <w:pPr>
        <w:ind w:firstLine="708"/>
      </w:pPr>
      <w:r>
        <w:lastRenderedPageBreak/>
        <w:t xml:space="preserve"> 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</w:p>
    <w:p w:rsidRDefault="00A04686" w:rsidP="00A04686" w:rsidR="00A04686">
      <w:pPr>
        <w:ind w:firstLine="708"/>
      </w:pPr>
      <w:r>
        <w:t xml:space="preserve">                                                                                  </w:t>
      </w:r>
    </w:p>
    <w:p w:rsidRDefault="00A04686" w:rsidP="00A04686" w:rsidR="00A04686">
      <w:pPr>
        <w:ind w:firstLine="708"/>
      </w:pPr>
      <w:r>
        <w:t>DNA</w:t>
      </w:r>
    </w:p>
    <w:p w:rsidRDefault="00A04686" w:rsidP="00A04686" w:rsidR="00A04686">
      <w:pPr>
        <w:numPr>
          <w:ilvl w:val="0"/>
          <w:numId w:val="6"/>
        </w:numPr>
      </w:pPr>
      <w:r>
        <w:t>e-oglasna ploča</w:t>
      </w:r>
    </w:p>
    <w:p w:rsidRDefault="00A04686" w:rsidP="00DE2BD8" w:rsidR="00A04686">
      <w:pPr>
        <w:ind w:left="708"/>
      </w:pPr>
    </w:p>
    <w:p w:rsidRDefault="00A04686" w:rsidP="00A04686" w:rsidR="00A04686">
      <w:pPr>
        <w:numPr>
          <w:ilvl w:val="0"/>
          <w:numId w:val="6"/>
        </w:numPr>
      </w:pPr>
      <w:r>
        <w:t>kal.</w:t>
      </w:r>
      <w:r w:rsidR="00DE2BD8">
        <w:t>45 dana</w:t>
      </w:r>
    </w:p>
    <w:p w:rsidRDefault="00F45F8B" w:rsidP="00F45F8B" w:rsidR="00F45F8B"/>
    <w:p w:rsidRDefault="00695012" w:rsidP="00F45F8B" w:rsidR="00F45F8B">
      <w:r>
        <w:t>0</w:t>
      </w:r>
      <w:r w:rsidR="001751D7">
        <w:t>7</w:t>
      </w:r>
      <w:r w:rsidR="007D2D70">
        <w:t>.0</w:t>
      </w:r>
      <w:r w:rsidR="001751D7">
        <w:t>7</w:t>
      </w:r>
      <w:r w:rsidR="007D2D70">
        <w:t>.2016</w:t>
      </w:r>
      <w:r w:rsidR="00F45F8B">
        <w:t>.                S u d a c:</w:t>
      </w:r>
    </w:p>
    <w:sectPr w:rsidSect="00295846" w:rsidR="00F45F8B">
      <w:pgSz w:h="16838" w:w="11906"/>
      <w:pgMar w:gutter="0" w:footer="720" w:header="720" w:left="1417" w:bottom="1417" w:right="1417" w:top="1418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F7119"/>
    <w:multiLevelType w:val="hybridMultilevel"/>
    <w:tmpl w:val="4F2E19C8"/>
    <w:lvl w:tplc="D1F40F1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C056E23"/>
    <w:multiLevelType w:val="hybridMultilevel"/>
    <w:tmpl w:val="35E2A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75E5C96"/>
    <w:multiLevelType w:val="hybridMultilevel"/>
    <w:tmpl w:val="CEBEFD52"/>
    <w:lvl w:tplc="C3308AB6" w:ilvl="0">
      <w:start w:val="1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3B7A"/>
    <w:rsid w:val="00003EE3"/>
    <w:rsid w:val="00004308"/>
    <w:rsid w:val="00015AF1"/>
    <w:rsid w:val="000232E0"/>
    <w:rsid w:val="000300EF"/>
    <w:rsid w:val="00043BEB"/>
    <w:rsid w:val="00067970"/>
    <w:rsid w:val="000815AB"/>
    <w:rsid w:val="000E0E1B"/>
    <w:rsid w:val="00136F27"/>
    <w:rsid w:val="0014791F"/>
    <w:rsid w:val="00154716"/>
    <w:rsid w:val="00166398"/>
    <w:rsid w:val="001751D7"/>
    <w:rsid w:val="0019113A"/>
    <w:rsid w:val="00194050"/>
    <w:rsid w:val="00197FF9"/>
    <w:rsid w:val="001B4768"/>
    <w:rsid w:val="001D632D"/>
    <w:rsid w:val="001E09D9"/>
    <w:rsid w:val="001E69C8"/>
    <w:rsid w:val="001E7A3D"/>
    <w:rsid w:val="00234B94"/>
    <w:rsid w:val="00295846"/>
    <w:rsid w:val="002A0858"/>
    <w:rsid w:val="002B179D"/>
    <w:rsid w:val="002B4490"/>
    <w:rsid w:val="002B6AC5"/>
    <w:rsid w:val="002C04CF"/>
    <w:rsid w:val="002C1DE7"/>
    <w:rsid w:val="002D033C"/>
    <w:rsid w:val="002E4DB1"/>
    <w:rsid w:val="002F222A"/>
    <w:rsid w:val="00332688"/>
    <w:rsid w:val="00365BDF"/>
    <w:rsid w:val="00377336"/>
    <w:rsid w:val="003775B6"/>
    <w:rsid w:val="00386605"/>
    <w:rsid w:val="003A1C5A"/>
    <w:rsid w:val="003C334C"/>
    <w:rsid w:val="003F2806"/>
    <w:rsid w:val="00401693"/>
    <w:rsid w:val="00436883"/>
    <w:rsid w:val="00453940"/>
    <w:rsid w:val="00453B7A"/>
    <w:rsid w:val="0045443F"/>
    <w:rsid w:val="00466BCC"/>
    <w:rsid w:val="0047223C"/>
    <w:rsid w:val="004A6FD4"/>
    <w:rsid w:val="004D0F4F"/>
    <w:rsid w:val="00510CF7"/>
    <w:rsid w:val="00535188"/>
    <w:rsid w:val="0056444F"/>
    <w:rsid w:val="00572249"/>
    <w:rsid w:val="005C0D29"/>
    <w:rsid w:val="005D5E23"/>
    <w:rsid w:val="005E0434"/>
    <w:rsid w:val="005F2070"/>
    <w:rsid w:val="00610B64"/>
    <w:rsid w:val="006157D1"/>
    <w:rsid w:val="00642C4C"/>
    <w:rsid w:val="0067231C"/>
    <w:rsid w:val="00695012"/>
    <w:rsid w:val="006A6BB5"/>
    <w:rsid w:val="007125D6"/>
    <w:rsid w:val="00714395"/>
    <w:rsid w:val="007D2D70"/>
    <w:rsid w:val="007E3AEA"/>
    <w:rsid w:val="007F55F5"/>
    <w:rsid w:val="00813818"/>
    <w:rsid w:val="00837A2F"/>
    <w:rsid w:val="00854D53"/>
    <w:rsid w:val="00875E69"/>
    <w:rsid w:val="00881E82"/>
    <w:rsid w:val="0088583E"/>
    <w:rsid w:val="00892597"/>
    <w:rsid w:val="0089497D"/>
    <w:rsid w:val="008A1D89"/>
    <w:rsid w:val="008B2C14"/>
    <w:rsid w:val="0090265B"/>
    <w:rsid w:val="009103F5"/>
    <w:rsid w:val="009111CD"/>
    <w:rsid w:val="00916116"/>
    <w:rsid w:val="00917D99"/>
    <w:rsid w:val="009210E3"/>
    <w:rsid w:val="00931551"/>
    <w:rsid w:val="00946742"/>
    <w:rsid w:val="00954A13"/>
    <w:rsid w:val="0096741D"/>
    <w:rsid w:val="00995AD2"/>
    <w:rsid w:val="009B23F7"/>
    <w:rsid w:val="009D3538"/>
    <w:rsid w:val="009E1E91"/>
    <w:rsid w:val="009E2720"/>
    <w:rsid w:val="00A04686"/>
    <w:rsid w:val="00A21C8E"/>
    <w:rsid w:val="00A94115"/>
    <w:rsid w:val="00A94C15"/>
    <w:rsid w:val="00A975BC"/>
    <w:rsid w:val="00AB3B86"/>
    <w:rsid w:val="00AC25AB"/>
    <w:rsid w:val="00AD1B2D"/>
    <w:rsid w:val="00B056AC"/>
    <w:rsid w:val="00B06A7A"/>
    <w:rsid w:val="00B42EFB"/>
    <w:rsid w:val="00B442D1"/>
    <w:rsid w:val="00B446A5"/>
    <w:rsid w:val="00B44AD3"/>
    <w:rsid w:val="00B44E6A"/>
    <w:rsid w:val="00B47DED"/>
    <w:rsid w:val="00B62BC1"/>
    <w:rsid w:val="00B95C10"/>
    <w:rsid w:val="00B976DA"/>
    <w:rsid w:val="00BA182F"/>
    <w:rsid w:val="00BB3982"/>
    <w:rsid w:val="00BE7EBA"/>
    <w:rsid w:val="00C24120"/>
    <w:rsid w:val="00C25BEC"/>
    <w:rsid w:val="00C43432"/>
    <w:rsid w:val="00C76AD4"/>
    <w:rsid w:val="00C9432D"/>
    <w:rsid w:val="00CC420C"/>
    <w:rsid w:val="00CE1EC5"/>
    <w:rsid w:val="00D07BB8"/>
    <w:rsid w:val="00D1392C"/>
    <w:rsid w:val="00D22852"/>
    <w:rsid w:val="00D422F5"/>
    <w:rsid w:val="00D665F7"/>
    <w:rsid w:val="00DA09D8"/>
    <w:rsid w:val="00DB05CA"/>
    <w:rsid w:val="00DB20F3"/>
    <w:rsid w:val="00DB4A69"/>
    <w:rsid w:val="00DE2057"/>
    <w:rsid w:val="00DE2BD8"/>
    <w:rsid w:val="00DF41EB"/>
    <w:rsid w:val="00DF59BB"/>
    <w:rsid w:val="00E12CD9"/>
    <w:rsid w:val="00E166CE"/>
    <w:rsid w:val="00E310B1"/>
    <w:rsid w:val="00E4201C"/>
    <w:rsid w:val="00E74652"/>
    <w:rsid w:val="00EB7469"/>
    <w:rsid w:val="00EC575B"/>
    <w:rsid w:val="00ED42F5"/>
    <w:rsid w:val="00EF0E5E"/>
    <w:rsid w:val="00F45332"/>
    <w:rsid w:val="00F45F8B"/>
    <w:rsid w:val="00F639FB"/>
    <w:rsid w:val="00FA59CD"/>
    <w:rsid w:val="00FA7743"/>
    <w:rsid w:val="00FC1C90"/>
    <w:rsid w:val="00FE4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6D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EF0E5E"/>
    <w:pPr>
      <w:ind w:left="720"/>
      <w:contextualSpacing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4D0F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F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F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F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F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6D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EF0E5E"/>
    <w:pPr>
      <w:ind w:left="720"/>
      <w:contextualSpacing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4D0F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F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F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F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F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2065</izvorni_sadrzaj>
    <derivirana_varijabla naziv="DomainObject.Predmet.Broj_1">2065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7807.42</izvorni_sadrzaj>
    <derivirana_varijabla naziv="DomainObject.Predmet.InicijalnaVrijednost_1">7807.42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St-2065/2016</izvorni_sadrzaj>
    <derivirana_varijabla naziv="DomainObject.Predmet.OznakaBroj_1">St-2065/2016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</izvorni_sadrzaj>
    <derivirana_varijabla naziv="DomainObject.Predmet.PrimjedbaSuca_1">čl. 429 st.1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KPS TECH CENTAR j.d.o.o. za informatičke usluge i trgovinu</izvorni_sadrzaj>
    <derivirana_varijabla naziv="DomainObject.Predmet.ProtustrankaFormated_1">  KPS TECH CENTAR j.d.o.o. za informatičke usluge i trgovinu</derivirana_varijabla>
  </DomainObject.Predmet.ProtustrankaFormated>
  <DomainObject.Predmet.ProtustrankaFormatedOIB>
    <izvorni_sadrzaj>  KPS TECH CENTAR j.d.o.o. za informatičke usluge i trgovinu, OIB 62597190248</izvorni_sadrzaj>
    <derivirana_varijabla naziv="DomainObject.Predmet.ProtustrankaFormatedOIB_1">  KPS TECH CENTAR j.d.o.o. za informatičke usluge i trgovinu, OIB 62597190248</derivirana_varijabla>
  </DomainObject.Predmet.ProtustrankaFormatedOIB>
  <DomainObject.Predmet.ProtustrankaFormatedWithAdress>
    <izvorni_sadrzaj> KPS TECH CENTAR j.d.o.o. za informatičke usluge i trgovinu, Šetalište braće Radić 23, 35000 Slavonski Brod</izvorni_sadrzaj>
    <derivirana_varijabla naziv="DomainObject.Predmet.ProtustrankaFormatedWithAdress_1"> KPS TECH CENTAR j.d.o.o. za informatičke usluge i trgovinu, Šetalište braće Radić 23, 35000 Slavonski Brod</derivirana_varijabla>
  </DomainObject.Predmet.ProtustrankaFormatedWithAdress>
  <DomainObject.Predmet.ProtustrankaFormatedWithAdressOIB>
    <izvorni_sadrzaj> KPS TECH CENTAR j.d.o.o. za informatičke usluge i trgovinu, OIB 62597190248, Šetalište braće Radić 23, 35000 Slavonski Brod</izvorni_sadrzaj>
    <derivirana_varijabla naziv="DomainObject.Predmet.ProtustrankaFormatedWithAdressOIB_1"> KPS TECH CENTAR j.d.o.o. za informatičke usluge i trgovinu, OIB 62597190248, Šetalište braće Radić 23, 35000 Slavonski Brod</derivirana_varijabla>
  </DomainObject.Predmet.ProtustrankaFormatedWithAdressOIB>
  <DomainObject.Predmet.ProtustrankaWithAdress>
    <izvorni_sadrzaj>KPS TECH CENTAR j.d.o.o. za informatičke usluge i trgovinu Šetalište braće Radić 23, 35000 Slavonski Brod</izvorni_sadrzaj>
    <derivirana_varijabla naziv="DomainObject.Predmet.ProtustrankaWithAdress_1">KPS TECH CENTAR j.d.o.o. za informatičke usluge i trgovinu Šetalište braće Radić 23, 35000 Slavonski Brod</derivirana_varijabla>
  </DomainObject.Predmet.ProtustrankaWithAdress>
  <DomainObject.Predmet.ProtustrankaWithAdressOIB>
    <izvorni_sadrzaj>KPS TECH CENTAR j.d.o.o. za informatičke usluge i trgovinu, OIB 62597190248, Šetalište braće Radić 23, 35000 Slavonski Brod</izvorni_sadrzaj>
    <derivirana_varijabla naziv="DomainObject.Predmet.ProtustrankaWithAdressOIB_1">KPS TECH CENTAR j.d.o.o. za informatičke usluge i trgovinu, OIB 62597190248, Šetalište braće Radić 23, 35000 Slavonski Brod</derivirana_varijabla>
  </DomainObject.Predmet.ProtustrankaWithAdressOIB>
  <DomainObject.Predmet.ProtustrankaNazivFormated>
    <izvorni_sadrzaj>KPS TECH CENTAR j.d.o.o. za informatičke usluge i trgovinu</izvorni_sadrzaj>
    <derivirana_varijabla naziv="DomainObject.Predmet.ProtustrankaNazivFormated_1">KPS TECH CENTAR j.d.o.o. za informatičke usluge i trgovinu</derivirana_varijabla>
  </DomainObject.Predmet.ProtustrankaNazivFormated>
  <DomainObject.Predmet.ProtustrankaNazivFormatedOIB>
    <izvorni_sadrzaj>KPS TECH CENTAR j.d.o.o. za informatičke usluge i trgovinu, OIB 62597190248</izvorni_sadrzaj>
    <derivirana_varijabla naziv="DomainObject.Predmet.ProtustrankaNazivFormatedOIB_1">KPS TECH CENTAR j.d.o.o. za informatičke usluge i trgovinu, OIB 62597190248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KPS TECH CENTAR j.d.o.o. za informatičke usluge i trgovinu</item>
    </izvorni_sadrzaj>
    <derivirana_varijabla naziv="DomainObject.Predmet.ProtuStrankaListFormated_1">
      <item>KPS TECH CENTAR j.d.o.o. za informatičke usluge i trgovinu</item>
    </derivirana_varijabla>
  </DomainObject.Predmet.ProtuStrankaListFormated>
  <DomainObject.Predmet.ProtuStrankaListFormatedOIB>
    <izvorni_sadrzaj>
      <item>KPS TECH CENTAR j.d.o.o. za informatičke usluge i trgovinu, OIB 62597190248</item>
    </izvorni_sadrzaj>
    <derivirana_varijabla naziv="DomainObject.Predmet.ProtuStrankaListFormatedOIB_1">
      <item>KPS TECH CENTAR j.d.o.o. za informatičke usluge i trgovinu, OIB 62597190248</item>
    </derivirana_varijabla>
  </DomainObject.Predmet.ProtuStrankaListFormatedOIB>
  <DomainObject.Predmet.ProtuStrankaListFormatedWithAdress>
    <izvorni_sadrzaj>
      <item>KPS TECH CENTAR j.d.o.o. za informatičke usluge i trgovinu, Šetalište braće Radić 23, 35000 Slavonski Brod</item>
    </izvorni_sadrzaj>
    <derivirana_varijabla naziv="DomainObject.Predmet.ProtuStrankaListFormatedWithAdress_1">
      <item>KPS TECH CENTAR j.d.o.o. za informatičke usluge i trgovinu, Šetalište braće Radić 23, 35000 Slavonski Brod</item>
    </derivirana_varijabla>
  </DomainObject.Predmet.ProtuStrankaListFormatedWithAdress>
  <DomainObject.Predmet.ProtuStrankaListFormatedWithAdressOIB>
    <izvorni_sadrzaj>
      <item>KPS TECH CENTAR j.d.o.o. za informatičke usluge i trgovinu, OIB 62597190248, Šetalište braće Radić 23, 35000 Slavonski Brod</item>
    </izvorni_sadrzaj>
    <derivirana_varijabla naziv="DomainObject.Predmet.ProtuStrankaListFormatedWithAdressOIB_1">
      <item>KPS TECH CENTAR j.d.o.o. za informatičke usluge i trgovinu, OIB 62597190248, Šetalište braće Radić 23, 35000 Slavonski Brod</item>
    </derivirana_varijabla>
  </DomainObject.Predmet.ProtuStrankaListFormatedWithAdressOIB>
  <DomainObject.Predmet.ProtuStrankaListNazivFormated>
    <izvorni_sadrzaj>
      <item>KPS TECH CENTAR j.d.o.o. za informatičke usluge i trgovinu</item>
    </izvorni_sadrzaj>
    <derivirana_varijabla naziv="DomainObject.Predmet.ProtuStrankaListNazivFormated_1">
      <item>KPS TECH CENTAR j.d.o.o. za informatičke usluge i trgovinu</item>
    </derivirana_varijabla>
  </DomainObject.Predmet.ProtuStrankaListNazivFormated>
  <DomainObject.Predmet.ProtuStrankaListNazivFormatedOIB>
    <izvorni_sadrzaj>
      <item>KPS TECH CENTAR j.d.o.o. za informatičke usluge i trgovinu, OIB 62597190248</item>
    </izvorni_sadrzaj>
    <derivirana_varijabla naziv="DomainObject.Predmet.ProtuStrankaListNazivFormatedOIB_1">
      <item>KPS TECH CENTAR j.d.o.o. za informatičke usluge i trgovinu, OIB 62597190248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KPS TECH CENTAR j.d.o.o. za informatičke usluge i trgovinu</izvorni_sadrzaj>
    <derivirana_varijabla naziv="DomainObject.Predmet.ProtustrankaIDrugi_1">KPS TECH CENTAR j.d.o.o. za informatičke usluge i trgovinu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KPS TECH CENTAR j.d.o.o. za informatičke usluge i trgovinu, OIB 62597190248, Šetalište braće Radić 23, 35000 Slavonski Brod</izvorni_sadrzaj>
    <derivirana_varijabla naziv="DomainObject.Predmet.ProtustrankaIDrugiAdressOIB_1">KPS TECH CENTAR j.d.o.o. za informatičke usluge i trgovinu, OIB 62597190248, Šetalište braće Radić 23,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KPS TECH CENTAR j.d.o.o. za informatičke usluge i trgovinu</item>
    </izvorni_sadrzaj>
    <derivirana_varijabla naziv="DomainObject.Predmet.SudioniciListNaziv_1">
      <item>FINANCIJSKA AGENCIJA RC OSIJEK</item>
      <item>KPS TECH CENTAR j.d.o.o. za informatičke usluge i trgovinu</item>
    </derivirana_varijabla>
  </DomainObject.Predmet.SudioniciListNaziv>
  <DomainObject.Predmet.SudioniciListAdressOIB>
    <izvorni_sadrzaj>
      <item>FINANCIJSKA AGENCIJA RC OSIJEK, OIB 85821130368, P.Krešimira IV 20,35000 Slavonski Brod</item>
      <item>KPS TECH CENTAR j.d.o.o. za informatičke usluge i trgovinu, OIB 62597190248, Šetalište braće Radić 23,35000 Slavonski Brod</item>
    </izvorni_sadrzaj>
    <derivirana_varijabla naziv="DomainObject.Predmet.SudioniciListAdressOIB_1">
      <item>FINANCIJSKA AGENCIJA RC OSIJEK, OIB 85821130368, P.Krešimira IV 20,35000 Slavonski Brod</item>
      <item>KPS TECH CENTAR j.d.o.o. za informatičke usluge i trgovinu, OIB 62597190248, Šetalište braće Radić 23,35000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62597190248</item>
    </izvorni_sadrzaj>
    <derivirana_varijabla naziv="DomainObject.Predmet.SudioniciListNazivOIB_1">
      <item>, OIB 85821130368</item>
      <item>, OIB 62597190248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393</properties:Words>
  <properties:Characters>2061</properties:Characters>
  <properties:Lines>60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2016-07-07T12:38:00Z</dcterms:created>
  <dc:creator>Korisnik</dc:creator>
  <cp:lastModifiedBy>wsadmin</cp:lastModifiedBy>
  <cp:lastPrinted>2016-07-07T12:33:00Z</cp:lastPrinted>
  <dcterms:modified xmlns:xsi="http://www.w3.org/2001/XMLSchema-instance" xsi:type="dcterms:W3CDTF">2016-07-07T12:39:00Z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