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0c67" w14:paraId="04a0c67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AE195B">
        <w:t>2670</w:t>
      </w:r>
      <w:r w:rsidR="00F70253">
        <w:t>/</w:t>
      </w:r>
      <w:r w:rsidR="00AE195B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AE195B">
        <w:t>2670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AE195B">
        <w:t>EL EJIDO d.o.o. za građevinarstvo, OIB 52859727346, Krapinske Toplice, Vinogradski put 13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AE195B">
        <w:t>1.119,83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513D4"/>
    <w:rsid w:val="000B6498"/>
    <w:rsid w:val="000E3190"/>
    <w:rsid w:val="000F1D38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AE195B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D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D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2670</izvorni_sadrzaj>
    <derivirana_varijabla naziv="DomainObject.Predmet.Broj_1">2670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St-2670/2015</izvorni_sadrzaj>
    <derivirana_varijabla naziv="DomainObject.Predmet.OznakaBroj_1">St-2670/2015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EJIDO d.o.o. zastupanog po punomoćniku ŽELJKO PLEČKO</izvorni_sadrzaj>
    <derivirana_varijabla naziv="DomainObject.Predmet.ProtustrankaFormated_1">  EL EJIDO d.o.o. zastupanog po punomoćniku ŽELJKO PLEČKO</derivirana_varijabla>
  </DomainObject.Predmet.ProtustrankaFormated>
  <DomainObject.Predmet.ProtustrankaFormatedOIB>
    <izvorni_sadrzaj>  EL EJIDO d.o.o., OIB 52859727346 zastupanog po punomoćniku ŽELJKO PLEČKO</izvorni_sadrzaj>
    <derivirana_varijabla naziv="DomainObject.Predmet.ProtustrankaFormatedOIB_1">  EL EJIDO d.o.o., OIB 52859727346 zastupanog po punomoćniku ŽELJKO PLEČKO</derivirana_varijabla>
  </DomainObject.Predmet.ProtustrankaFormatedOIB>
  <DomainObject.Predmet.ProtustrankaFormatedWithAdress>
    <izvorni_sadrzaj> EL EJIDO d.o.o., Vinogradski put 13, 49217 Krapinske Toplice zastupanog po punomoćniku ŽELJKO PLEČKO</izvorni_sadrzaj>
    <derivirana_varijabla naziv="DomainObject.Predmet.ProtustrankaFormatedWithAdress_1"> EL EJIDO d.o.o., Vinogradski put 13, 49217 Krapinske Toplice zastupanog po punomoćniku ŽELJKO PLEČKO</derivirana_varijabla>
  </DomainObject.Predmet.ProtustrankaFormatedWithAdress>
  <DomainObject.Predmet.ProtustrankaFormatedWithAdressOIB>
    <izvorni_sadrzaj> EL EJIDO d.o.o., OIB 52859727346, Vinogradski put 13, 49217 Krapinske Toplice zastupanog po punomoćniku ŽELJKO PLEČKO</izvorni_sadrzaj>
    <derivirana_varijabla naziv="DomainObject.Predmet.ProtustrankaFormatedWithAdressOIB_1"> EL EJIDO d.o.o., OIB 52859727346, Vinogradski put 13, 49217 Krapinske Toplice zastupanog po punomoćniku ŽELJKO PLEČKO</derivirana_varijabla>
  </DomainObject.Predmet.ProtustrankaFormatedWithAdressOIB>
  <DomainObject.Predmet.ProtustrankaWithAdress>
    <izvorni_sadrzaj>EL EJIDO d.o.o. Vinogradski put 13, 49217 Krapinske Toplice</izvorni_sadrzaj>
    <derivirana_varijabla naziv="DomainObject.Predmet.ProtustrankaWithAdress_1">EL EJIDO d.o.o. Vinogradski put 13, 49217 Krapinske Toplice</derivirana_varijabla>
  </DomainObject.Predmet.ProtustrankaWithAdress>
  <DomainObject.Predmet.ProtustrankaWithAdressOIB>
    <izvorni_sadrzaj>EL EJIDO d.o.o., OIB 52859727346, Vinogradski put 13, 49217 Krapinske Toplice</izvorni_sadrzaj>
    <derivirana_varijabla naziv="DomainObject.Predmet.ProtustrankaWithAdressOIB_1">EL EJIDO d.o.o., OIB 52859727346, Vinogradski put 13, 49217 Krapinske Toplice</derivirana_varijabla>
  </DomainObject.Predmet.ProtustrankaWithAdressOIB>
  <DomainObject.Predmet.ProtustrankaNazivFormated>
    <izvorni_sadrzaj>EL EJIDO d.o.o.</izvorni_sadrzaj>
    <derivirana_varijabla naziv="DomainObject.Predmet.ProtustrankaNazivFormated_1">EL EJIDO d.o.o.</derivirana_varijabla>
  </DomainObject.Predmet.ProtustrankaNazivFormated>
  <DomainObject.Predmet.ProtustrankaNazivFormatedOIB>
    <izvorni_sadrzaj>EL EJIDO d.o.o., OIB 52859727346</izvorni_sadrzaj>
    <derivirana_varijabla naziv="DomainObject.Predmet.ProtustrankaNazivFormatedOIB_1">EL EJIDO d.o.o., OIB 52859727346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EJIDO d.o.o. zastupanog po punomoćniku ŽELJKO PLEČKO</item>
    </izvorni_sadrzaj>
    <derivirana_varijabla naziv="DomainObject.Predmet.ProtuStrankaListFormated_1">
      <item>EL EJIDO d.o.o. zastupanog po punomoćniku ŽELJKO PLEČKO</item>
    </derivirana_varijabla>
  </DomainObject.Predmet.ProtuStrankaListFormated>
  <DomainObject.Predmet.ProtuStrankaListFormatedOIB>
    <izvorni_sadrzaj>
      <item>EL EJIDO d.o.o., OIB 52859727346 zastupanog po punomoćniku ŽELJKO PLEČKO</item>
    </izvorni_sadrzaj>
    <derivirana_varijabla naziv="DomainObject.Predmet.ProtuStrankaListFormatedOIB_1">
      <item>EL EJIDO d.o.o., OIB 52859727346 zastupanog po punomoćniku ŽELJKO PLEČKO</item>
    </derivirana_varijabla>
  </DomainObject.Predmet.ProtuStrankaListFormatedOIB>
  <DomainObject.Predmet.ProtuStrankaListFormatedWithAdress>
    <izvorni_sadrzaj>
      <item>EL EJIDO d.o.o., Vinogradski put 13, 49217 Krapinske Toplice zastupanog po punomoćniku ŽELJKO PLEČKO</item>
    </izvorni_sadrzaj>
    <derivirana_varijabla naziv="DomainObject.Predmet.ProtuStrankaListFormatedWithAdress_1">
      <item>EL EJIDO d.o.o., Vinogradski put 13, 49217 Krapinske Toplice zastupanog po punomoćniku ŽELJKO PLEČKO</item>
    </derivirana_varijabla>
  </DomainObject.Predmet.ProtuStrankaListFormatedWithAdress>
  <DomainObject.Predmet.ProtuStrankaListFormatedWithAdressOIB>
    <izvorni_sadrzaj>
      <item>EL EJIDO d.o.o., OIB 52859727346, Vinogradski put 13, 49217 Krapinske Toplice zastupanog po punomoćniku ŽELJKO PLEČKO</item>
    </izvorni_sadrzaj>
    <derivirana_varijabla naziv="DomainObject.Predmet.ProtuStrankaListFormatedWithAdressOIB_1">
      <item>EL EJIDO d.o.o., OIB 52859727346, Vinogradski put 13, 49217 Krapinske Toplice zastupanog po punomoćniku ŽELJKO PLEČKO</item>
    </derivirana_varijabla>
  </DomainObject.Predmet.ProtuStrankaListFormatedWithAdressOIB>
  <DomainObject.Predmet.ProtuStrankaListNazivFormated>
    <izvorni_sadrzaj>
      <item>EL EJIDO d.o.o.</item>
    </izvorni_sadrzaj>
    <derivirana_varijabla naziv="DomainObject.Predmet.ProtuStrankaListNazivFormated_1">
      <item>EL EJIDO d.o.o.</item>
    </derivirana_varijabla>
  </DomainObject.Predmet.ProtuStrankaListNazivFormated>
  <DomainObject.Predmet.ProtuStrankaListNazivFormatedOIB>
    <izvorni_sadrzaj>
      <item>EL EJIDO d.o.o., OIB 52859727346</item>
    </izvorni_sadrzaj>
    <derivirana_varijabla naziv="DomainObject.Predmet.ProtuStrankaListNazivFormatedOIB_1">
      <item>EL EJIDO d.o.o., OIB 52859727346</item>
    </derivirana_varijabla>
  </DomainObject.Predmet.ProtuStrankaListNazivFormatedOIB>
  <DomainObject.Predmet.OstaliListFormated>
    <izvorni_sadrzaj>
      <item>ŽELJKO PLEČKO punomoćnik sudionika u postupku EL EJIDO d.o.o.</item>
    </izvorni_sadrzaj>
    <derivirana_varijabla naziv="DomainObject.Predmet.OstaliListFormated_1">
      <item>ŽELJKO PLEČKO punomoćnik sudionika u postupku EL EJIDO d.o.o.</item>
    </derivirana_varijabla>
  </DomainObject.Predmet.OstaliListFormated>
  <DomainObject.Predmet.OstaliListFormatedOIB>
    <izvorni_sadrzaj>
      <item>ŽELJKO PLEČKO, OIB 84599819709 punomoćnik sudionika u postupku EL EJIDO d.o.o.</item>
    </izvorni_sadrzaj>
    <derivirana_varijabla naziv="DomainObject.Predmet.OstaliListFormatedOIB_1">
      <item>ŽELJKO PLEČKO, OIB 84599819709 punomoćnik sudionika u postupku EL EJIDO d.o.o.</item>
    </derivirana_varijabla>
  </DomainObject.Predmet.OstaliListFormatedOIB>
  <DomainObject.Predmet.OstaliListFormatedWithAdress>
    <izvorni_sadrzaj>
      <item>ŽELJKO PLEČKO, Vinogradski put 13, 49217 Krapinske Toplice punomoćnik sudionika u postupku EL EJIDO d.o.o.</item>
    </izvorni_sadrzaj>
    <derivirana_varijabla naziv="DomainObject.Predmet.OstaliListFormatedWithAdress_1">
      <item>ŽELJKO PLEČKO, Vinogradski put 13, 49217 Krapinske Toplice punomoćnik sudionika u postupku EL EJIDO d.o.o.</item>
    </derivirana_varijabla>
  </DomainObject.Predmet.OstaliListFormatedWithAdress>
  <DomainObject.Predmet.OstaliListFormatedWithAdressOIB>
    <izvorni_sadrzaj>
      <item>ŽELJKO PLEČKO, OIB 84599819709, Vinogradski put 13, 49217 Krapinske Toplice punomoćnik sudionika u postupku EL EJIDO d.o.o.</item>
    </izvorni_sadrzaj>
    <derivirana_varijabla naziv="DomainObject.Predmet.OstaliListFormatedWithAdressOIB_1">
      <item>ŽELJKO PLEČKO, OIB 84599819709, Vinogradski put 13, 49217 Krapinske Toplice punomoćnik sudionika u postupku EL EJIDO d.o.o.</item>
    </derivirana_varijabla>
  </DomainObject.Predmet.OstaliListFormatedWithAdressOIB>
  <DomainObject.Predmet.OstaliListNazivFormated>
    <izvorni_sadrzaj>
      <item>ŽELJKO PLEČKO</item>
    </izvorni_sadrzaj>
    <derivirana_varijabla naziv="DomainObject.Predmet.OstaliListNazivFormated_1">
      <item>ŽELJKO PLEČKO</item>
    </derivirana_varijabla>
  </DomainObject.Predmet.OstaliListNazivFormated>
  <DomainObject.Predmet.OstaliListNazivFormatedOIB>
    <izvorni_sadrzaj>
      <item>ŽELJKO PLEČKO, OIB 84599819709</item>
    </izvorni_sadrzaj>
    <derivirana_varijabla naziv="DomainObject.Predmet.OstaliListNazivFormatedOIB_1">
      <item>ŽELJKO PLEČKO, OIB 84599819709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EJIDO d.o.o.</izvorni_sadrzaj>
    <derivirana_varijabla naziv="DomainObject.Predmet.ProtustrankaIDrugi_1">EL EJIDO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 EJIDO d.o.o., OIB 52859727346, Vinogradski put 13, 49217 Krapinske Toplice</izvorni_sadrzaj>
    <derivirana_varijabla naziv="DomainObject.Predmet.ProtustrankaIDrugiAdressOIB_1">EL EJIDO d.o.o., OIB 52859727346, Vinogradski put 13,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EJIDO d.o.o.</item>
      <item>ŽELJKO PLEČKO</item>
    </izvorni_sadrzaj>
    <derivirana_varijabla naziv="DomainObject.Predmet.SudioniciListNaziv_1">
      <item>FINA Regionalni centar Zagreb</item>
      <item>EL EJIDO d.o.o.</item>
      <item>ŽELJKO PLEČKO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 EJIDO d.o.o., OIB 52859727346, Vinogradski put 13,49217 Krapinske Toplice</item>
      <item>ŽELJKO PLEČKO, OIB 84599819709, Vinogradski put 13,49217 Krapinske Toplice</item>
    </izvorni_sadrzaj>
    <derivirana_varijabla naziv="DomainObject.Predmet.SudioniciListAdressOIB_1">
      <item>FINA Regionalni centar Zagreb, OIB 85821130368, Trg Svibanjskih žrtava 1995. br. 1,10000 Zagreb</item>
      <item>EL EJIDO d.o.o., OIB 52859727346, Vinogradski put 13,49217 Krapinske Toplice</item>
      <item>ŽELJKO PLEČKO, OIB 84599819709, Vinogradski put 13,49217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52859727346</item>
      <item>, OIB 84599819709</item>
    </izvorni_sadrzaj>
    <derivirana_varijabla naziv="DomainObject.Predmet.SudioniciListNazivOIB_1">
      <item>, OIB 85821130368</item>
      <item>, OIB 52859727346</item>
      <item>, OIB 84599819709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1309</properties:Characters>
  <properties:Lines>44</properties:Lines>
  <properties:Paragraphs>15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2015-12-14T09:19:00Z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