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ed2c" w14:paraId="a6fed2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A1745" w:rsidP="003A1745" w:rsidR="003A174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St-1201/2016-6.</w:t>
      </w:r>
    </w:p>
    <w:p w:rsidRDefault="003A1745" w:rsidP="003A1745" w:rsidR="003A1745">
      <w:pPr>
        <w:jc w:val="center"/>
        <w:rPr>
          <w:rFonts w:hAnsi="Arial" w:ascii="Arial"/>
          <w:b/>
        </w:rPr>
      </w:pPr>
    </w:p>
    <w:p w:rsidRDefault="003A1745" w:rsidP="003A1745" w:rsidR="003A1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3A1745" w:rsidP="003A1745" w:rsidR="003A1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PATRIA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13/a, MBS 020048098, OIB 66801906152, dana 03. veljače 2017. godine</w:t>
      </w:r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A1745" w:rsidP="003A1745" w:rsidR="003A174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PATRIA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13/a, MBS 020048098, OIB 66801906152,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05 540-1201-16. </w:t>
      </w:r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PATRIA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13/a, MBS 020048098, OIB 66801906152.</w:t>
      </w:r>
    </w:p>
    <w:p w:rsidRDefault="003A1745" w:rsidP="003A1745" w:rsidR="003A1745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162.040,90 kuna, u neprekinutom razdoblju od 988 dana, te da ima zaposlenog jednog djelatnika, dok drugih podataka o imovini dužnika FINA nema. Predlagatelj FINA jamči da su podaci od danima i iznosima neizvršenih </w:t>
      </w:r>
      <w:r>
        <w:rPr>
          <w:rFonts w:hAnsi="Arial" w:ascii="Arial"/>
        </w:rPr>
        <w:lastRenderedPageBreak/>
        <w:t>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988 dana u ukupnom iznosu od 162.040,90 kuna, koji podatak zakonski zastupnik dužnika nije osporio, sud utvrđuje da je ispunjen razlog nesposobnosti za plaćanje, propisan čl.6.st.2.Stečajnog zakona.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A1745" w:rsidP="003A1745" w:rsidR="003A1745">
      <w:pPr>
        <w:ind w:firstLine="720"/>
        <w:jc w:val="both"/>
        <w:rPr>
          <w:rFonts w:hAnsi="Arial" w:ascii="Arial"/>
        </w:rPr>
      </w:pP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jc w:val="both"/>
        <w:rPr>
          <w:rFonts w:hAnsi="Arial" w:ascii="Arial"/>
        </w:rPr>
      </w:pPr>
      <w:bookmarkStart w:name="_GoBack" w:id="0"/>
      <w:bookmarkEnd w:id="0"/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jc w:val="both"/>
        <w:rPr>
          <w:rFonts w:hAnsi="Arial" w:ascii="Arial"/>
        </w:rPr>
      </w:pPr>
    </w:p>
    <w:p w:rsidRDefault="003A1745" w:rsidP="003A1745" w:rsidR="003A174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3A1745" w:rsidP="003A1745" w:rsidR="003A1745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74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75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St-1201/2016-6</izvorni_sadrzaj>
    <derivirana_varijabla naziv="DomainObject.Oznaka_1">St-1201/2016-6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d.o.o. zastupanog po punomoćniku Emica Generalović</izvorni_sadrzaj>
    <derivirana_varijabla naziv="DomainObject.Predmet.ProtustrankaFormated_1">  PATRIA d.o.o. zastupanog po punomoćniku Emica Generalović</derivirana_varijabla>
  </DomainObject.Predmet.ProtustrankaFormated>
  <DomainObject.Predmet.ProtustrankaFormatedOIB>
    <izvorni_sadrzaj>  PATRIA d.o.o., OIB 66801906152 zastupanog po punomoćniku Emica Generalović</izvorni_sadrzaj>
    <derivirana_varijabla naziv="DomainObject.Predmet.ProtustrankaFormatedOIB_1">  PATRIA d.o.o., OIB 66801906152 zastupanog po punomoćniku Emica Generalović</derivirana_varijabla>
  </DomainObject.Predmet.ProtustrankaFormatedOIB>
  <DomainObject.Predmet.ProtustrankaFormatedWithAdress>
    <izvorni_sadrzaj> PATRIA d.o.o., Izidora Kršnjavoga 13/a, 47000 Karlovac zastupanog po punomoćniku Emica Generalović</izvorni_sadrzaj>
    <derivirana_varijabla naziv="DomainObject.Predmet.ProtustrankaFormatedWithAdress_1"> PATRIA d.o.o., Izidora Kršnjavoga 13/a, 47000 Karlovac zastupanog po punomoćniku Emica Generalović</derivirana_varijabla>
  </DomainObject.Predmet.ProtustrankaFormatedWithAdress>
  <DomainObject.Predmet.ProtustrankaFormatedWithAdressOIB>
    <izvorni_sadrzaj> PATRIA d.o.o., OIB 66801906152, Izidora Kršnjavoga 13/a, 47000 Karlovac zastupanog po punomoćniku Emica Generalović</izvorni_sadrzaj>
    <derivirana_varijabla naziv="DomainObject.Predmet.ProtustrankaFormatedWithAdressOIB_1"> PATRIA d.o.o., OIB 66801906152, Izidora Kršnjavoga 13/a, 47000 Karlovac zastupanog po punomoćniku Emica Generalović</derivirana_varijabla>
  </DomainObject.Predmet.ProtustrankaFormatedWithAdressOIB>
  <DomainObject.Predmet.ProtustrankaWithAdress>
    <izvorni_sadrzaj>PATRIA d.o.o. Izidora Kršnjavoga 13/a, 47000 Karlovac</izvorni_sadrzaj>
    <derivirana_varijabla naziv="DomainObject.Predmet.ProtustrankaWithAdress_1">PATRIA d.o.o. Izidora Kršnjavoga 13/a, 47000 Karlovac</derivirana_varijabla>
  </DomainObject.Predmet.ProtustrankaWithAdress>
  <DomainObject.Predmet.ProtustrankaWithAdressOIB>
    <izvorni_sadrzaj>PATRIA d.o.o., OIB 66801906152, Izidora Kršnjavoga 13/a, 47000 Karlovac</izvorni_sadrzaj>
    <derivirana_varijabla naziv="DomainObject.Predmet.ProtustrankaWithAdressOIB_1">PATRIA d.o.o., OIB 66801906152, Izidora Kršnjavoga 13/a, 47000 Karlovac</derivirana_varijabla>
  </DomainObject.Predmet.ProtustrankaWithAdressOIB>
  <DomainObject.Predmet.ProtustrankaNazivFormated>
    <izvorni_sadrzaj>PATRIA d.o.o.</izvorni_sadrzaj>
    <derivirana_varijabla naziv="DomainObject.Predmet.ProtustrankaNazivFormated_1">PATRIA d.o.o.</derivirana_varijabla>
  </DomainObject.Predmet.ProtustrankaNazivFormated>
  <DomainObject.Predmet.ProtustrankaNazivFormatedOIB>
    <izvorni_sadrzaj>PATRIA d.o.o., OIB 66801906152</izvorni_sadrzaj>
    <derivirana_varijabla naziv="DomainObject.Predmet.ProtustrankaNazivFormatedOIB_1">PATRIA d.o.o., OIB 66801906152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PATRIA d.o.o. zastupanog po punomoćniku Emica Generalović</item>
    </izvorni_sadrzaj>
    <derivirana_varijabla naziv="DomainObject.Predmet.ProtuStrankaListFormated_1">
      <item>PATRIA d.o.o. zastupanog po punomoćniku Emica Generalović</item>
    </derivirana_varijabla>
  </DomainObject.Predmet.ProtuStrankaListFormated>
  <DomainObject.Predmet.ProtuStrankaListFormatedOIB>
    <izvorni_sadrzaj>
      <item>PATRIA d.o.o., OIB 66801906152 zastupanog po punomoćniku Emica Generalović</item>
    </izvorni_sadrzaj>
    <derivirana_varijabla naziv="DomainObject.Predmet.ProtuStrankaListFormatedOIB_1">
      <item>PATRIA d.o.o., OIB 66801906152 zastupanog po punomoćniku Emica Generalović</item>
    </derivirana_varijabla>
  </DomainObject.Predmet.ProtuStrankaListFormatedOIB>
  <DomainObject.Predmet.ProtuStrankaListFormatedWithAdress>
    <izvorni_sadrzaj>
      <item>PATRIA d.o.o., Izidora Kršnjavoga 13/a, 47000 Karlovac zastupanog po punomoćniku Emica Generalović</item>
    </izvorni_sadrzaj>
    <derivirana_varijabla naziv="DomainObject.Predmet.ProtuStrankaListFormatedWithAdress_1">
      <item>PATRIA d.o.o., Izidora Kršnjavoga 13/a, 47000 Karlovac zastupanog po punomoćniku Emica Generalović</item>
    </derivirana_varijabla>
  </DomainObject.Predmet.ProtuStrankaListFormatedWithAdress>
  <DomainObject.Predmet.ProtuStrankaListFormatedWithAdressOIB>
    <izvorni_sadrzaj>
      <item>PATRIA d.o.o., OIB 66801906152, Izidora Kršnjavoga 13/a, 47000 Karlovac zastupanog po punomoćniku Emica Generalović</item>
    </izvorni_sadrzaj>
    <derivirana_varijabla naziv="DomainObject.Predmet.ProtuStrankaListFormatedWithAdressOIB_1">
      <item>PATRIA d.o.o., OIB 66801906152, Izidora Kršnjavoga 13/a, 47000 Karlovac zastupanog po punomoćniku Emica Generalović</item>
    </derivirana_varijabla>
  </DomainObject.Predmet.ProtuStrankaListFormatedWithAdressOIB>
  <DomainObject.Predmet.ProtuStrankaListNazivFormated>
    <izvorni_sadrzaj>
      <item>PATRIA d.o.o.</item>
    </izvorni_sadrzaj>
    <derivirana_varijabla naziv="DomainObject.Predmet.ProtuStrankaListNazivFormated_1">
      <item>PATRIA d.o.o.</item>
    </derivirana_varijabla>
  </DomainObject.Predmet.ProtuStrankaListNazivFormated>
  <DomainObject.Predmet.ProtuStrankaListNazivFormatedOIB>
    <izvorni_sadrzaj>
      <item>PATRIA d.o.o., OIB 66801906152</item>
    </izvorni_sadrzaj>
    <derivirana_varijabla naziv="DomainObject.Predmet.ProtuStrankaListNazivFormatedOIB_1">
      <item>PATRIA d.o.o., OIB 66801906152</item>
    </derivirana_varijabla>
  </DomainObject.Predmet.ProtuStrankaListNazivFormatedOIB>
  <DomainObject.Predmet.OstaliListFormated>
    <izvorni_sadrzaj>
      <item>Emica Generalović punomoćnik sudionika u postupku PATRIA d.o.o.</item>
    </izvorni_sadrzaj>
    <derivirana_varijabla naziv="DomainObject.Predmet.OstaliListFormated_1">
      <item>Emica Generalović punomoćnik sudionika u postupku PATRIA d.o.o.</item>
    </derivirana_varijabla>
  </DomainObject.Predmet.OstaliListFormated>
  <DomainObject.Predmet.OstaliListFormatedOIB>
    <izvorni_sadrzaj>
      <item>Emica Generalović, OIB 36251220103 punomoćnik sudionika u postupku PATRIA d.o.o.</item>
    </izvorni_sadrzaj>
    <derivirana_varijabla naziv="DomainObject.Predmet.OstaliListFormatedOIB_1">
      <item>Emica Generalović, OIB 36251220103 punomoćnik sudionika u postupku PATRIA d.o.o.</item>
    </derivirana_varijabla>
  </DomainObject.Predmet.OstaliListFormatedOIB>
  <DomainObject.Predmet.OstaliListFormatedWithAdress>
    <izvorni_sadrzaj>
      <item>Emica Generalović, Tušilović 3/E, 47241 Tušilović punomoćnik sudionika u postupku PATRIA d.o.o.</item>
    </izvorni_sadrzaj>
    <derivirana_varijabla naziv="DomainObject.Predmet.OstaliListFormatedWithAdress_1">
      <item>Emica Generalović, Tušilović 3/E, 47241 Tušilović punomoćnik sudionika u postupku PATRIA d.o.o.</item>
    </derivirana_varijabla>
  </DomainObject.Predmet.OstaliListFormatedWithAdress>
  <DomainObject.Predmet.OstaliListFormatedWithAdressOIB>
    <izvorni_sadrzaj>
      <item>Emica Generalović, OIB 36251220103, Tušilović 3/E, 47241 Tušilović punomoćnik sudionika u postupku PATRIA d.o.o.</item>
    </izvorni_sadrzaj>
    <derivirana_varijabla naziv="DomainObject.Predmet.OstaliListFormatedWithAdressOIB_1">
      <item>Emica Generalović, OIB 36251220103, Tušilović 3/E, 47241 Tušilović punomoćnik sudionika u postupku PATRIA d.o.o.</item>
    </derivirana_varijabla>
  </DomainObject.Predmet.OstaliListFormatedWithAdressOIB>
  <DomainObject.Predmet.OstaliListNazivFormated>
    <izvorni_sadrzaj>
      <item>Emica Generalović</item>
    </izvorni_sadrzaj>
    <derivirana_varijabla naziv="DomainObject.Predmet.OstaliListNazivFormated_1">
      <item>Emica Generalović</item>
    </derivirana_varijabla>
  </DomainObject.Predmet.OstaliListNazivFormated>
  <DomainObject.Predmet.OstaliListNazivFormatedOIB>
    <izvorni_sadrzaj>
      <item>Emica Generalović, OIB 36251220103</item>
    </izvorni_sadrzaj>
    <derivirana_varijabla naziv="DomainObject.Predmet.OstaliListNazivFormatedOIB_1">
      <item>Emica Generalović, OIB 36251220103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St-1201/2016-6</izvorni_sadrzaj>
    <derivirana_varijabla naziv="DomainObject.PoslovniBrojDokumenta_1">St-1201/2016-6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PATRIA d.o.o.</izvorni_sadrzaj>
    <derivirana_varijabla naziv="DomainObject.Predmet.ProtustrankaIDrugi_1">PATRIA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PATRIA d.o.o., OIB 66801906152, Izidora Kršnjavoga 13/a, 47000 Karlovac</izvorni_sadrzaj>
    <derivirana_varijabla naziv="DomainObject.Predmet.ProtustrankaIDrugiAdressOIB_1">PATRIA d.o.o., OIB 66801906152, Izidora Kršnjavoga 13/a,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d.o.o.</item>
      <item>FINA, regionalni centar Zagreb, podružnica Karlovac</item>
      <item>Emica Generalović</item>
    </izvorni_sadrzaj>
    <derivirana_varijabla naziv="DomainObject.Predmet.SudioniciListNaziv_1">
      <item>PATRIA d.o.o.</item>
      <item>FINA, regionalni centar Zagreb, podružnica Karlovac</item>
      <item>Emica Generalović</item>
    </derivirana_varijabla>
  </DomainObject.Predmet.SudioniciListNaziv>
  <DomainObject.Predmet.SudioniciListAdressOIB>
    <izvorni_sadrzaj>
      <item>PATRIA d.o.o., OIB 66801906152, Izidora Kršnjavoga 13/a,47000 Karlovac</item>
      <item>FINA, regionalni centar Zagreb, podružnica Karlovac, OIB 85821130368, Vitezovićeva 1,47000 Karlovac</item>
      <item>Emica Generalović, OIB 36251220103, Tušilović 3/E,47241 Tušilović</item>
    </izvorni_sadrzaj>
    <derivirana_varijabla naziv="DomainObject.Predmet.SudioniciListAdressOIB_1">
      <item>PATRIA d.o.o., OIB 66801906152, Izidora Kršnjavoga 13/a,47000 Karlovac</item>
      <item>FINA, regionalni centar Zagreb, podružnica Karlovac, OIB 85821130368, Vitezovićeva 1,47000 Karlovac</item>
      <item>Emica Generalović, OIB 36251220103, Tušilović 3/E,47241 Tušilović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AF1A7-4223-43EF-AD44-3A96DE469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3713</properties:Characters>
  <properties:Lines>88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