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b542" w14:paraId="443b54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463E56">
        <w:rPr>
          <w:rFonts w:hAnsi="Times New Roman" w:ascii="Times New Roman"/>
          <w:b/>
          <w:bCs/>
          <w:sz w:val="24"/>
          <w:szCs w:val="24"/>
        </w:rPr>
        <w:t>176</w:t>
      </w:r>
      <w:r w:rsidR="00A03F4E">
        <w:rPr>
          <w:rFonts w:hAnsi="Times New Roman" w:ascii="Times New Roman"/>
          <w:b/>
          <w:bCs/>
          <w:sz w:val="24"/>
          <w:szCs w:val="24"/>
        </w:rPr>
        <w:t>3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463E56">
        <w:rPr>
          <w:rFonts w:hAnsi="Times New Roman" w:ascii="Times New Roman"/>
        </w:rPr>
        <w:t>176</w:t>
      </w:r>
      <w:r w:rsidR="00A03F4E">
        <w:rPr>
          <w:rFonts w:hAnsi="Times New Roman" w:ascii="Times New Roman"/>
        </w:rPr>
        <w:t>3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A03F4E" w:rsidRPr="00A03F4E">
        <w:rPr>
          <w:rFonts w:hAnsi="Times New Roman" w:ascii="Times New Roman"/>
        </w:rPr>
        <w:t>MUHVIĆ SAVJETOVANJE j.d.o.o.</w:t>
      </w:r>
      <w:r w:rsidR="003103F3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proofErr w:type="spellStart"/>
      <w:r w:rsidR="00A03F4E">
        <w:rPr>
          <w:rFonts w:hAnsi="Times New Roman" w:ascii="Times New Roman"/>
        </w:rPr>
        <w:t>Ciglenice</w:t>
      </w:r>
      <w:proofErr w:type="spellEnd"/>
      <w:r w:rsidR="00A03F4E">
        <w:rPr>
          <w:rFonts w:hAnsi="Times New Roman" w:ascii="Times New Roman"/>
        </w:rPr>
        <w:t xml:space="preserve"> Zagorske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A03F4E" w:rsidRPr="00A03F4E">
        <w:rPr>
          <w:rFonts w:hAnsi="Times New Roman" w:ascii="Times New Roman"/>
        </w:rPr>
        <w:t>18814362208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F4FAF"/>
    <w:rsid w:val="00100F8B"/>
    <w:rsid w:val="00127FCC"/>
    <w:rsid w:val="00131DEA"/>
    <w:rsid w:val="001413E5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4D6D"/>
    <w:rsid w:val="00DF49CD"/>
    <w:rsid w:val="00E041C9"/>
    <w:rsid w:val="00E11B3B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B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B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B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B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1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B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B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B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B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MUHVIĆ SAVJETOVANJE j.d.o.o.</izvorni_sadrzaj>
    <derivirana_varijabla naziv="DomainObject.Predmet.ProtustrankaFormated_1">  MUHVIĆ SAVJETOVANJE j.d.o.o.</derivirana_varijabla>
  </DomainObject.Predmet.ProtustrankaFormated>
  <DomainObject.Predmet.ProtustrankaFormatedOIB>
    <izvorni_sadrzaj>  MUHVIĆ SAVJETOVANJE j.d.o.o., OIB 18814362208</izvorni_sadrzaj>
    <derivirana_varijabla naziv="DomainObject.Predmet.ProtustrankaFormatedOIB_1">  MUHVIĆ SAVJETOVANJE j.d.o.o., OIB 18814362208</derivirana_varijabla>
  </DomainObject.Predmet.ProtustrankaFormatedOIB>
  <DomainObject.Predmet.ProtustrankaFormatedWithAdress>
    <izvorni_sadrzaj> MUHVIĆ SAVJETOVANJE j.d.o.o., Ciglenica Zagorska 60 F, 49223 Ciglenica Zagorska</izvorni_sadrzaj>
    <derivirana_varijabla naziv="DomainObject.Predmet.ProtustrankaFormatedWithAdress_1"> MUHVIĆ SAVJETOVANJE j.d.o.o., Ciglenica Zagorska 60 F, 49223 Ciglenica Zagorska</derivirana_varijabla>
  </DomainObject.Predmet.ProtustrankaFormatedWithAdress>
  <DomainObject.Predmet.ProtustrankaFormatedWithAdressOIB>
    <izvorni_sadrzaj> MUHVIĆ SAVJETOVANJE j.d.o.o., OIB 18814362208, Ciglenica Zagorska 60 F, 49223 Ciglenica Zagorska</izvorni_sadrzaj>
    <derivirana_varijabla naziv="DomainObject.Predmet.ProtustrankaFormatedWithAdressOIB_1"> MUHVIĆ SAVJETOVANJE j.d.o.o., OIB 18814362208, Ciglenica Zagorska 60 F, 49223 Ciglenica Zagorska</derivirana_varijabla>
  </DomainObject.Predmet.ProtustrankaFormatedWithAdressOIB>
  <DomainObject.Predmet.ProtustrankaWithAdress>
    <izvorni_sadrzaj>MUHVIĆ SAVJETOVANJE j.d.o.o. Ciglenica Zagorska 60 F, 49223 Ciglenica Zagorska</izvorni_sadrzaj>
    <derivirana_varijabla naziv="DomainObject.Predmet.ProtustrankaWithAdress_1">MUHVIĆ SAVJETOVANJE j.d.o.o. Ciglenica Zagorska 60 F, 49223 Ciglenica Zagorska</derivirana_varijabla>
  </DomainObject.Predmet.ProtustrankaWithAdress>
  <DomainObject.Predmet.ProtustrankaWithAdressOIB>
    <izvorni_sadrzaj>MUHVIĆ SAVJETOVANJE j.d.o.o., OIB 18814362208, Ciglenica Zagorska 60 F, 49223 Ciglenica Zagorska</izvorni_sadrzaj>
    <derivirana_varijabla naziv="DomainObject.Predmet.ProtustrankaWithAdressOIB_1">MUHVIĆ SAVJETOVANJE j.d.o.o., OIB 18814362208, Ciglenica Zagorska 60 F, 49223 Ciglenica Zagorska</derivirana_varijabla>
  </DomainObject.Predmet.ProtustrankaWithAdressOIB>
  <DomainObject.Predmet.ProtustrankaNazivFormated>
    <izvorni_sadrzaj>MUHVIĆ SAVJETOVANJE j.d.o.o.</izvorni_sadrzaj>
    <derivirana_varijabla naziv="DomainObject.Predmet.ProtustrankaNazivFormated_1">MUHVIĆ SAVJETOVANJE j.d.o.o.</derivirana_varijabla>
  </DomainObject.Predmet.ProtustrankaNazivFormated>
  <DomainObject.Predmet.ProtustrankaNazivFormatedOIB>
    <izvorni_sadrzaj>MUHVIĆ SAVJETOVANJE j.d.o.o., OIB 18814362208</izvorni_sadrzaj>
    <derivirana_varijabla naziv="DomainObject.Predmet.ProtustrankaNazivFormatedOIB_1">MUHVIĆ SAVJETOVANJE j.d.o.o., OIB 18814362208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MUHVIĆ SAVJETOVANJE j.d.o.o.</item>
    </izvorni_sadrzaj>
    <derivirana_varijabla naziv="DomainObject.Predmet.ProtuStrankaListFormated_1">
      <item>MUHVIĆ SAVJETOVANJE j.d.o.o.</item>
    </derivirana_varijabla>
  </DomainObject.Predmet.ProtuStrankaListFormated>
  <DomainObject.Predmet.ProtuStrankaListFormatedOIB>
    <izvorni_sadrzaj>
      <item>MUHVIĆ SAVJETOVANJE j.d.o.o., OIB 18814362208</item>
    </izvorni_sadrzaj>
    <derivirana_varijabla naziv="DomainObject.Predmet.ProtuStrankaListFormatedOIB_1">
      <item>MUHVIĆ SAVJETOVANJE j.d.o.o., OIB 18814362208</item>
    </derivirana_varijabla>
  </DomainObject.Predmet.ProtuStrankaListFormatedOIB>
  <DomainObject.Predmet.ProtuStrankaListFormatedWithAdress>
    <izvorni_sadrzaj>
      <item>MUHVIĆ SAVJETOVANJE j.d.o.o., Ciglenica Zagorska 60 F, 49223 Ciglenica Zagorska</item>
    </izvorni_sadrzaj>
    <derivirana_varijabla naziv="DomainObject.Predmet.ProtuStrankaListFormatedWithAdress_1">
      <item>MUHVIĆ SAVJETOVANJE j.d.o.o., Ciglenica Zagorska 60 F, 49223 Ciglenica Zagorska</item>
    </derivirana_varijabla>
  </DomainObject.Predmet.ProtuStrankaListFormatedWithAdress>
  <DomainObject.Predmet.ProtuStrankaListFormatedWithAdressOIB>
    <izvorni_sadrzaj>
      <item>MUHVIĆ SAVJETOVANJE j.d.o.o., OIB 18814362208, Ciglenica Zagorska 60 F, 49223 Ciglenica Zagorska</item>
    </izvorni_sadrzaj>
    <derivirana_varijabla naziv="DomainObject.Predmet.ProtuStrankaListFormatedWithAdressOIB_1">
      <item>MUHVIĆ SAVJETOVANJE j.d.o.o., OIB 18814362208, Ciglenica Zagorska 60 F, 49223 Ciglenica Zagorska</item>
    </derivirana_varijabla>
  </DomainObject.Predmet.ProtuStrankaListFormatedWithAdressOIB>
  <DomainObject.Predmet.ProtuStrankaListNazivFormated>
    <izvorni_sadrzaj>
      <item>MUHVIĆ SAVJETOVANJE j.d.o.o.</item>
    </izvorni_sadrzaj>
    <derivirana_varijabla naziv="DomainObject.Predmet.ProtuStrankaListNazivFormated_1">
      <item>MUHVIĆ SAVJETOVANJE j.d.o.o.</item>
    </derivirana_varijabla>
  </DomainObject.Predmet.ProtuStrankaListNazivFormated>
  <DomainObject.Predmet.ProtuStrankaListNazivFormatedOIB>
    <izvorni_sadrzaj>
      <item>MUHVIĆ SAVJETOVANJE j.d.o.o., OIB 18814362208</item>
    </izvorni_sadrzaj>
    <derivirana_varijabla naziv="DomainObject.Predmet.ProtuStrankaListNazivFormatedOIB_1">
      <item>MUHVIĆ SAVJETOVANJE j.d.o.o., OIB 18814362208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MUHVIĆ SAVJETOVANJE j.d.o.o.</izvorni_sadrzaj>
    <derivirana_varijabla naziv="DomainObject.Predmet.ProtustrankaIDrugi_1">MUHVIĆ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MUHVIĆ SAVJETOVANJE j.d.o.o., OIB 18814362208, Ciglenica Zagorska 60 F, 49223 Ciglenica Zagorska</izvorni_sadrzaj>
    <derivirana_varijabla naziv="DomainObject.Predmet.ProtustrankaIDrugiAdressOIB_1">MUHVIĆ SAVJETOVANJE j.d.o.o., OIB 18814362208, Ciglenica Zagorska 60 F, 49223 Ciglenica Zagorska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MUHVIĆ SAVJETOVANJE j.d.o.o.</item>
    </izvorni_sadrzaj>
    <derivirana_varijabla naziv="DomainObject.Predmet.SudioniciListNaziv_1">
      <item>FINA Regionalni centar Zagreb</item>
      <item>MUHVIĆ SAVJETOVANJE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MUHVIĆ SAVJETOVANJE j.d.o.o., OIB 18814362208, Ciglenica Zagorska 60 F,49223 Ciglenica Zagorska</item>
    </izvorni_sadrzaj>
    <derivirana_varijabla naziv="DomainObject.Predmet.SudioniciListAdressOIB_1">
      <item>FINA Regionalni centar Zagreb, OIB 85821130368, Trg svibanjskih žrtava 1995. 1,10000 Zagreb</item>
      <item>MUHVIĆ SAVJETOVANJE j.d.o.o., OIB 18814362208, Ciglenica Zagorska 60 F,49223 Ciglenica Zagorska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18814362208</item>
    </izvorni_sadrzaj>
    <derivirana_varijabla naziv="DomainObject.Predmet.SudioniciListNazivOIB_1">
      <item>, OIB 85821130368</item>
      <item>, OIB 18814362208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777</properties:Characters>
  <properties:Lines>47</properties:Lines>
  <properties:Paragraphs>21</properties:Paragraphs>
  <properties:TotalTime>603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2016-06-07T07:56:00Z</dcterms:modified>
  <cp:revision>318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