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adc8" w14:paraId="04cadc8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406B1">
        <w:rPr>
          <w:bCs/>
        </w:rPr>
        <w:t>73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5406B1">
        <w:t xml:space="preserve">NATURA PROIZVODI j.d.o.o., Zadar, Admirala J. Šubića od </w:t>
      </w:r>
      <w:proofErr w:type="spellStart"/>
      <w:r w:rsidR="005406B1">
        <w:t>Cezana</w:t>
      </w:r>
      <w:proofErr w:type="spellEnd"/>
      <w:r w:rsidR="005406B1">
        <w:t xml:space="preserve"> 23 G, OIB: 81028119152</w:t>
      </w:r>
      <w:r>
        <w:t xml:space="preserve">, povodom zahtjeva Financijske agencije, Regionalnog centra Split, Podružnice Zadar, Ivana Danila 4, OIB: 85821130368 od </w:t>
      </w:r>
      <w:r w:rsidR="005406B1">
        <w:t>26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59447E">
        <w:t>9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5406B1">
        <w:t xml:space="preserve">NATURA PROIZVODI j.d.o.o., Zadar, Admirala J. Šubića od </w:t>
      </w:r>
      <w:proofErr w:type="spellStart"/>
      <w:r w:rsidR="005406B1">
        <w:t>Cezana</w:t>
      </w:r>
      <w:proofErr w:type="spellEnd"/>
      <w:r w:rsidR="005406B1">
        <w:t xml:space="preserve"> 23 G, OIB: 81028119152</w:t>
      </w:r>
      <w:r>
        <w:t xml:space="preserve">, na temelju neizvršenih osnova za plaćanje iznosi </w:t>
      </w:r>
      <w:r w:rsidR="0059447E">
        <w:t>30.318,34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5406B1">
        <w:t>Marino Pavlović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59447E">
        <w:t>9</w:t>
      </w:r>
      <w:r w:rsidR="005406B1">
        <w:t>. ožujka</w:t>
      </w:r>
      <w:r>
        <w:t xml:space="preserve"> 2018.</w:t>
      </w:r>
    </w:p>
    <w:p w:rsidRDefault="00C947ED" w:rsidP="00C947ED" w:rsidR="00C947ED"/>
    <w:p w:rsidRDefault="0059447E" w:rsidP="0059447E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787E99">
        <w:t xml:space="preserve">  </w:t>
      </w:r>
      <w:r w:rsidR="00C947ED">
        <w:t xml:space="preserve">Sudska savjetnica     </w:t>
      </w:r>
    </w:p>
    <w:p w:rsidRDefault="0059447E" w:rsidP="0059447E" w:rsidR="00C947ED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47ED">
        <w:t xml:space="preserve">    </w:t>
      </w:r>
      <w:r>
        <w:t xml:space="preserve">         </w:t>
      </w:r>
      <w:r w:rsidR="00C947ED">
        <w:t xml:space="preserve"> Anamarija Kovačić Milković</w:t>
      </w:r>
      <w:r>
        <w:t>, v.r.</w:t>
      </w:r>
      <w:r w:rsidR="00C947ED">
        <w:tab/>
      </w:r>
      <w:r w:rsidR="00C947ED">
        <w:tab/>
      </w:r>
      <w:r w:rsidR="00C947ED">
        <w:tab/>
      </w:r>
      <w:r w:rsidR="00C947ED"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5406B1">
      <w:t>73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D5292"/>
    <w:rsid w:val="006E3E65"/>
    <w:rsid w:val="00716BB4"/>
    <w:rsid w:val="00757DF3"/>
    <w:rsid w:val="00787E99"/>
    <w:rsid w:val="007F7B13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DF1F73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PROIZVODI j.d.o.o. za proizvodnju, preradu i trgovinu prehrambenih proizvoda</izvorni_sadrzaj>
    <derivirana_varijabla naziv="DomainObject.Predmet.ProtustrankaFormated_1">  NATURA PROIZVODI j.d.o.o. za proizvodnju, preradu i trgovinu prehrambenih proizvoda</derivirana_varijabla>
  </DomainObject.Predmet.ProtustrankaFormated>
  <DomainObject.Predmet.ProtustrankaFormatedOIB>
    <izvorni_sadrzaj>  NATURA PROIZVODI j.d.o.o. za proizvodnju, preradu i trgovinu prehrambenih proizvoda, OIB 81028119152</izvorni_sadrzaj>
    <derivirana_varijabla naziv="DomainObject.Predmet.ProtustrankaFormatedOIB_1">  NATURA PROIZVODI j.d.o.o. za proizvodnju, preradu i trgovinu prehrambenih proizvoda, OIB 81028119152</derivirana_varijabla>
  </DomainObject.Predmet.ProtustrankaFormatedOIB>
  <DomainObject.Predmet.ProtustrankaFormatedWithAdress>
    <izvorni_sadrzaj> NATURA PROIZVODI j.d.o.o. za proizvodnju, preradu i trgovinu prehrambenih proizvoda, Admirala J. Šubića od Cezana 23G, 23000 Zadar</izvorni_sadrzaj>
    <derivirana_varijabla naziv="DomainObject.Predmet.ProtustrankaFormatedWithAdress_1"> NATURA PROIZVODI j.d.o.o. za proizvodnju, preradu i trgovinu prehrambenih proizvoda, Admirala J. Šubića od Cezana 23G, 23000 Zadar</derivirana_varijabla>
  </DomainObject.Predmet.ProtustrankaFormatedWithAdress>
  <DomainObject.Predmet.ProtustrankaFormatedWithAdressOIB>
    <izvorni_sadrzaj> NATURA PROIZVODI j.d.o.o. za proizvodnju, preradu i trgovinu prehrambenih proizvoda, OIB 81028119152, Admirala J. Šubića od Cezana 23G, 23000 Zadar</izvorni_sadrzaj>
    <derivirana_varijabla naziv="DomainObject.Predmet.ProtustrankaFormatedWithAdressOIB_1"> NATURA PROIZVODI j.d.o.o. za proizvodnju, preradu i trgovinu prehrambenih proizvoda, OIB 81028119152, Admirala J. Šubića od Cezana 23G, 23000 Zadar</derivirana_varijabla>
  </DomainObject.Predmet.ProtustrankaFormatedWithAdressOIB>
  <DomainObject.Predmet.ProtustrankaWithAdress>
    <izvorni_sadrzaj>NATURA PROIZVODI j.d.o.o. za proizvodnju, preradu i trgovinu prehrambenih proizvoda Admirala J. Šubića od Cezana 23G, 23000 Zadar</izvorni_sadrzaj>
    <derivirana_varijabla naziv="DomainObject.Predmet.ProtustrankaWithAdress_1">NATURA PROIZVODI j.d.o.o. za proizvodnju, preradu i trgovinu prehrambenih proizvoda Admirala J. Šubića od Cezana 23G, 23000 Zadar</derivirana_varijabla>
  </DomainObject.Predmet.ProtustrankaWithAdress>
  <DomainObject.Predmet.ProtustrankaWithAdressOIB>
    <izvorni_sadrzaj>NATURA PROIZVODI j.d.o.o. za proizvodnju, preradu i trgovinu prehrambenih proizvoda, OIB 81028119152, Admirala J. Šubića od Cezana 23G, 23000 Zadar</izvorni_sadrzaj>
    <derivirana_varijabla naziv="DomainObject.Predmet.ProtustrankaWithAdressOIB_1">NATURA PROIZVODI j.d.o.o. za proizvodnju, preradu i trgovinu prehrambenih proizvoda, OIB 81028119152, Admirala J. Šubića od Cezana 23G, 23000 Zadar</derivirana_varijabla>
  </DomainObject.Predmet.ProtustrankaWithAdressOIB>
  <DomainObject.Predmet.ProtustrankaNazivFormated>
    <izvorni_sadrzaj>NATURA PROIZVODI j.d.o.o. za proizvodnju, preradu i trgovinu prehrambenih proizvoda</izvorni_sadrzaj>
    <derivirana_varijabla naziv="DomainObject.Predmet.ProtustrankaNazivFormated_1">NATURA PROIZVODI j.d.o.o. za proizvodnju, preradu i trgovinu prehrambenih proizvoda</derivirana_varijabla>
  </DomainObject.Predmet.ProtustrankaNazivFormated>
  <DomainObject.Predmet.ProtustrankaNazivFormatedOIB>
    <izvorni_sadrzaj>NATURA PROIZVODI j.d.o.o. za proizvodnju, preradu i trgovinu prehrambenih proizvoda, OIB 81028119152</izvorni_sadrzaj>
    <derivirana_varijabla naziv="DomainObject.Predmet.ProtustrankaNazivFormatedOIB_1">NATURA PROIZVODI j.d.o.o. za proizvodnju, preradu i trgovinu prehrambenih proizvoda, OIB 81028119152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30318.31</izvorni_sadrzaj>
    <derivirana_varijabla naziv="DomainObject.Predmet.TrenutnaVrijednost_1">30318.31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PROIZVODI j.d.o.o. za proizvodnju, preradu i trgovinu prehrambenih proizvoda</item>
    </izvorni_sadrzaj>
    <derivirana_varijabla naziv="DomainObject.Predmet.ProtuStrankaListFormated_1">
      <item>NATURA PROIZVODI j.d.o.o. za proizvodnju, preradu i trgovinu prehrambenih proizvoda</item>
    </derivirana_varijabla>
  </DomainObject.Predmet.ProtuStrankaListFormated>
  <DomainObject.Predmet.ProtuStrankaListFormatedOIB>
    <izvorni_sadrzaj>
      <item>NATURA PROIZVODI j.d.o.o. za proizvodnju, preradu i trgovinu prehrambenih proizvoda, OIB 81028119152</item>
    </izvorni_sadrzaj>
    <derivirana_varijabla naziv="DomainObject.Predmet.ProtuStrankaListFormatedOIB_1">
      <item>NATURA PROIZVODI j.d.o.o. za proizvodnju, preradu i trgovinu prehrambenih proizvoda, OIB 81028119152</item>
    </derivirana_varijabla>
  </DomainObject.Predmet.ProtuStrankaListFormatedOIB>
  <DomainObject.Predmet.ProtuStrankaListFormatedWithAdress>
    <izvorni_sadrzaj>
      <item>NATURA PROIZVODI j.d.o.o. za proizvodnju, preradu i trgovinu prehrambenih proizvoda, Admirala J. Šubića od Cezana 23G, 23000 Zadar</item>
    </izvorni_sadrzaj>
    <derivirana_varijabla naziv="DomainObject.Predmet.ProtuStrankaListFormatedWithAdress_1">
      <item>NATURA PROIZVODI j.d.o.o. za proizvodnju, preradu i trgovinu prehrambenih proizvoda, Admirala J. Šubića od Cezana 23G, 23000 Zadar</item>
    </derivirana_varijabla>
  </DomainObject.Predmet.ProtuStrankaListFormatedWithAdress>
  <DomainObject.Predmet.ProtuStrankaListFormatedWithAdressOIB>
    <izvorni_sadrzaj>
      <item>NATURA PROIZVODI j.d.o.o. za proizvodnju, preradu i trgovinu prehrambenih proizvoda, OIB 81028119152, Admirala J. Šubića od Cezana 23G, 23000 Zadar</item>
    </izvorni_sadrzaj>
    <derivirana_varijabla naziv="DomainObject.Predmet.ProtuStrankaListFormatedWithAdressOIB_1">
      <item>NATURA PROIZVODI j.d.o.o. za proizvodnju, preradu i trgovinu prehrambenih proizvoda, OIB 81028119152, Admirala J. Šubića od Cezana 23G, 23000 Zadar</item>
    </derivirana_varijabla>
  </DomainObject.Predmet.ProtuStrankaListFormatedWithAdressOIB>
  <DomainObject.Predmet.ProtuStrankaListNazivFormated>
    <izvorni_sadrzaj>
      <item>NATURA PROIZVODI j.d.o.o. za proizvodnju, preradu i trgovinu prehrambenih proizvoda</item>
    </izvorni_sadrzaj>
    <derivirana_varijabla naziv="DomainObject.Predmet.ProtuStrankaListNazivFormated_1">
      <item>NATURA PROIZVODI j.d.o.o. za proizvodnju, preradu i trgovinu prehrambenih proizvoda</item>
    </derivirana_varijabla>
  </DomainObject.Predmet.ProtuStrankaListNazivFormated>
  <DomainObject.Predmet.ProtuStrankaListNazivFormatedOIB>
    <izvorni_sadrzaj>
      <item>NATURA PROIZVODI j.d.o.o. za proizvodnju, preradu i trgovinu prehrambenih proizvoda, OIB 81028119152</item>
    </izvorni_sadrzaj>
    <derivirana_varijabla naziv="DomainObject.Predmet.ProtuStrankaListNazivFormatedOIB_1">
      <item>NATURA PROIZVODI j.d.o.o. za proizvodnju, preradu i trgovinu prehrambenih proizvoda, OIB 81028119152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PROIZVODI j.d.o.o. za proizvodnju, preradu i trgovinu prehrambenih proizvoda</izvorni_sadrzaj>
    <derivirana_varijabla naziv="DomainObject.Predmet.ProtustrankaIDrugi_1">NATURA PROIZVODI j.d.o.o. za proizvodnju, preradu i trgovinu prehrambenih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PROIZVODI j.d.o.o. za proizvodnju, preradu i trgovinu prehrambenih proizvoda, OIB 81028119152, Admirala J. Šubića od Cezana 23G, 23000 Zadar</izvorni_sadrzaj>
    <derivirana_varijabla naziv="DomainObject.Predmet.ProtustrankaIDrugiAdressOIB_1">NATURA PROIZVODI j.d.o.o. za proizvodnju, preradu i trgovinu prehrambenih proizvoda, OIB 81028119152, Admirala J. Šubića od Cezana 23G,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NATURA PROIZVODI j.d.o.o. za proizvodnju, preradu i trgovinu prehrambenih proizvoda</item>
    </izvorni_sadrzaj>
    <derivirana_varijabla naziv="DomainObject.Predmet.SudioniciListNaziv_1">
      <item>Fina</item>
      <item>NATURA PROIZVODI j.d.o.o. za proizvodnju, preradu i trgovinu prehrambenih proizvoda</item>
    </derivirana_varijabla>
  </DomainObject.Predmet.SudioniciListNaziv>
  <DomainObject.Predmet.SudioniciListAdressOIB>
    <izvorni_sadrzaj>
      <item>Fina, OIB 85821130368</item>
      <item>NATURA PROIZVODI j.d.o.o. za proizvodnju, preradu i trgovinu prehrambenih proizvoda, OIB 81028119152, Admirala J. Šubića od Cezana 23G,23000 Zadar</item>
    </izvorni_sadrzaj>
    <derivirana_varijabla naziv="DomainObject.Predmet.SudioniciListAdressOIB_1">
      <item>Fina, OIB 85821130368</item>
      <item>NATURA PROIZVODI j.d.o.o. za proizvodnju, preradu i trgovinu prehrambenih proizvoda, OIB 81028119152, Admirala J. Šubića od Cezana 23G,23000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81028119152</item>
    </izvorni_sadrzaj>
    <derivirana_varijabla naziv="DomainObject.Predmet.SudioniciListNazivOIB_1">
      <item>, OIB 85821130368</item>
      <item>, OIB 81028119152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2088</properties:Characters>
  <properties:Lines>58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2018-03-08T09:51:00Z</dcterms:created>
  <dc:creator>mklismanic</dc:creator>
  <cp:lastModifiedBy>Anita Ivandić</cp:lastModifiedBy>
  <cp:lastPrinted>2018-03-09T08:43:00Z</cp:lastPrinted>
  <dcterms:modified xmlns:xsi="http://www.w3.org/2001/XMLSchema-instance" xsi:type="dcterms:W3CDTF">2018-03-09T08:56:00Z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