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1803" w14:paraId="bd41803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B1C4E">
        <w:t>1016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B1C4E">
        <w:t>MIŠKULIN d.o.o. ''u likvidaciji'' Jasenice, Maslenica, A. Šarića-Bare 7, Jasenice,</w:t>
      </w:r>
      <w:r w:rsidR="00B7710A">
        <w:t xml:space="preserve"> </w:t>
      </w:r>
      <w:r w:rsidR="00A54C72" w:rsidRPr="00FF7529">
        <w:t>OIB:</w:t>
      </w:r>
      <w:r w:rsidR="007B1C4E">
        <w:t>88719192520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F4C2D">
        <w:t>28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7B1C4E">
        <w:t xml:space="preserve">MIŠKULIN d.o.o. ''u likvidaciji'' Jasenice, Maslenica, A. Šarića-Bare 7, Jasenice, </w:t>
      </w:r>
      <w:r w:rsidR="007B1C4E" w:rsidRPr="00FF7529">
        <w:t>OIB:</w:t>
      </w:r>
      <w:r w:rsidR="007B1C4E">
        <w:t>88719192520</w:t>
      </w:r>
      <w:r w:rsidR="00955E58">
        <w:t xml:space="preserve"> </w:t>
      </w:r>
      <w:r>
        <w:t xml:space="preserve">na temelju neizvršenih osnova za plaćanje iznosi </w:t>
      </w:r>
      <w:r w:rsidR="007B1C4E">
        <w:t>146,18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B1C4E">
        <w:t>Marijo Miškulin, Jasenice, Maslenica A. Šarića-Bare 7,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B1C4E">
        <w:t>1016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B7710A" w:rsidP="00B7710A" w:rsidR="00B7710A">
      <w:pPr>
        <w:jc w:val="right"/>
      </w:pPr>
      <w:r>
        <w:t>Sutkinja</w:t>
      </w:r>
    </w:p>
    <w:p w:rsidRDefault="00B7710A" w:rsidP="00B7710A" w:rsidR="00B7710A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D7FFE">
      <w:rPr>
        <w:noProof/>
      </w:rPr>
      <w:t>2</w:t>
    </w:r>
    <w:r>
      <w:fldChar w:fldCharType="end"/>
    </w:r>
  </w:p>
  <w:p w:rsidRDefault="004D7FF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D7FF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B1C4E">
      <w:t>1016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42AA0"/>
    <w:rsid w:val="00281120"/>
    <w:rsid w:val="0028481A"/>
    <w:rsid w:val="002F567E"/>
    <w:rsid w:val="00304EBC"/>
    <w:rsid w:val="003C689E"/>
    <w:rsid w:val="003D7A65"/>
    <w:rsid w:val="00433953"/>
    <w:rsid w:val="00470C59"/>
    <w:rsid w:val="004A0FDA"/>
    <w:rsid w:val="004D2F0F"/>
    <w:rsid w:val="004D7FFE"/>
    <w:rsid w:val="004F472B"/>
    <w:rsid w:val="005C5CF2"/>
    <w:rsid w:val="006F6E1E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C71E7F"/>
    <w:rsid w:val="00C97E68"/>
    <w:rsid w:val="00DB0E67"/>
    <w:rsid w:val="00E04753"/>
    <w:rsid w:val="00E13823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MIŠKULIN d.o.o. za građevinske instalacije "u likvidaciji"</izvorni_sadrzaj>
    <derivirana_varijabla naziv="DomainObject.Predmet.ProtustrankaFormated_1">  MIŠKULIN d.o.o. za građevinske instalacije "u likvidaciji"</derivirana_varijabla>
  </DomainObject.Predmet.ProtustrankaFormated>
  <DomainObject.Predmet.ProtustrankaFormatedOIB>
    <izvorni_sadrzaj>  MIŠKULIN d.o.o. za građevinske instalacije "u likvidaciji", OIB 88719192520</izvorni_sadrzaj>
    <derivirana_varijabla naziv="DomainObject.Predmet.ProtustrankaFormatedOIB_1">  MIŠKULIN d.o.o. za građevinske instalacije "u likvidaciji", OIB 88719192520</derivirana_varijabla>
  </DomainObject.Predmet.ProtustrankaFormatedOIB>
  <DomainObject.Predmet.ProtustrankaFormatedWithAdress>
    <izvorni_sadrzaj> MIŠKULIN d.o.o. za građevinske instalacije "u likvidaciji", Maslenica, A. Šarića-Bare 7 , 23243 Jasenice</izvorni_sadrzaj>
    <derivirana_varijabla naziv="DomainObject.Predmet.ProtustrankaFormatedWithAdress_1"> MIŠKULIN d.o.o. za građevinske instalacije "u likvidaciji", Maslenica, A. Šarića-Bare 7 , 23243 Jasenice</derivirana_varijabla>
  </DomainObject.Predmet.ProtustrankaFormatedWithAdress>
  <DomainObject.Predmet.ProtustrankaFormatedWithAdressOIB>
    <izvorni_sadrzaj> MIŠKULIN d.o.o. za građevinske instalacije "u likvidaciji", OIB 88719192520, Maslenica, A. Šarića-Bare 7 , 23243 Jasenice</izvorni_sadrzaj>
    <derivirana_varijabla naziv="DomainObject.Predmet.ProtustrankaFormatedWithAdressOIB_1"> MIŠKULIN d.o.o. za građevinske instalacije "u likvidaciji", OIB 88719192520, Maslenica, A. Šarića-Bare 7 , 23243 Jasenice</derivirana_varijabla>
  </DomainObject.Predmet.ProtustrankaFormatedWithAdressOIB>
  <DomainObject.Predmet.ProtustrankaWithAdress>
    <izvorni_sadrzaj>MIŠKULIN d.o.o. za građevinske instalacije "u likvidaciji" Maslenica, A. Šarića-Bare 7 , 23243 Jasenice</izvorni_sadrzaj>
    <derivirana_varijabla naziv="DomainObject.Predmet.ProtustrankaWithAdress_1">MIŠKULIN d.o.o. za građevinske instalacije "u likvidaciji" Maslenica, A. Šarića-Bare 7 , 23243 Jasenice</derivirana_varijabla>
  </DomainObject.Predmet.ProtustrankaWithAdress>
  <DomainObject.Predmet.ProtustrankaWithAdressOIB>
    <izvorni_sadrzaj>MIŠKULIN d.o.o. za građevinske instalacije "u likvidaciji", OIB 88719192520, Maslenica, A. Šarića-Bare 7 , 23243 Jasenice</izvorni_sadrzaj>
    <derivirana_varijabla naziv="DomainObject.Predmet.ProtustrankaWithAdressOIB_1">MIŠKULIN d.o.o. za građevinske instalacije "u likvidaciji", OIB 88719192520, Maslenica, A. Šarića-Bare 7 , 23243 Jasenice</derivirana_varijabla>
  </DomainObject.Predmet.ProtustrankaWithAdressOIB>
  <DomainObject.Predmet.ProtustrankaNazivFormated>
    <izvorni_sadrzaj>MIŠKULIN d.o.o. za građevinske instalacije "u likvidaciji"</izvorni_sadrzaj>
    <derivirana_varijabla naziv="DomainObject.Predmet.ProtustrankaNazivFormated_1">MIŠKULIN d.o.o. za građevinske instalacije "u likvidaciji"</derivirana_varijabla>
  </DomainObject.Predmet.ProtustrankaNazivFormated>
  <DomainObject.Predmet.ProtustrankaNazivFormatedOIB>
    <izvorni_sadrzaj>MIŠKULIN d.o.o. za građevinske instalacije "u likvidaciji", OIB 88719192520</izvorni_sadrzaj>
    <derivirana_varijabla naziv="DomainObject.Predmet.ProtustrankaNazivFormatedOIB_1">MIŠKULIN d.o.o. za građevinske instalacije "u likvidaciji", OIB 88719192520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146.18</izvorni_sadrzaj>
    <derivirana_varijabla naziv="DomainObject.Predmet.TrenutnaVrijednost_1">146.18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MIŠKULIN d.o.o. za građevinske instalacije "u likvidaciji"</item>
    </izvorni_sadrzaj>
    <derivirana_varijabla naziv="DomainObject.Predmet.ProtuStrankaListFormated_1">
      <item>MIŠKULIN d.o.o. za građevinske instalacije "u likvidaciji"</item>
    </derivirana_varijabla>
  </DomainObject.Predmet.ProtuStrankaListFormated>
  <DomainObject.Predmet.ProtuStrankaListFormatedOIB>
    <izvorni_sadrzaj>
      <item>MIŠKULIN d.o.o. za građevinske instalacije "u likvidaciji", OIB 88719192520</item>
    </izvorni_sadrzaj>
    <derivirana_varijabla naziv="DomainObject.Predmet.ProtuStrankaListFormatedOIB_1">
      <item>MIŠKULIN d.o.o. za građevinske instalacije "u likvidaciji", OIB 88719192520</item>
    </derivirana_varijabla>
  </DomainObject.Predmet.ProtuStrankaListFormatedOIB>
  <DomainObject.Predmet.ProtuStrankaListFormatedWithAdress>
    <izvorni_sadrzaj>
      <item>MIŠKULIN d.o.o. za građevinske instalacije "u likvidaciji", Maslenica, A. Šarića-Bare 7 , 23243 Jasenice</item>
    </izvorni_sadrzaj>
    <derivirana_varijabla naziv="DomainObject.Predmet.ProtuStrankaListFormatedWithAdress_1">
      <item>MIŠKULIN d.o.o. za građevinske instalacije "u likvidaciji", Maslenica, A. Šarića-Bare 7 , 23243 Jasenice</item>
    </derivirana_varijabla>
  </DomainObject.Predmet.ProtuStrankaListFormatedWithAdress>
  <DomainObject.Predmet.ProtuStrankaListFormatedWithAdressOIB>
    <izvorni_sadrzaj>
      <item>MIŠKULIN d.o.o. za građevinske instalacije "u likvidaciji", OIB 88719192520, Maslenica, A. Šarića-Bare 7 , 23243 Jasenice</item>
    </izvorni_sadrzaj>
    <derivirana_varijabla naziv="DomainObject.Predmet.ProtuStrankaListFormatedWithAdressOIB_1">
      <item>MIŠKULIN d.o.o. za građevinske instalacije "u likvidaciji", OIB 88719192520, Maslenica, A. Šarića-Bare 7 , 23243 Jasenice</item>
    </derivirana_varijabla>
  </DomainObject.Predmet.ProtuStrankaListFormatedWithAdressOIB>
  <DomainObject.Predmet.ProtuStrankaListNazivFormated>
    <izvorni_sadrzaj>
      <item>MIŠKULIN d.o.o. za građevinske instalacije "u likvidaciji"</item>
    </izvorni_sadrzaj>
    <derivirana_varijabla naziv="DomainObject.Predmet.ProtuStrankaListNazivFormated_1">
      <item>MIŠKULIN d.o.o. za građevinske instalacije "u likvidaciji"</item>
    </derivirana_varijabla>
  </DomainObject.Predmet.ProtuStrankaListNazivFormated>
  <DomainObject.Predmet.ProtuStrankaListNazivFormatedOIB>
    <izvorni_sadrzaj>
      <item>MIŠKULIN d.o.o. za građevinske instalacije "u likvidaciji", OIB 88719192520</item>
    </izvorni_sadrzaj>
    <derivirana_varijabla naziv="DomainObject.Predmet.ProtuStrankaListNazivFormatedOIB_1">
      <item>MIŠKULIN d.o.o. za građevinske instalacije "u likvidaciji", OIB 88719192520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MIŠKULIN d.o.o. za građevinske instalacije "u likvidaciji"</izvorni_sadrzaj>
    <derivirana_varijabla naziv="DomainObject.Predmet.ProtustrankaIDrugi_1">MIŠKULIN d.o.o. za građevinske instalacije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MIŠKULIN d.o.o. za građevinske instalacije "u likvidaciji", OIB 88719192520, Maslenica, A. Šarića-Bare 7 , 23243 Jasenice</izvorni_sadrzaj>
    <derivirana_varijabla naziv="DomainObject.Predmet.ProtustrankaIDrugiAdressOIB_1">MIŠKULIN d.o.o. za građevinske instalacije "u likvidaciji", OIB 88719192520, Maslenica, A. Šarića-Bare 7 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MIŠKULIN d.o.o. za građevinske instalacije "u likvidaciji"</item>
    </izvorni_sadrzaj>
    <derivirana_varijabla naziv="DomainObject.Predmet.SudioniciListNaziv_1">
      <item>FINA</item>
      <item>MIŠKULIN d.o.o. za građevinske instalacije "u likvidaciji"</item>
    </derivirana_varijabla>
  </DomainObject.Predmet.SudioniciListNaziv>
  <DomainObject.Predmet.SudioniciListAdressOIB>
    <izvorni_sadrzaj>
      <item>FINA, OIB 85821130368</item>
      <item>MIŠKULIN d.o.o. za građevinske instalacije "u likvidaciji", OIB 88719192520, Maslenica, A. Šarića-Bare 7 ,23243 Jasenice</item>
    </izvorni_sadrzaj>
    <derivirana_varijabla naziv="DomainObject.Predmet.SudioniciListAdressOIB_1">
      <item>FINA, OIB 85821130368</item>
      <item>MIŠKULIN d.o.o. za građevinske instalacije "u likvidaciji", OIB 88719192520, Maslenica, A. Šarića-Bare 7 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88719192520</item>
    </izvorni_sadrzaj>
    <derivirana_varijabla naziv="DomainObject.Predmet.SudioniciListNazivOIB_1">
      <item>, OIB 85821130368</item>
      <item>, OIB 88719192520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2116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2016-02-08T10:49:00Z</dcterms:created>
  <dc:creator>Tina Grgas</dc:creator>
  <cp:lastModifiedBy>Martina Kalmeta</cp:lastModifiedBy>
  <cp:lastPrinted>2016-02-08T10:41:00Z</cp:lastPrinted>
  <dcterms:modified xmlns:xsi="http://www.w3.org/2001/XMLSchema-instance" xsi:type="dcterms:W3CDTF">2016-02-08T10:51:00Z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