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676f" w14:paraId="dac676f" w:rsidRDefault="000414DD" w:rsidP="005D7BF8" w:rsidR="000414DD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0414DD" w:rsidP="005D7BF8" w:rsidR="000414D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14DD" w:rsidP="005D7BF8" w:rsidR="000414D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414DD" w:rsidP="005D7BF8" w:rsidR="000414D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414DD" w:rsidP="005D7BF8" w:rsidR="000414D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414DD" w:rsidR="000414DD"/>
    <w:p w:rsidRDefault="000414DD" w:rsidR="000414DD"/>
    <w:p w:rsidRDefault="008D2BB2" w:rsidP="008D2BB2" w:rsidR="0001751A" w:rsidRPr="008D2BB2">
      <w:pPr>
        <w:jc w:val="center"/>
        <w:rPr>
          <w:b/>
        </w:rPr>
      </w:pPr>
      <w:r w:rsidRPr="008D2BB2">
        <w:rPr>
          <w:b/>
        </w:rPr>
        <w:t xml:space="preserve">R E P U B L I K A   H R V A T S K A 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0073FB">
      <w:pPr>
        <w:jc w:val="center"/>
        <w:rPr>
          <w:b/>
        </w:rPr>
      </w:pPr>
      <w:r w:rsidRPr="000073FB">
        <w:rPr>
          <w:b/>
        </w:rPr>
        <w:t>R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Š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N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>Trgovački sud u Rijeci,</w:t>
      </w:r>
      <w:r w:rsidR="00D2746A">
        <w:t xml:space="preserve"> OIB 88785964957,</w:t>
      </w:r>
      <w:r w:rsidRPr="000073FB">
        <w:t xml:space="preserve"> po stečajnom sucu ovog suda Danieli Korlević, u stečajnom postupku nad </w:t>
      </w:r>
      <w:r w:rsidR="00B86CF5">
        <w:t xml:space="preserve">dužnikom </w:t>
      </w:r>
      <w:r w:rsidR="00B86CF5">
        <w:rPr>
          <w:b/>
        </w:rPr>
        <w:t xml:space="preserve">ZANESTRA TRAVEL d.o.o. Umag, Bruštoloni 7, OIB 89073189282 </w:t>
      </w:r>
      <w:r w:rsidR="00B86CF5">
        <w:t xml:space="preserve">odlučujući </w:t>
      </w:r>
      <w:r w:rsidRPr="000073FB">
        <w:t>o zahtjevu stečajnog upravitelja za naknadu stvarnih troškova, dana</w:t>
      </w:r>
      <w:r w:rsidR="009708E0" w:rsidRPr="000073FB">
        <w:t xml:space="preserve"> </w:t>
      </w:r>
      <w:r w:rsidR="00B86CF5">
        <w:t>07. ožujka</w:t>
      </w:r>
      <w:r w:rsidR="00646F9A">
        <w:t xml:space="preserve"> 2017</w:t>
      </w:r>
      <w:r w:rsidR="005A568C" w:rsidRPr="000073FB">
        <w:t xml:space="preserve">. </w:t>
      </w:r>
      <w:r w:rsidRPr="000073FB">
        <w:t>godine</w:t>
      </w:r>
    </w:p>
    <w:p w:rsidRDefault="00B26850" w:rsidP="0001751A" w:rsidR="00B26850" w:rsidRPr="000073FB">
      <w:pPr>
        <w:jc w:val="center"/>
      </w:pPr>
    </w:p>
    <w:p w:rsidRDefault="0001751A" w:rsidP="0001751A" w:rsidR="0001751A" w:rsidRPr="00B26850">
      <w:pPr>
        <w:jc w:val="center"/>
        <w:rPr>
          <w:b/>
          <w:bCs/>
        </w:rPr>
      </w:pPr>
      <w:r w:rsidRPr="00B26850">
        <w:rPr>
          <w:b/>
        </w:rPr>
        <w:t>r i j e š i o</w:t>
      </w:r>
      <w:r w:rsidR="00477C08" w:rsidRPr="00B26850">
        <w:rPr>
          <w:b/>
        </w:rPr>
        <w:t xml:space="preserve"> </w:t>
      </w:r>
      <w:r w:rsidRPr="00B26850">
        <w:rPr>
          <w:b/>
        </w:rPr>
        <w:t xml:space="preserve"> </w:t>
      </w:r>
      <w:r w:rsidR="002263E2" w:rsidRPr="00B26850">
        <w:rPr>
          <w:b/>
        </w:rPr>
        <w:t xml:space="preserve"> </w:t>
      </w:r>
      <w:r w:rsidR="00A91B13" w:rsidRPr="00B26850">
        <w:rPr>
          <w:b/>
        </w:rPr>
        <w:t xml:space="preserve"> </w:t>
      </w:r>
      <w:r w:rsidRPr="00B26850">
        <w:rPr>
          <w:b/>
        </w:rPr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</w:t>
      </w:r>
      <w:r w:rsidR="00B86CF5">
        <w:t xml:space="preserve">Mileni Veljović iz Pule, Dobrilina 9, OIB </w:t>
      </w:r>
      <w:r w:rsidR="00B86CF5" w:rsidRPr="00B86CF5">
        <w:t>90523902370</w:t>
      </w:r>
      <w:r w:rsidR="00B86CF5">
        <w:t>,</w:t>
      </w:r>
      <w:r w:rsidR="00646F9A">
        <w:t xml:space="preserve"> </w:t>
      </w:r>
      <w:r w:rsidRPr="000073FB">
        <w:t xml:space="preserve">odobrava se obračun stvarnih troškova </w:t>
      </w:r>
      <w:r w:rsidR="00646F9A">
        <w:t xml:space="preserve">u razdoblju od </w:t>
      </w:r>
      <w:r w:rsidR="00B86CF5">
        <w:t>14. travnja 2015. do 03. siječnja 2017</w:t>
      </w:r>
      <w:r w:rsidR="00646F9A">
        <w:t>. godine</w:t>
      </w:r>
      <w:r w:rsidR="008D2BB2">
        <w:t xml:space="preserve"> </w:t>
      </w:r>
      <w:r w:rsidRPr="000073FB">
        <w:t>u ukupnom iznosu od</w:t>
      </w:r>
      <w:r w:rsidR="00646F9A">
        <w:t xml:space="preserve"> </w:t>
      </w:r>
      <w:r w:rsidR="00B86CF5">
        <w:t xml:space="preserve">1.818,00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B26850">
      <w:pPr>
        <w:jc w:val="center"/>
        <w:rPr>
          <w:b/>
        </w:rPr>
      </w:pPr>
      <w:r w:rsidRPr="00B26850">
        <w:rPr>
          <w:b/>
        </w:rPr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01751A" w:rsidR="0001751A" w:rsidRPr="000073FB">
      <w:pPr>
        <w:jc w:val="both"/>
      </w:pPr>
      <w:r w:rsidRPr="000073FB">
        <w:tab/>
        <w:t>Stečajni upravitelj je podnio stečajnom sucu zahtjev za naknadu stvarnih troškova</w:t>
      </w:r>
      <w:r w:rsidR="00646F9A">
        <w:t xml:space="preserve"> u razdoblju od</w:t>
      </w:r>
      <w:r w:rsidRPr="000073FB">
        <w:t xml:space="preserve"> </w:t>
      </w:r>
      <w:r w:rsidR="00B86CF5" w:rsidRPr="00B86CF5">
        <w:t>14. travnja 2015. do 03. siječnja 2017. godine u ukupnom iznosu od 1.818,00 kn</w:t>
      </w:r>
      <w:r w:rsidR="00646F9A" w:rsidRPr="00646F9A">
        <w:t>.</w:t>
      </w: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>
      <w:pPr>
        <w:jc w:val="both"/>
      </w:pPr>
      <w:r w:rsidRPr="000073FB">
        <w:t xml:space="preserve">           U obračun stvarnih troškova specificiran </w:t>
      </w:r>
      <w:r w:rsidR="005A28BA">
        <w:t>je</w:t>
      </w:r>
      <w:r w:rsidRPr="000073FB">
        <w:t xml:space="preserve"> </w:t>
      </w:r>
      <w:r w:rsidR="005A568C" w:rsidRPr="000073FB">
        <w:t>putni troš</w:t>
      </w:r>
      <w:r w:rsidR="001F28F7">
        <w:t>a</w:t>
      </w:r>
      <w:r w:rsidRPr="000073FB">
        <w:t xml:space="preserve">k na relaciji </w:t>
      </w:r>
      <w:r w:rsidR="00B86CF5">
        <w:t>Pula – Rijeka – Pula dana 16. lipnja 2015. godine</w:t>
      </w:r>
      <w:r w:rsidR="005A28BA">
        <w:t xml:space="preserve"> </w:t>
      </w:r>
      <w:r w:rsidR="009708E0" w:rsidRPr="000073FB">
        <w:t>(</w:t>
      </w:r>
      <w:r w:rsidR="00B86CF5">
        <w:t>208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B86CF5">
        <w:t>416</w:t>
      </w:r>
      <w:r w:rsidR="008D2BB2">
        <w:t>,</w:t>
      </w:r>
      <w:r w:rsidR="00C13E29" w:rsidRPr="000073FB">
        <w:t>00</w:t>
      </w:r>
      <w:r w:rsidR="009708E0" w:rsidRPr="000073FB">
        <w:t xml:space="preserve"> kn</w:t>
      </w:r>
      <w:r w:rsidR="00B86CF5">
        <w:t xml:space="preserve">, </w:t>
      </w:r>
      <w:r w:rsidR="00646F9A">
        <w:t>trošak cestarine u iznosu 1</w:t>
      </w:r>
      <w:r w:rsidR="00B86CF5">
        <w:t>16</w:t>
      </w:r>
      <w:r w:rsidR="00646F9A">
        <w:t>,00 kn</w:t>
      </w:r>
      <w:r w:rsidR="00B86CF5">
        <w:t xml:space="preserve">, trošak parkirne naknade u iznosu 14,00 kn, </w:t>
      </w:r>
      <w:r w:rsidR="00B86CF5" w:rsidRPr="000073FB">
        <w:t>putni troš</w:t>
      </w:r>
      <w:r w:rsidR="00B86CF5">
        <w:t>a</w:t>
      </w:r>
      <w:r w:rsidR="00B86CF5" w:rsidRPr="000073FB">
        <w:t xml:space="preserve">k na relaciji </w:t>
      </w:r>
      <w:r w:rsidR="00B86CF5">
        <w:t xml:space="preserve">Pula – Grožnjan – Pula dana 12. ožujka 2016. godine </w:t>
      </w:r>
      <w:r w:rsidR="00B86CF5" w:rsidRPr="000073FB">
        <w:t>(</w:t>
      </w:r>
      <w:r w:rsidR="00B86CF5">
        <w:t>172</w:t>
      </w:r>
      <w:r w:rsidR="00B86CF5" w:rsidRPr="000073FB">
        <w:t xml:space="preserve"> km x 2,00 kn/km) u ukupnom iznosu od </w:t>
      </w:r>
      <w:r w:rsidR="00B86CF5">
        <w:t>344,</w:t>
      </w:r>
      <w:r w:rsidR="00B86CF5" w:rsidRPr="000073FB">
        <w:t>00 kn</w:t>
      </w:r>
      <w:r w:rsidR="00B86CF5">
        <w:t xml:space="preserve">, trošak cestarine u iznosu 75,00 kn, putni trošak Pula – Grožnjan – Pula dana 16. travnja 2016. godine </w:t>
      </w:r>
      <w:r w:rsidR="00B86CF5" w:rsidRPr="000073FB">
        <w:t>(</w:t>
      </w:r>
      <w:r w:rsidR="00B86CF5">
        <w:t>172</w:t>
      </w:r>
      <w:r w:rsidR="00B86CF5" w:rsidRPr="000073FB">
        <w:t xml:space="preserve"> km x 2,00 kn/km) u ukupnom iznosu od </w:t>
      </w:r>
      <w:r w:rsidR="00B86CF5">
        <w:t>344,</w:t>
      </w:r>
      <w:r w:rsidR="00B86CF5" w:rsidRPr="000073FB">
        <w:t>00 kn</w:t>
      </w:r>
      <w:r w:rsidR="00B86CF5">
        <w:t xml:space="preserve">, trošak cestarine u iznosu </w:t>
      </w:r>
      <w:r w:rsidR="007A1D9B">
        <w:t>78</w:t>
      </w:r>
      <w:r w:rsidR="00B86CF5">
        <w:t xml:space="preserve">,00 kn, putni trošak Pula – Buje – Pula dana 30. rujna 2016. godine </w:t>
      </w:r>
      <w:r w:rsidR="00B86CF5" w:rsidRPr="000073FB">
        <w:t>(</w:t>
      </w:r>
      <w:r w:rsidR="00B86CF5">
        <w:t>174</w:t>
      </w:r>
      <w:r w:rsidR="00B86CF5" w:rsidRPr="000073FB">
        <w:t xml:space="preserve"> km x 2,00 kn/km) u ukupnom iznosu od </w:t>
      </w:r>
      <w:r w:rsidR="00B86CF5">
        <w:t>348,</w:t>
      </w:r>
      <w:r w:rsidR="00B86CF5" w:rsidRPr="000073FB">
        <w:t>00 kn</w:t>
      </w:r>
      <w:r w:rsidR="00B86CF5">
        <w:t xml:space="preserve"> i trošak cestarine u iznosu 83,00 kn.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B86CF5">
        <w:t>od otvaranja stečajnog postupka do 03. siječnja 2017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</w:t>
      </w:r>
      <w:r w:rsidR="00B86CF5">
        <w:t>ispitno i izvještajno ročište pri ovome sudu, razgledavanje nekretnina i sastanak s potencijalnim kupcima i ročište radi diobe kupovnine pri Općinskom sudu u Bujama</w:t>
      </w:r>
      <w:r w:rsidR="00DD22E7">
        <w:t>)</w:t>
      </w:r>
      <w:r w:rsidR="007B11A5">
        <w:t>.</w:t>
      </w:r>
      <w:r w:rsidR="00040AF9">
        <w:t xml:space="preserve"> </w:t>
      </w:r>
    </w:p>
    <w:p w:rsidRDefault="00325294" w:rsidP="00646F9A" w:rsidR="00140764">
      <w:pPr>
        <w:ind w:firstLine="708"/>
        <w:jc w:val="both"/>
      </w:pPr>
      <w:r w:rsidRPr="00325294">
        <w:lastRenderedPageBreak/>
        <w:t>Slijedom navedenog, na temelju pisanog, obrazloženog i dokumentiranog izvješća stečajnog upravitelja, stečajni sudac je primjenom čl.94. st.1. i 3. u vezi s čl.441. st.2. Stečajnog zakona (N</w:t>
      </w:r>
      <w:r w:rsidR="00B86CF5">
        <w:t xml:space="preserve">arodne novine broj </w:t>
      </w:r>
      <w:r w:rsidRPr="00325294">
        <w:t>71/15) riješio kao u izreci.</w:t>
      </w:r>
    </w:p>
    <w:p w:rsidRDefault="00325294" w:rsidP="00325294" w:rsidR="00325294" w:rsidRPr="000073FB">
      <w:pPr>
        <w:jc w:val="both"/>
      </w:pP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B86CF5">
        <w:t>07. ožujka</w:t>
      </w:r>
      <w:r w:rsidR="00646F9A">
        <w:t xml:space="preserve"> 2017</w:t>
      </w:r>
      <w:r w:rsidR="009708E0" w:rsidRPr="000073FB">
        <w:t xml:space="preserve">. </w:t>
      </w:r>
      <w:r w:rsidR="000A68B1" w:rsidRPr="000073FB">
        <w:t>godine</w:t>
      </w:r>
    </w:p>
    <w:p w:rsidRDefault="000D149D" w:rsidP="00B26850" w:rsidR="0001751A" w:rsidRPr="000073FB">
      <w:pPr>
        <w:jc w:val="right"/>
      </w:pPr>
      <w:r>
        <w:t xml:space="preserve">  </w:t>
      </w:r>
      <w:r w:rsidR="0001751A" w:rsidRPr="000073FB">
        <w:t>Stečajni sudac</w:t>
      </w:r>
    </w:p>
    <w:p w:rsidRDefault="000D149D" w:rsidP="00325294" w:rsidR="00B268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  <w:r w:rsidR="00566B1F">
        <w:t xml:space="preserve"> </w:t>
      </w:r>
      <w:r w:rsidR="00B26850" w:rsidRPr="00737DD5">
        <w:t xml:space="preserve"> </w:t>
      </w:r>
    </w:p>
    <w:p w:rsidRDefault="000414DD" w:rsidP="00325294" w:rsidR="000414DD">
      <w:pPr>
        <w:jc w:val="right"/>
      </w:pPr>
    </w:p>
    <w:p w:rsidRDefault="00325294" w:rsidP="00325294" w:rsidR="00325294" w:rsidRPr="00325294">
      <w:pPr>
        <w:jc w:val="both"/>
        <w:rPr>
          <w:b/>
        </w:rPr>
      </w:pPr>
      <w:r w:rsidRPr="00325294">
        <w:rPr>
          <w:b/>
        </w:rPr>
        <w:t>UPUTA O PRAVNOM LIJEKU:</w:t>
      </w:r>
    </w:p>
    <w:p w:rsidRDefault="00325294" w:rsidP="00325294" w:rsidR="00B86CF5" w:rsidRPr="000414DD">
      <w:pPr>
        <w:jc w:val="both"/>
      </w:pPr>
      <w:r w:rsidRPr="000414DD">
        <w:t>Protiv rješenja pravo na žalbu ima stečajni upravitelj i svaki stečajni vjerovnik (čl.94. st.5. u vezi s čl.441. st. 2. SZ/15)</w:t>
      </w:r>
      <w:r w:rsidR="00B86CF5" w:rsidRPr="000414DD">
        <w:t xml:space="preserve">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B86CF5" w:rsidP="00325294" w:rsidR="00B26850">
      <w:pPr>
        <w:jc w:val="both"/>
        <w:rPr>
          <w:sz w:val="22"/>
        </w:rPr>
      </w:pPr>
      <w:r>
        <w:rPr>
          <w:sz w:val="22"/>
        </w:rPr>
        <w:t xml:space="preserve"> </w:t>
      </w:r>
    </w:p>
    <w:p w:rsidRDefault="00B86CF5" w:rsidP="00325294" w:rsidR="00B86CF5" w:rsidRPr="00646F9A">
      <w:pPr>
        <w:jc w:val="both"/>
        <w:rPr>
          <w:sz w:val="22"/>
        </w:rPr>
      </w:pPr>
    </w:p>
    <w:p w:rsidRDefault="00325294" w:rsidP="0001751A" w:rsidR="00B2685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 xml:space="preserve">- </w:t>
      </w:r>
      <w:r w:rsidR="00325294">
        <w:rPr>
          <w:sz w:val="20"/>
          <w:szCs w:val="20"/>
        </w:rPr>
        <w:t xml:space="preserve">e-Oglasna ploča suda 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</w:p>
    <w:p w:rsidRDefault="000A68B1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U Rijeci,</w:t>
      </w:r>
      <w:r w:rsidR="00AA21B3" w:rsidRPr="00B26850">
        <w:rPr>
          <w:sz w:val="20"/>
          <w:szCs w:val="20"/>
        </w:rPr>
        <w:t xml:space="preserve"> </w:t>
      </w:r>
      <w:r w:rsidR="00B86CF5">
        <w:rPr>
          <w:sz w:val="20"/>
          <w:szCs w:val="20"/>
        </w:rPr>
        <w:t>07.3</w:t>
      </w:r>
      <w:r w:rsidR="00646F9A">
        <w:rPr>
          <w:sz w:val="20"/>
          <w:szCs w:val="20"/>
        </w:rPr>
        <w:t>.2017</w:t>
      </w:r>
      <w:r w:rsidR="009708E0" w:rsidRPr="00B26850">
        <w:rPr>
          <w:sz w:val="20"/>
          <w:szCs w:val="20"/>
        </w:rPr>
        <w:t>.</w:t>
      </w:r>
      <w:r w:rsidR="00646F9A">
        <w:rPr>
          <w:sz w:val="20"/>
          <w:szCs w:val="20"/>
        </w:rPr>
        <w:t xml:space="preserve"> </w:t>
      </w:r>
      <w:r w:rsidR="009708E0" w:rsidRPr="00B26850">
        <w:rPr>
          <w:sz w:val="20"/>
          <w:szCs w:val="20"/>
        </w:rPr>
        <w:t>g.</w:t>
      </w:r>
    </w:p>
    <w:p w:rsidRDefault="009708E0" w:rsidP="0001751A" w:rsidR="009708E0" w:rsidRPr="00B26850">
      <w:pPr>
        <w:jc w:val="both"/>
        <w:rPr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Stečajni sudac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smartTag w:element="PersonName" w:uri="urn:schemas-microsoft-com:office:smarttags">
        <w:r w:rsidRPr="00B26850">
          <w:rPr>
            <w:sz w:val="20"/>
            <w:szCs w:val="20"/>
          </w:rPr>
          <w:t>Daniela Korlević</w:t>
        </w:r>
      </w:smartTag>
    </w:p>
    <w:p w:rsidRDefault="0001751A" w:rsidP="0001751A" w:rsidR="0001751A" w:rsidRPr="00B26850">
      <w:pPr>
        <w:rPr>
          <w:sz w:val="20"/>
          <w:szCs w:val="20"/>
        </w:rPr>
      </w:pP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D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DD22E7" w:rsidR="00D06B25" w:rsidRPr="000073FB">
    <w:pPr>
      <w:pStyle w:val="Zaglavlje"/>
      <w:jc w:val="right"/>
    </w:pPr>
    <w:r>
      <w:tab/>
    </w:r>
    <w:r>
      <w:tab/>
    </w:r>
    <w:r w:rsidRPr="000073FB">
      <w:t xml:space="preserve">    Posl.br. 15 St-</w:t>
    </w:r>
    <w:r w:rsidR="00B86CF5">
      <w:t>316/14-60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40AF9"/>
    <w:rsid w:val="000414DD"/>
    <w:rsid w:val="000A68B1"/>
    <w:rsid w:val="000D149D"/>
    <w:rsid w:val="0012658E"/>
    <w:rsid w:val="00140764"/>
    <w:rsid w:val="00162129"/>
    <w:rsid w:val="001F28F7"/>
    <w:rsid w:val="002263E2"/>
    <w:rsid w:val="002401FF"/>
    <w:rsid w:val="002E396B"/>
    <w:rsid w:val="002F4E11"/>
    <w:rsid w:val="00313805"/>
    <w:rsid w:val="00325294"/>
    <w:rsid w:val="0033257E"/>
    <w:rsid w:val="00353537"/>
    <w:rsid w:val="0035390A"/>
    <w:rsid w:val="003E0406"/>
    <w:rsid w:val="0044651E"/>
    <w:rsid w:val="0047512F"/>
    <w:rsid w:val="00477C08"/>
    <w:rsid w:val="00481A3F"/>
    <w:rsid w:val="005519E6"/>
    <w:rsid w:val="00565F76"/>
    <w:rsid w:val="00566B1F"/>
    <w:rsid w:val="005A28BA"/>
    <w:rsid w:val="005A568C"/>
    <w:rsid w:val="00616876"/>
    <w:rsid w:val="00646F9A"/>
    <w:rsid w:val="00703B61"/>
    <w:rsid w:val="0076120F"/>
    <w:rsid w:val="007931B0"/>
    <w:rsid w:val="007A1D9B"/>
    <w:rsid w:val="007B11A5"/>
    <w:rsid w:val="00813744"/>
    <w:rsid w:val="00822D5A"/>
    <w:rsid w:val="008734BE"/>
    <w:rsid w:val="00892D31"/>
    <w:rsid w:val="008C3A56"/>
    <w:rsid w:val="008C3D27"/>
    <w:rsid w:val="008C6E47"/>
    <w:rsid w:val="008D2BB2"/>
    <w:rsid w:val="00900DF9"/>
    <w:rsid w:val="0096099C"/>
    <w:rsid w:val="009708E0"/>
    <w:rsid w:val="00976541"/>
    <w:rsid w:val="009B75DB"/>
    <w:rsid w:val="009C07A7"/>
    <w:rsid w:val="00A143A9"/>
    <w:rsid w:val="00A25797"/>
    <w:rsid w:val="00A50178"/>
    <w:rsid w:val="00A91B13"/>
    <w:rsid w:val="00AA21B3"/>
    <w:rsid w:val="00AC1BFE"/>
    <w:rsid w:val="00B26850"/>
    <w:rsid w:val="00B31997"/>
    <w:rsid w:val="00B74CF3"/>
    <w:rsid w:val="00B86CF5"/>
    <w:rsid w:val="00BC2657"/>
    <w:rsid w:val="00BD2B0C"/>
    <w:rsid w:val="00BD3AD8"/>
    <w:rsid w:val="00C13E29"/>
    <w:rsid w:val="00C76812"/>
    <w:rsid w:val="00D06B25"/>
    <w:rsid w:val="00D21C34"/>
    <w:rsid w:val="00D2746A"/>
    <w:rsid w:val="00D341E8"/>
    <w:rsid w:val="00D63288"/>
    <w:rsid w:val="00DD22E7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041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14D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414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14D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041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414D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414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14D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St-316/2014-60</izvorni_sadrzaj>
    <derivirana_varijabla naziv="DomainObject.Oznaka_1">St-316/2014-60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Puli; GRAD UMAG</izvorni_sadrzaj>
    <derivirana_varijabla naziv="DomainObject.Predmet.StrankaFormated_1">  REPUBLIKA HRVATSKA zastupanog po punomoćniku Županijsko državno odvjetništvo u Puli; GRAD UMAG</derivirana_varijabla>
  </DomainObject.Predmet.StrankaFormated>
  <DomainObject.Predmet.StrankaFormatedOIB>
    <izvorni_sadrzaj>  REPUBLIKA HRVATSKA, OIB 52634238587 zastupanog po punomoćniku Županijsko državno odvjetništvo u Puli; GRAD UMAG</izvorni_sadrzaj>
    <derivirana_varijabla naziv="DomainObject.Predmet.StrankaFormatedOIB_1">  REPUBLIKA HRVATSKA, OIB 52634238587 zastupanog po punomoćniku Županijsko državno odvjetništvo u Puli; GRAD UMAG</derivirana_varijabla>
  </DomainObject.Predmet.StrankaFormatedOIB>
  <DomainObject.Predmet.StrankaFormatedWithAdress>
    <izvorni_sadrzaj> REPUBLIKA HRVATSKA zastupanog po punomoćniku Županijsko državno odvjetništvo u Puli; GRAD UMAG</izvorni_sadrzaj>
    <derivirana_varijabla naziv="DomainObject.Predmet.StrankaFormatedWithAdress_1"> REPUBLIKA HRVATSKA zastupanog po punomoćniku Županijsko državno odvjetništvo u Puli; GRAD UMAG</derivirana_varijabla>
  </DomainObject.Predmet.StrankaFormatedWithAdress>
  <DomainObject.Predmet.StrankaFormatedWithAdressOIB>
    <izvorni_sadrzaj> REPUBLIKA HRVATSKA, OIB 52634238587 zastupanog po punomoćniku Županijsko državno odvjetništvo u Puli; GRAD UMAG</izvorni_sadrzaj>
    <derivirana_varijabla naziv="DomainObject.Predmet.StrankaFormatedWithAdressOIB_1"> REPUBLIKA HRVATSKA, OIB 52634238587 zastupanog po punomoćniku Županijsko državno odvjetništvo u Puli; GRAD UMAG</derivirana_varijabla>
  </DomainObject.Predmet.StrankaFormatedWithAdressOIB>
  <DomainObject.Predmet.StrankaWithAdress>
    <izvorni_sadrzaj>REPUBLIKA HRVATSKA ,GRAD UMAG </izvorni_sadrzaj>
    <derivirana_varijabla naziv="DomainObject.Predmet.StrankaWithAdress_1">REPUBLIKA HRVATSKA ,GRAD UMAG </derivirana_varijabla>
  </DomainObject.Predmet.StrankaWithAdress>
  <DomainObject.Predmet.StrankaWithAdressOIB>
    <izvorni_sadrzaj>REPUBLIKA HRVATSKA, OIB 52634238587,GRAD UMAG</izvorni_sadrzaj>
    <derivirana_varijabla naziv="DomainObject.Predmet.StrankaWithAdressOIB_1">REPUBLIKA HRVATSKA, OIB 52634238587,GRAD UMAG</derivirana_varijabla>
  </DomainObject.Predmet.StrankaWithAdressOIB>
  <DomainObject.Predmet.StrankaNazivFormated>
    <izvorni_sadrzaj>REPUBLIKA HRVATSKA,GRAD UMAG</izvorni_sadrzaj>
    <derivirana_varijabla naziv="DomainObject.Predmet.StrankaNazivFormated_1">REPUBLIKA HRVATSKA,GRAD UMAG</derivirana_varijabla>
  </DomainObject.Predmet.StrankaNazivFormated>
  <DomainObject.Predmet.StrankaNazivFormatedOIB>
    <izvorni_sadrzaj>REPUBLIKA HRVATSKA, OIB 52634238587,GRAD UMAG</izvorni_sadrzaj>
    <derivirana_varijabla naziv="DomainObject.Predmet.StrankaNazivFormatedOIB_1">REPUBLIKA HRVATSKA, OIB 52634238587,GRAD UMAG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  <item>GRAD UMAG</item>
    </izvorni_sadrzaj>
    <derivirana_varijabla naziv="DomainObject.Predmet.StrankaListFormated_1">
      <item>REPUBLIKA HRVATSKA zastupanog po punomoćniku Županijsko državno odvjetništvo u Puli</item>
      <item>GRAD UMAG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  <item>GRAD UMAG</item>
    </izvorni_sadrzaj>
    <derivirana_varijabla naziv="DomainObject.Predmet.StrankaListFormatedOIB_1">
      <item>REPUBLIKA HRVATSKA, OIB 52634238587 zastupanog po punomoćniku Županijsko državno odvjetništvo u Puli</item>
      <item>GRAD UMAG</item>
    </derivirana_varijabla>
  </DomainObject.Predmet.StrankaListFormatedOIB>
  <DomainObject.Predmet.StrankaListFormatedWithAdress>
    <izvorni_sadrzaj>
      <item>REPUBLIKA HRVATSKA zastupanog po punomoćniku Županijsko državno odvjetništvo u Puli</item>
      <item>GRAD UMAG</item>
    </izvorni_sadrzaj>
    <derivirana_varijabla naziv="DomainObject.Predmet.StrankaListFormatedWithAdress_1">
      <item>REPUBLIKA HRVATSKA zastupanog po punomoćniku Županijsko državno odvjetništvo u Puli</item>
      <item>GRAD UMAG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  <item>GRAD UMAG</item>
    </izvorni_sadrzaj>
    <derivirana_varijabla naziv="DomainObject.Predmet.StrankaListFormatedWithAdressOIB_1">
      <item>REPUBLIKA HRVATSKA, OIB 52634238587 zastupanog po punomoćniku Županijsko državno odvjetništvo u Puli</item>
      <item>GRAD UMAG</item>
    </derivirana_varijabla>
  </DomainObject.Predmet.StrankaListFormatedWithAdressOIB>
  <DomainObject.Predmet.StrankaListNazivFormated>
    <izvorni_sadrzaj>
      <item>REPUBLIKA HRVATSKA</item>
      <item>GRAD UMAG</item>
    </izvorni_sadrzaj>
    <derivirana_varijabla naziv="DomainObject.Predmet.StrankaListNazivFormated_1">
      <item>REPUBLIKA HRVATSKA</item>
      <item>GRAD UMAG</item>
    </derivirana_varijabla>
  </DomainObject.Predmet.StrankaListNazivFormated>
  <DomainObject.Predmet.StrankaListNazivFormatedOIB>
    <izvorni_sadrzaj>
      <item>REPUBLIKA HRVATSKA, OIB 52634238587</item>
      <item>GRAD UMAG</item>
    </izvorni_sadrzaj>
    <derivirana_varijabla naziv="DomainObject.Predmet.StrankaListNazivFormatedOIB_1">
      <item>REPUBLIKA HRVATSKA, OIB 52634238587</item>
      <item>GRAD UMAG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St-316/2014-60</izvorni_sadrzaj>
    <derivirana_varijabla naziv="DomainObject.PoslovniBrojDokumenta_1">St-316/2014-60</derivirana_varijabla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derivirana_varijabla>
  </DomainObject.Predmet.SudioniciListNaziv>
  <DomainObject.Predmet.SudioniciListAdressOIB>
    <izvorni_sadrzaj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izvorni_sadrzaj>
    <derivirana_varijabla naziv="DomainObject.Predmet.SudioniciListAdressOIB_1"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89073189282</item>
      <item>, OIB null</item>
      <item>, OIB 90523902370</item>
      <item>, OIB null</item>
      <item>, OIB null</item>
      <item>, OIB null</item>
    </izvorni_sadrzaj>
    <derivirana_varijabla naziv="DomainObject.Predmet.SudioniciListNazivOIB_1">
      <item>, OIB 52634238587</item>
      <item>, OIB 89073189282</item>
      <item>, OIB null</item>
      <item>, OIB 90523902370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ED0F9-C4C2-4A57-8968-8F362AC1F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2781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2017-03-07T10:13:00Z</dcterms:created>
  <dc:creator>dcmelik</dc:creator>
  <cp:lastModifiedBy>Jasna Radulović</cp:lastModifiedBy>
  <cp:lastPrinted>2015-06-17T13:21:00Z</cp:lastPrinted>
  <dcterms:modified xmlns:xsi="http://www.w3.org/2001/XMLSchema-instance" xsi:type="dcterms:W3CDTF">2017-03-07T10:16:00Z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St-316/2014-60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