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7ef6" w14:paraId="4747ef6" w:rsidRDefault="009F7FB3" w:rsidP="009F7FB3" w:rsidR="009F7FB3">
      <w:pPr>
        <w:jc w:val="right"/>
        <w15:collapsed w:val="false"/>
      </w:pPr>
      <w:bookmarkStart w:name="_GoBack" w:id="0"/>
      <w:bookmarkEnd w:id="0"/>
      <w:r>
        <w:t>9 St-19</w:t>
      </w:r>
      <w:r w:rsidR="00BE1B2D">
        <w:t>7</w:t>
      </w:r>
      <w:r>
        <w:t>/16</w:t>
      </w:r>
    </w:p>
    <w:p w:rsidRDefault="009F7FB3" w:rsidP="009F7FB3" w:rsidR="009F7FB3">
      <w:pPr>
        <w:jc w:val="both"/>
      </w:pPr>
    </w:p>
    <w:p w:rsidRDefault="00546343" w:rsidP="009F7FB3" w:rsidR="00546343">
      <w:pPr>
        <w:jc w:val="both"/>
      </w:pPr>
    </w:p>
    <w:p w:rsidRDefault="00546343" w:rsidP="009F7FB3" w:rsidR="00546343">
      <w:pPr>
        <w:jc w:val="both"/>
      </w:pPr>
    </w:p>
    <w:p w:rsidRDefault="009F7FB3" w:rsidP="009F7FB3" w:rsidR="009F7FB3">
      <w:pPr>
        <w:jc w:val="both"/>
      </w:pPr>
      <w:r>
        <w:t>REPUBLIKA HRVATSKA</w:t>
      </w:r>
    </w:p>
    <w:p w:rsidRDefault="009F7FB3" w:rsidP="009F7FB3" w:rsidR="009F7FB3">
      <w:pPr>
        <w:jc w:val="both"/>
      </w:pPr>
      <w:r>
        <w:t>TRGOVAČKI SUD  U ZADRU</w:t>
      </w:r>
    </w:p>
    <w:p w:rsidRDefault="009F7FB3" w:rsidP="009F7FB3" w:rsidR="009F7FB3">
      <w:pPr>
        <w:jc w:val="both"/>
      </w:pPr>
      <w:r>
        <w:t>STALNA SLUŽBA U ŠIBENIKU</w:t>
      </w:r>
    </w:p>
    <w:p w:rsidRDefault="009F7FB3" w:rsidP="009F7FB3" w:rsidR="009F7FB3">
      <w:pPr>
        <w:rPr>
          <w:rFonts w:cs="Arial" w:hAnsi="Arial" w:ascii="Arial"/>
        </w:rPr>
      </w:pPr>
      <w:r>
        <w:t xml:space="preserve">     </w:t>
      </w:r>
    </w:p>
    <w:p w:rsidRDefault="009F7FB3" w:rsidP="009F7FB3" w:rsidR="009F7FB3">
      <w:pPr>
        <w:jc w:val="center"/>
      </w:pPr>
      <w:r>
        <w:t>R E P U B L I K A  H R V A T S K A</w:t>
      </w:r>
    </w:p>
    <w:p w:rsidRDefault="009F7FB3" w:rsidP="009F7FB3" w:rsidR="009F7FB3">
      <w:pPr>
        <w:jc w:val="both"/>
      </w:pPr>
      <w:r>
        <w:tab/>
      </w:r>
      <w:r>
        <w:tab/>
      </w:r>
      <w:r>
        <w:tab/>
      </w:r>
    </w:p>
    <w:p w:rsidRDefault="009F7FB3" w:rsidP="009F7FB3" w:rsidR="009F7FB3">
      <w:pPr>
        <w:jc w:val="center"/>
      </w:pPr>
      <w:r>
        <w:t>R J E Š E N J E</w:t>
      </w:r>
    </w:p>
    <w:p w:rsidRDefault="009F7FB3" w:rsidP="009F7FB3" w:rsidR="009F7FB3">
      <w:pPr>
        <w:jc w:val="both"/>
        <w:rPr>
          <w:szCs w:val="22"/>
        </w:rPr>
      </w:pPr>
    </w:p>
    <w:p w:rsidRDefault="00546343" w:rsidP="009F7FB3" w:rsidR="00546343">
      <w:pPr>
        <w:jc w:val="both"/>
        <w:rPr>
          <w:szCs w:val="22"/>
        </w:rPr>
      </w:pPr>
    </w:p>
    <w:p w:rsidRDefault="009F7FB3" w:rsidP="009F7FB3" w:rsidR="009F7FB3" w:rsidRPr="00BE1B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E1B2D">
        <w:rPr>
          <w:rFonts w:hAnsi="Times New Roman" w:ascii="Times New Roman"/>
          <w:sz w:val="24"/>
          <w:szCs w:val="24"/>
        </w:rPr>
        <w:t>Trgovački sud u Zadru, Stalna služba u Šibeniku, OIB: 39670464653, po sucu Tereziji Goreta kao stečajnom sucu, u stečajnom predmetu  nad dužnikom</w:t>
      </w:r>
      <w:r w:rsidR="007378AF" w:rsidRPr="00BE1B2D">
        <w:rPr>
          <w:rFonts w:eastAsia="Times New Roman" w:hAnsi="Times New Roman" w:ascii="Times New Roman"/>
          <w:lang w:eastAsia="hr-HR"/>
        </w:rPr>
        <w:t xml:space="preserve"> </w:t>
      </w:r>
      <w:r w:rsidR="00BE1B2D" w:rsidRPr="00BE1B2D">
        <w:rPr>
          <w:rFonts w:eastAsia="Times New Roman" w:hAnsi="Times New Roman" w:ascii="Times New Roman"/>
          <w:lang w:eastAsia="hr-HR"/>
        </w:rPr>
        <w:t xml:space="preserve">NAVITAS ŠIBENIK d.o.o. iz Šibenika, Nikole </w:t>
      </w:r>
      <w:proofErr w:type="spellStart"/>
      <w:r w:rsidR="00BE1B2D" w:rsidRPr="00BE1B2D">
        <w:rPr>
          <w:rFonts w:eastAsia="Times New Roman" w:hAnsi="Times New Roman" w:ascii="Times New Roman"/>
          <w:lang w:eastAsia="hr-HR"/>
        </w:rPr>
        <w:t>Vladanova</w:t>
      </w:r>
      <w:proofErr w:type="spellEnd"/>
      <w:r w:rsidR="00BE1B2D" w:rsidRPr="00BE1B2D">
        <w:rPr>
          <w:rFonts w:eastAsia="Times New Roman" w:hAnsi="Times New Roman" w:ascii="Times New Roman"/>
          <w:lang w:eastAsia="hr-HR"/>
        </w:rPr>
        <w:t xml:space="preserve"> 2, OIB: 09658095343, dana 25. </w:t>
      </w:r>
      <w:r w:rsidR="00BE1B2D">
        <w:rPr>
          <w:rFonts w:eastAsia="Times New Roman" w:hAnsi="Times New Roman" w:ascii="Times New Roman"/>
          <w:lang w:eastAsia="hr-HR"/>
        </w:rPr>
        <w:t>s</w:t>
      </w:r>
      <w:r w:rsidR="00BE1B2D" w:rsidRPr="00BE1B2D">
        <w:rPr>
          <w:rFonts w:eastAsia="Times New Roman" w:hAnsi="Times New Roman" w:ascii="Times New Roman"/>
          <w:lang w:eastAsia="hr-HR"/>
        </w:rPr>
        <w:t>rpnja 2018. godine</w:t>
      </w: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546343" w:rsidP="009F7FB3" w:rsidR="0054634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9F7FB3" w:rsidP="007378AF" w:rsidR="009F7FB3" w:rsidRPr="007378AF">
      <w:pPr>
        <w:pStyle w:val="Odlomakpopisa"/>
        <w:numPr>
          <w:ilvl w:val="0"/>
          <w:numId w:val="1"/>
        </w:numPr>
        <w:ind w:firstLine="360" w:left="0"/>
        <w:jc w:val="both"/>
        <w:rPr>
          <w:rFonts w:eastAsia="Calibri"/>
        </w:rPr>
      </w:pPr>
      <w:r>
        <w:t>Stečajnom upravitelju</w:t>
      </w:r>
      <w:r w:rsidR="007378AF" w:rsidRPr="007378AF">
        <w:rPr>
          <w:rFonts w:cstheme="minorBidi" w:eastAsiaTheme="minorHAnsi"/>
          <w:lang w:eastAsia="en-US"/>
        </w:rPr>
        <w:t xml:space="preserve"> </w:t>
      </w:r>
      <w:r w:rsidR="00BE1B2D">
        <w:rPr>
          <w:rFonts w:cstheme="minorBidi" w:eastAsiaTheme="minorHAnsi"/>
          <w:lang w:eastAsia="en-US"/>
        </w:rPr>
        <w:t xml:space="preserve">Ante Gabelica iz Splita, Ruđera Boškovića 7/125, OIB: 68765596631, </w:t>
      </w:r>
      <w:r w:rsidRPr="00475C04">
        <w:t xml:space="preserve">za obavljene poslove određuje se jednokratna nagrada u iznosu od </w:t>
      </w:r>
      <w:r>
        <w:t>3</w:t>
      </w:r>
      <w:r w:rsidRPr="00475C04">
        <w:t>.</w:t>
      </w:r>
      <w:r>
        <w:t>0</w:t>
      </w:r>
      <w:r w:rsidRPr="00475C04">
        <w:t>00,00 kn bruto.</w:t>
      </w:r>
    </w:p>
    <w:p w:rsidRDefault="009F7FB3" w:rsidP="009F7FB3" w:rsidR="009F7FB3" w:rsidRPr="00475C04">
      <w:pPr>
        <w:pStyle w:val="Odlomakpopisa"/>
        <w:ind w:left="360"/>
        <w:jc w:val="both"/>
      </w:pPr>
    </w:p>
    <w:p w:rsidRDefault="009F7FB3" w:rsidP="009F7FB3" w:rsidR="009F7FB3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</w:t>
      </w:r>
      <w:r w:rsidR="007378AF">
        <w:rPr>
          <w:rFonts w:hAnsi="Times New Roman" w:ascii="Times New Roman"/>
          <w:sz w:val="24"/>
          <w:szCs w:val="24"/>
        </w:rPr>
        <w:t>na teret 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378AF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St-19</w:t>
      </w:r>
      <w:r w:rsidR="00BE1B2D">
        <w:rPr>
          <w:rFonts w:hAnsi="Times New Roman" w:ascii="Times New Roman"/>
          <w:sz w:val="24"/>
          <w:szCs w:val="24"/>
        </w:rPr>
        <w:t>7</w:t>
      </w:r>
      <w:r w:rsidR="009F7FB3">
        <w:rPr>
          <w:rFonts w:hAnsi="Times New Roman" w:ascii="Times New Roman"/>
          <w:sz w:val="24"/>
          <w:szCs w:val="24"/>
        </w:rPr>
        <w:t xml:space="preserve">/2016 od 10. </w:t>
      </w:r>
      <w:r w:rsidR="00BE1B2D">
        <w:rPr>
          <w:rFonts w:hAnsi="Times New Roman" w:ascii="Times New Roman"/>
          <w:sz w:val="24"/>
          <w:szCs w:val="24"/>
        </w:rPr>
        <w:t>siječnja 2017.godine Ante Gabelica je</w:t>
      </w:r>
      <w:r w:rsidR="009F7FB3">
        <w:rPr>
          <w:rFonts w:hAnsi="Times New Roman" w:ascii="Times New Roman"/>
          <w:sz w:val="24"/>
          <w:szCs w:val="24"/>
        </w:rPr>
        <w:t xml:space="preserve"> imenovan za privremenog stečajnog upravitelja, koji je dostavio svoje izvješće dana 0</w:t>
      </w:r>
      <w:r w:rsidR="00BE1B2D">
        <w:rPr>
          <w:rFonts w:hAnsi="Times New Roman" w:ascii="Times New Roman"/>
          <w:sz w:val="24"/>
          <w:szCs w:val="24"/>
        </w:rPr>
        <w:t>1</w:t>
      </w:r>
      <w:r w:rsidR="009F7FB3">
        <w:rPr>
          <w:rFonts w:hAnsi="Times New Roman" w:ascii="Times New Roman"/>
          <w:sz w:val="24"/>
          <w:szCs w:val="24"/>
        </w:rPr>
        <w:t xml:space="preserve">. </w:t>
      </w:r>
      <w:r w:rsidR="00BE1B2D">
        <w:rPr>
          <w:rFonts w:hAnsi="Times New Roman" w:ascii="Times New Roman"/>
          <w:sz w:val="24"/>
          <w:szCs w:val="24"/>
        </w:rPr>
        <w:t>veljače</w:t>
      </w:r>
      <w:r w:rsidR="009F7FB3">
        <w:rPr>
          <w:rFonts w:hAnsi="Times New Roman" w:ascii="Times New Roman"/>
          <w:sz w:val="24"/>
          <w:szCs w:val="24"/>
        </w:rPr>
        <w:t xml:space="preserve"> 2017.g</w:t>
      </w:r>
      <w:r w:rsidR="00BE1B2D">
        <w:rPr>
          <w:rFonts w:eastAsia="Times New Roman" w:hAnsi="Times New Roman" w:ascii="Times New Roman"/>
          <w:sz w:val="24"/>
          <w:szCs w:val="24"/>
          <w:lang w:eastAsia="hr-HR"/>
        </w:rPr>
        <w:t>odine.</w:t>
      </w:r>
    </w:p>
    <w:p w:rsidRDefault="009F7FB3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1B2D" w:rsidP="00546343" w:rsidR="00546343">
      <w:pPr>
        <w:jc w:val="both"/>
      </w:pPr>
      <w:r>
        <w:tab/>
        <w:t xml:space="preserve">Budući </w:t>
      </w:r>
      <w:r w:rsidR="009F7FB3">
        <w:t xml:space="preserve">tijekom prethodnog postupka </w:t>
      </w:r>
      <w:r>
        <w:t xml:space="preserve">nije </w:t>
      </w:r>
      <w:r w:rsidR="009F7FB3">
        <w:t>uplaćen predujam za pokriće troškova tog postupka</w:t>
      </w:r>
      <w:r>
        <w:t xml:space="preserve">, </w:t>
      </w:r>
      <w:r w:rsidR="009F7FB3">
        <w:t xml:space="preserve">odmjerena nagrada ima se </w:t>
      </w:r>
      <w:r w:rsidR="007378AF">
        <w:t xml:space="preserve">isplatiti </w:t>
      </w:r>
      <w:r>
        <w:t xml:space="preserve">iz sredstava Fonda za namirenje troškova stečajnog postupka, pa je odlučeno kao pod </w:t>
      </w:r>
      <w:proofErr w:type="spellStart"/>
      <w:r>
        <w:t>toč</w:t>
      </w:r>
      <w:proofErr w:type="spellEnd"/>
      <w:r>
        <w:t>. 2. na temelju odredbe čl. 94.st.7 SZ-a.</w:t>
      </w:r>
      <w:r w:rsidR="00546343">
        <w:t xml:space="preserve">                                                      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BE1B2D">
        <w:rPr>
          <w:rFonts w:hAnsi="Times New Roman" w:ascii="Times New Roman"/>
          <w:sz w:val="24"/>
          <w:szCs w:val="24"/>
        </w:rPr>
        <w:t>2</w:t>
      </w:r>
      <w:r w:rsidR="007378A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. </w:t>
      </w:r>
      <w:r w:rsidR="00BE1B2D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 201</w:t>
      </w:r>
      <w:r w:rsidR="007378AF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.g.</w:t>
      </w:r>
    </w:p>
    <w:p w:rsidRDefault="00BE1B2D" w:rsidP="009F7FB3" w:rsidR="00BE1B2D">
      <w:pPr>
        <w:jc w:val="right"/>
      </w:pPr>
    </w:p>
    <w:p w:rsidRDefault="009F7FB3" w:rsidP="009F7FB3" w:rsidR="009F7FB3">
      <w:pPr>
        <w:jc w:val="right"/>
      </w:pPr>
      <w:r>
        <w:t>STEČAJNI SUDAC</w:t>
      </w:r>
    </w:p>
    <w:p w:rsidRDefault="009F7FB3" w:rsidP="009F7FB3" w:rsidR="009F7FB3">
      <w:pPr>
        <w:jc w:val="right"/>
      </w:pPr>
      <w:r>
        <w:t>Terezija Goreta</w:t>
      </w:r>
      <w:r w:rsidR="000042E0">
        <w:t>, v.r.</w:t>
      </w:r>
    </w:p>
    <w:p w:rsidRDefault="009F7FB3" w:rsidP="009F7FB3" w:rsidR="009F7FB3">
      <w:pPr>
        <w:jc w:val="both"/>
      </w:pPr>
      <w:r>
        <w:lastRenderedPageBreak/>
        <w:t xml:space="preserve">                                                                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UPUTA O PRAVNOM LIJEKU:</w:t>
      </w:r>
    </w:p>
    <w:p w:rsidRDefault="009F7FB3" w:rsidP="009F7FB3" w:rsidR="009F7FB3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Dostaviti: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F7FB3" w:rsidP="009F7FB3" w:rsidR="009F7FB3"/>
    <w:p w:rsidRDefault="00D919E3" w:rsidR="00D919E3"/>
    <w:sectPr w:rsidR="00D91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16D"/>
    <w:rsid w:val="000042E0"/>
    <w:rsid w:val="00546343"/>
    <w:rsid w:val="007378AF"/>
    <w:rsid w:val="0075438C"/>
    <w:rsid w:val="0079116D"/>
    <w:rsid w:val="009F7FB3"/>
    <w:rsid w:val="00BE1B2D"/>
    <w:rsid w:val="00D9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F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F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NAVITAS ŠIBENIK društvo s ograničenom odgovornošću za trgovinu i proizvodnju energije</izvorni_sadrzaj>
    <derivirana_varijabla naziv="DomainObject.Predmet.ProtustrankaFormated_1">  NAVITAS ŠIBENIK društvo s ograničenom odgovornošću za trgovinu i proizvodnju energije</derivirana_varijabla>
  </DomainObject.Predmet.ProtustrankaFormated>
  <DomainObject.Predmet.ProtustrankaFormatedOIB>
    <izvorni_sadrzaj>  NAVITAS ŠIBENIK društvo s ograničenom odgovornošću za trgovinu i proizvodnju energije, OIB 09658095343</izvorni_sadrzaj>
    <derivirana_varijabla naziv="DomainObject.Predmet.ProtustrankaFormatedOIB_1">  NAVITAS ŠIBENIK društvo s ograničenom odgovornošću za trgovinu i proizvodnju energije, OIB 09658095343</derivirana_varijabla>
  </DomainObject.Predmet.ProtustrankaFormatedOIB>
  <DomainObject.Predmet.ProtustrankaFormatedWithAdress>
    <izvorni_sadrzaj> NAVITAS ŠIBENIK društvo s ograničenom odgovornošću za trgovinu i proizvodnju energije, Nikole Vladanova 2 , 22000 Šibenik</izvorni_sadrzaj>
    <derivirana_varijabla naziv="DomainObject.Predmet.ProtustrankaFormatedWithAdress_1"> NAVITAS ŠIBENIK društvo s ograničenom odgovornošću za trgovinu i proizvodnju energije, Nikole Vladanova 2 , 22000 Šibenik</derivirana_varijabla>
  </DomainObject.Predmet.ProtustrankaFormatedWithAdress>
  <DomainObject.Predmet.ProtustrankaFormatedWithAdressOIB>
    <izvorni_sadrzaj> NAVITAS ŠIBENIK društvo s ograničenom odgovornošću za trgovinu i proizvodnju energije, OIB 09658095343, Nikole Vladanova 2 , 22000 Šibenik</izvorni_sadrzaj>
    <derivirana_varijabla naziv="DomainObject.Predmet.ProtustrankaFormatedWithAdressOIB_1"> NAVITAS ŠIBENIK društvo s ograničenom odgovornošću za trgovinu i proizvodnju energije, OIB 09658095343, Nikole Vladanova 2 , 22000 Šibenik</derivirana_varijabla>
  </DomainObject.Predmet.ProtustrankaFormatedWithAdressOIB>
  <DomainObject.Predmet.ProtustrankaWithAdress>
    <izvorni_sadrzaj>NAVITAS ŠIBENIK društvo s ograničenom odgovornošću za trgovinu i proizvodnju energije Nikole Vladanova 2 , 22000 Šibenik</izvorni_sadrzaj>
    <derivirana_varijabla naziv="DomainObject.Predmet.ProtustrankaWithAdress_1">NAVITAS ŠIBENIK društvo s ograničenom odgovornošću za trgovinu i proizvodnju energije Nikole Vladanova 2 , 22000 Šibenik</derivirana_varijabla>
  </DomainObject.Predmet.ProtustrankaWithAdress>
  <DomainObject.Predmet.ProtustrankaWithAdressOIB>
    <izvorni_sadrzaj>NAVITAS ŠIBENIK društvo s ograničenom odgovornošću za trgovinu i proizvodnju energije, OIB 09658095343, Nikole Vladanova 2 , 22000 Šibenik</izvorni_sadrzaj>
    <derivirana_varijabla naziv="DomainObject.Predmet.ProtustrankaWithAdressOIB_1">NAVITAS ŠIBENIK društvo s ograničenom odgovornošću za trgovinu i proizvodnju energije, OIB 09658095343, Nikole Vladanova 2 , 22000 Šibenik</derivirana_varijabla>
  </DomainObject.Predmet.ProtustrankaWithAdressOIB>
  <DomainObject.Predmet.ProtustrankaNazivFormated>
    <izvorni_sadrzaj>NAVITAS ŠIBENIK društvo s ograničenom odgovornošću za trgovinu i proizvodnju energije</izvorni_sadrzaj>
    <derivirana_varijabla naziv="DomainObject.Predmet.ProtustrankaNazivFormated_1">NAVITAS ŠIBENIK društvo s ograničenom odgovornošću za trgovinu i proizvodnju energije</derivirana_varijabla>
  </DomainObject.Predmet.ProtustrankaNazivFormated>
  <DomainObject.Predmet.ProtustrankaNazivFormatedOIB>
    <izvorni_sadrzaj>NAVITAS ŠIBENIK društvo s ograničenom odgovornošću za trgovinu i proizvodnju energije, OIB 09658095343</izvorni_sadrzaj>
    <derivirana_varijabla naziv="DomainObject.Predmet.ProtustrankaNazivFormatedOIB_1">NAVITAS ŠIBENIK društvo s ograničenom odgovornošću za trgovinu i proizvodnju energije, OIB 09658095343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NAVITAS ŠIBENIK društvo s ograničenom odgovornošću za trgovinu i proizvodnju energije</item>
    </izvorni_sadrzaj>
    <derivirana_varijabla naziv="DomainObject.Predmet.ProtuStrankaListFormated_1">
      <item>NAVITAS ŠIBENIK društvo s ograničenom odgovornošću za trgovinu i proizvodnju energije</item>
    </derivirana_varijabla>
  </DomainObject.Predmet.ProtuStrankaListFormated>
  <DomainObject.Predmet.ProtuStrankaListFormatedOIB>
    <izvorni_sadrzaj>
      <item>NAVITAS ŠIBENIK društvo s ograničenom odgovornošću za trgovinu i proizvodnju energije, OIB 09658095343</item>
    </izvorni_sadrzaj>
    <derivirana_varijabla naziv="DomainObject.Predmet.ProtuStrankaListFormatedOIB_1">
      <item>NAVITAS ŠIBENIK društvo s ograničenom odgovornošću za trgovinu i proizvodnju energije, OIB 09658095343</item>
    </derivirana_varijabla>
  </DomainObject.Predmet.ProtuStrankaListFormatedOIB>
  <DomainObject.Predmet.ProtuStrankaListFormatedWithAdress>
    <izvorni_sadrzaj>
      <item>NAVITAS ŠIBENIK društvo s ograničenom odgovornošću za trgovinu i proizvodnju energije, Nikole Vladanova 2 , 22000 Šibenik</item>
    </izvorni_sadrzaj>
    <derivirana_varijabla naziv="DomainObject.Predmet.ProtuStrankaListFormatedWithAdress_1">
      <item>NAVITAS ŠIBENIK društvo s ograničenom odgovornošću za trgovinu i proizvodnju energije, Nikole Vladanova 2 , 22000 Šibenik</item>
    </derivirana_varijabla>
  </DomainObject.Predmet.ProtuStrankaListFormatedWithAdress>
  <DomainObject.Predmet.ProtuStrankaListFormatedWithAdressOIB>
    <izvorni_sadrzaj>
      <item>NAVITAS ŠIBENIK društvo s ograničenom odgovornošću za trgovinu i proizvodnju energije, OIB 09658095343, Nikole Vladanova 2 , 22000 Šibenik</item>
    </izvorni_sadrzaj>
    <derivirana_varijabla naziv="DomainObject.Predmet.ProtuStrankaListFormatedWithAdressOIB_1">
      <item>NAVITAS ŠIBENIK društvo s ograničenom odgovornošću za trgovinu i proizvodnju energije, OIB 09658095343, Nikole Vladanova 2 , 22000 Šibenik</item>
    </derivirana_varijabla>
  </DomainObject.Predmet.ProtuStrankaListFormatedWithAdressOIB>
  <DomainObject.Predmet.ProtuStrankaListNazivFormated>
    <izvorni_sadrzaj>
      <item>NAVITAS ŠIBENIK društvo s ograničenom odgovornošću za trgovinu i proizvodnju energije</item>
    </izvorni_sadrzaj>
    <derivirana_varijabla naziv="DomainObject.Predmet.ProtuStrankaListNazivFormated_1">
      <item>NAVITAS ŠIBENIK društvo s ograničenom odgovornošću za trgovinu i proizvodnju energije</item>
    </derivirana_varijabla>
  </DomainObject.Predmet.ProtuStrankaListNazivFormated>
  <DomainObject.Predmet.ProtuStrankaListNazivFormatedOIB>
    <izvorni_sadrzaj>
      <item>NAVITAS ŠIBENIK društvo s ograničenom odgovornošću za trgovinu i proizvodnju energije, OIB 09658095343</item>
    </izvorni_sadrzaj>
    <derivirana_varijabla naziv="DomainObject.Predmet.ProtuStrankaListNazivFormatedOIB_1">
      <item>NAVITAS ŠIBENIK društvo s ograničenom odgovornošću za trgovinu i proizvodnju energije, OIB 09658095343</item>
    </derivirana_varijabla>
  </DomainObject.Predmet.ProtuStrankaListNazivFormatedOIB>
  <DomainObject.Predmet.OstaliListFormated>
    <izvorni_sadrzaj>
      <item>Marijan Baćan</item>
    </izvorni_sadrzaj>
    <derivirana_varijabla naziv="DomainObject.Predmet.OstaliListFormated_1">
      <item>Marijan Baćan</item>
    </derivirana_varijabla>
  </DomainObject.Predmet.OstaliListFormated>
  <DomainObject.Predmet.OstaliListFormatedOIB>
    <izvorni_sadrzaj>
      <item>Marijan Baćan, OIB 45966135333</item>
    </izvorni_sadrzaj>
    <derivirana_varijabla naziv="DomainObject.Predmet.OstaliListFormatedOIB_1">
      <item>Marijan Baćan, OIB 45966135333</item>
    </derivirana_varijabla>
  </DomainObject.Predmet.OstaliListFormatedOIB>
  <DomainObject.Predmet.OstaliListFormatedWithAdress>
    <izvorni_sadrzaj>
      <item>Marijan Baćan, Gradišće 5 - slati na ime firme, 10000 Glinska Poljana</item>
    </izvorni_sadrzaj>
    <derivirana_varijabla naziv="DomainObject.Predmet.OstaliListFormatedWithAdress_1">
      <item>Marijan Baćan, Gradišće 5 - slati na ime firme, 10000 Glinska Poljana</item>
    </derivirana_varijabla>
  </DomainObject.Predmet.OstaliListFormatedWithAdress>
  <DomainObject.Predmet.OstaliListFormatedWithAdressOIB>
    <izvorni_sadrzaj>
      <item>Marijan Baćan, OIB 45966135333, Gradišće 5 - slati na ime firme, 10000 Glinska Poljana</item>
    </izvorni_sadrzaj>
    <derivirana_varijabla naziv="DomainObject.Predmet.OstaliListFormatedWithAdressOIB_1">
      <item>Marijan Baćan, OIB 45966135333, Gradišće 5 - slati na ime firme, 10000 Glinska Poljana</item>
    </derivirana_varijabla>
  </DomainObject.Predmet.OstaliListFormatedWithAdressOIB>
  <DomainObject.Predmet.OstaliListNazivFormated>
    <izvorni_sadrzaj>
      <item>Marijan Baćan</item>
    </izvorni_sadrzaj>
    <derivirana_varijabla naziv="DomainObject.Predmet.OstaliListNazivFormated_1">
      <item>Marijan Baćan</item>
    </derivirana_varijabla>
  </DomainObject.Predmet.OstaliListNazivFormated>
  <DomainObject.Predmet.OstaliListNazivFormatedOIB>
    <izvorni_sadrzaj>
      <item>Marijan Baćan, OIB 45966135333</item>
    </izvorni_sadrzaj>
    <derivirana_varijabla naziv="DomainObject.Predmet.OstaliListNazivFormatedOIB_1">
      <item>Marijan Baćan, OIB 45966135333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NAVITAS ŠIBENIK društvo s ograničenom odgovornošću za trgovinu i proizvodnju energije</izvorni_sadrzaj>
    <derivirana_varijabla naziv="DomainObject.Predmet.ProtustrankaIDrugi_1">NAVITAS ŠIBENIK društvo s ograničenom odgovornošću za trgovinu i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NAVITAS ŠIBENIK društvo s ograničenom odgovornošću za trgovinu i proizvodnju energije, OIB 09658095343, Nikole Vladanova 2 , 22000 Šibenik</izvorni_sadrzaj>
    <derivirana_varijabla naziv="DomainObject.Predmet.ProtustrankaIDrugiAdressOIB_1">NAVITAS ŠIBENIK društvo s ograničenom odgovornošću za trgovinu i proizvodnju energije, OIB 09658095343, Nikole Vladanova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NAVITAS ŠIBENIK društvo s ograničenom odgovornošću za trgovinu i proizvodnju energije</item>
      <item>Marijan Baćan</item>
    </izvorni_sadrzaj>
    <derivirana_varijabla naziv="DomainObject.Predmet.SudioniciListNaziv_1">
      <item>FINA - Podružnica Šibenik</item>
      <item>NAVITAS ŠIBENIK društvo s ograničenom odgovornošću za trgovinu i proizvodnju energije</item>
      <item>Marijan Baćan</item>
    </derivirana_varijabla>
  </DomainObject.Predmet.SudioniciListNaziv>
  <DomainObject.Predmet.SudioniciListAdressOIB>
    <izvorni_sadrzaj>
      <item>FINA - Podružnica Šibenik, OIB 85821130368, Perivoj L. Marune 1,22000 Šibenik</item>
      <item>NAVITAS ŠIBENIK društvo s ograničenom odgovornošću za trgovinu i proizvodnju energije, OIB 09658095343, Nikole Vladanova 2 ,22000 Šibenik</item>
      <item>Marijan Baćan, OIB 45966135333, Gradišće 5 - slati na ime firme,10000 Glinska Poljana</item>
    </izvorni_sadrzaj>
    <derivirana_varijabla naziv="DomainObject.Predmet.SudioniciListAdressOIB_1">
      <item>FINA - Podružnica Šibenik, OIB 85821130368, Perivoj L. Marune 1,22000 Šibenik</item>
      <item>NAVITAS ŠIBENIK društvo s ograničenom odgovornošću za trgovinu i proizvodnju energije, OIB 09658095343, Nikole Vladanova 2 ,22000 Šibenik</item>
      <item>Marijan Baćan, OIB 45966135333, Gradišće 5 - slati na ime firme,10000 Glinska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09658095343</item>
      <item>, OIB 45966135333</item>
    </izvorni_sadrzaj>
    <derivirana_varijabla naziv="DomainObject.Predmet.SudioniciListNazivOIB_1">
      <item>, OIB 85821130368</item>
      <item>, OIB 09658095343</item>
      <item>, OIB 45966135333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1858</properties:Characters>
  <properties:Lines>62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2018-07-25T08:34:00Z</dcterms:created>
  <dc:creator>Terezija Goreta</dc:creator>
  <cp:lastModifiedBy>Anita Hrabrov Petrić</cp:lastModifiedBy>
  <cp:lastPrinted>2018-04-06T10:52:00Z</cp:lastPrinted>
  <dcterms:modified xmlns:xsi="http://www.w3.org/2001/XMLSchema-instance" xsi:type="dcterms:W3CDTF">2018-07-25T10:33:00Z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(NAGRADA STEČAJNOM UPRAVITELJU ANTE GABELICA.docx)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