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561f" w14:paraId="b1e561f" w:rsidRDefault="00064A7E" w:rsidP="00064A7E" w:rsidR="00064A7E" w:rsidRPr="00064A7E">
      <w:pPr>
        <w:pStyle w:val="SudNaziv"/>
        <w:ind w:firstLine="708" w:left="4956"/>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showingPlcHdr/>
                    <w:picture/>
                  </w:sdtPr>
                  <w:sdtEndPr/>
                  <w:sdtContent>
                    <w:p w:rsidRDefault="00064A7E" w:rsidP="00E67D40" w:rsidR="008333A9" w:rsidRPr="00236598">
                      <w:pPr>
                        <w:pStyle w:val="GrbRH"/>
                      </w:pPr>
                      <w:r>
                        <w:rPr>
                          <w:lang w:eastAsia="hr-HR"/>
                        </w:rPr>
                        <w:drawing>
                          <wp:inline distR="0" distL="0" distB="0" distT="0">
                            <wp:extent cy="961200" cx="720000"/>
                            <wp:effectExtent b="0" r="4445" t="0" l="0"/>
                            <wp:docPr name="Slika 1" id="4"/>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3" id="3">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t>Poslovni broj. 4 St-394/13-93</w:t>
      </w:r>
    </w:p>
    <w:p w:rsidRDefault="00064A7E" w:rsidP="00064A7E" w:rsidR="00064A7E">
      <w:pPr>
        <w:spacing w:after="0"/>
      </w:pPr>
    </w:p>
    <w:p w:rsidRDefault="00064A7E" w:rsidP="00064A7E" w:rsidR="00064A7E">
      <w:pPr>
        <w:spacing w:after="0"/>
        <w:ind w:firstLine="720"/>
        <w:rPr>
          <w:b/>
        </w:rPr>
      </w:pPr>
    </w:p>
    <w:p w:rsidRDefault="00064A7E" w:rsidP="00064A7E" w:rsidR="00064A7E">
      <w:pPr>
        <w:spacing w:after="0"/>
        <w:ind w:firstLine="720"/>
        <w:rPr>
          <w:b/>
        </w:rPr>
      </w:pPr>
    </w:p>
    <w:p w:rsidRDefault="00064A7E" w:rsidP="00064A7E" w:rsidR="00064A7E">
      <w:pPr>
        <w:spacing w:after="0"/>
        <w:rPr>
          <w:b/>
        </w:rPr>
      </w:pPr>
      <w:r>
        <w:rPr>
          <w:b/>
        </w:rPr>
        <w:t xml:space="preserve">       REPUBLIKA HRVATSKA</w:t>
      </w:r>
    </w:p>
    <w:p w:rsidRDefault="00064A7E" w:rsidP="00064A7E" w:rsidR="00064A7E">
      <w:pPr>
        <w:spacing w:after="0"/>
        <w:rPr>
          <w:b/>
        </w:rPr>
      </w:pPr>
      <w:r>
        <w:t>TRGOVAČKI SUD U VARAŽDINU</w:t>
      </w:r>
    </w:p>
    <w:p w:rsidRDefault="00064A7E" w:rsidP="00064A7E" w:rsidR="00064A7E">
      <w:pPr>
        <w:spacing w:after="0"/>
      </w:pPr>
      <w:r>
        <w:t xml:space="preserve">                 Braće Radića 2</w:t>
      </w:r>
    </w:p>
    <w:p w:rsidRDefault="00064A7E" w:rsidP="00064A7E" w:rsidR="00064A7E">
      <w:pPr>
        <w:spacing w:after="0"/>
      </w:pPr>
    </w:p>
    <w:p w:rsidRDefault="00064A7E" w:rsidP="00064A7E" w:rsidR="00064A7E">
      <w:pPr>
        <w:spacing w:after="0"/>
      </w:pPr>
    </w:p>
    <w:p w:rsidRDefault="00064A7E" w:rsidP="00064A7E" w:rsidR="00064A7E">
      <w:pPr>
        <w:spacing w:after="0"/>
        <w:jc w:val="center"/>
      </w:pPr>
      <w:r>
        <w:t>ZAKLJUČAK O PRODAJI</w:t>
      </w:r>
    </w:p>
    <w:p w:rsidRDefault="00064A7E" w:rsidP="00064A7E" w:rsidR="00064A7E">
      <w:pPr>
        <w:spacing w:after="0"/>
        <w:jc w:val="center"/>
      </w:pPr>
    </w:p>
    <w:p w:rsidRDefault="00064A7E" w:rsidP="00064A7E" w:rsidR="00064A7E">
      <w:pPr>
        <w:spacing w:after="0"/>
        <w:ind w:firstLine="709"/>
        <w:jc w:val="both"/>
      </w:pPr>
      <w:r>
        <w:t xml:space="preserve">TRGOVAČKI SUD U VARAŽDINU, po sucu toga suda Iris Hatvalić Nemec, kao stečajnom sucu, u stečajnom postupku nad stečajnim dužnikom ANTUNOVIĆ-BOBCAT d.o.o. u stečaju, Varaždin, Cehovska 47, OIB: 46280580290, zastupanog po stečajnom upravitelju Stanku Makaru, dipl. oec. iz Ludbrega, Petra Zrinskog 3,  na temelju rješenja o prodaji broj 4 ST-394/13-37 od 10. travnja 2014. godine,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15. veljače 2016. donosi slijedeći</w:t>
      </w:r>
    </w:p>
    <w:p w:rsidRDefault="00064A7E" w:rsidP="00064A7E" w:rsidR="00064A7E">
      <w:pPr>
        <w:spacing w:after="0"/>
      </w:pPr>
    </w:p>
    <w:p w:rsidRDefault="00064A7E" w:rsidP="00064A7E" w:rsidR="00064A7E">
      <w:pPr>
        <w:spacing w:after="0"/>
        <w:jc w:val="center"/>
      </w:pPr>
      <w:r>
        <w:t xml:space="preserve">Z A K L J U Č A K </w:t>
      </w:r>
    </w:p>
    <w:p w:rsidRDefault="00064A7E" w:rsidP="00064A7E" w:rsidR="00064A7E">
      <w:pPr>
        <w:spacing w:after="0"/>
        <w:jc w:val="center"/>
      </w:pPr>
    </w:p>
    <w:p w:rsidRDefault="00064A7E" w:rsidP="00064A7E" w:rsidR="00064A7E">
      <w:pPr>
        <w:spacing w:after="0"/>
        <w:jc w:val="center"/>
      </w:pPr>
      <w:r>
        <w:t>određuje se</w:t>
      </w:r>
    </w:p>
    <w:p w:rsidRDefault="00064A7E" w:rsidP="00064A7E" w:rsidR="00064A7E">
      <w:pPr>
        <w:spacing w:after="0"/>
        <w:jc w:val="center"/>
      </w:pPr>
    </w:p>
    <w:p w:rsidRDefault="00064A7E" w:rsidP="00064A7E" w:rsidR="00064A7E">
      <w:pPr>
        <w:spacing w:after="0"/>
        <w:ind w:firstLine="708"/>
        <w:jc w:val="center"/>
      </w:pPr>
      <w:r>
        <w:t>DEVETA  JAVNA  DRAŽBA</w:t>
      </w:r>
    </w:p>
    <w:p w:rsidRDefault="00064A7E" w:rsidP="00064A7E" w:rsidR="00064A7E">
      <w:pPr>
        <w:spacing w:after="0"/>
        <w:jc w:val="center"/>
      </w:pPr>
      <w:r>
        <w:t>za prodaju dijela nekretnina u vlasništvu stečajnog dužnika</w:t>
      </w:r>
    </w:p>
    <w:p w:rsidRDefault="00064A7E" w:rsidP="00064A7E" w:rsidR="00064A7E">
      <w:pPr>
        <w:spacing w:after="0"/>
        <w:jc w:val="both"/>
      </w:pPr>
    </w:p>
    <w:p w:rsidRDefault="00064A7E" w:rsidP="00064A7E" w:rsidR="00064A7E">
      <w:pPr>
        <w:spacing w:after="0"/>
      </w:pPr>
    </w:p>
    <w:p w:rsidRDefault="00064A7E" w:rsidP="00064A7E" w:rsidR="00064A7E">
      <w:pPr>
        <w:spacing w:after="0"/>
        <w:jc w:val="both"/>
      </w:pPr>
      <w:r>
        <w:rPr>
          <w:bCs/>
        </w:rPr>
        <w:t xml:space="preserve">1.) </w:t>
      </w:r>
      <w:r>
        <w:rPr>
          <w:bCs/>
        </w:rPr>
        <w:tab/>
        <w:t xml:space="preserve">Određuje se prodaja u stečajnom postupku nekretnina u vlasništvu </w:t>
      </w:r>
      <w:r>
        <w:t>stečajnog dužnika, uz odgovarajuću primjenu pravila o ovrsi na nekretninama, i to nekretnina upisanih u:</w:t>
      </w:r>
    </w:p>
    <w:p w:rsidRDefault="00064A7E" w:rsidP="00064A7E" w:rsidR="00064A7E">
      <w:pPr>
        <w:spacing w:after="0"/>
        <w:jc w:val="both"/>
      </w:pPr>
      <w:r>
        <w:t xml:space="preserve"> </w:t>
      </w:r>
    </w:p>
    <w:p w:rsidRDefault="00064A7E" w:rsidP="00064A7E" w:rsidR="00064A7E">
      <w:pPr>
        <w:numPr>
          <w:ilvl w:val="0"/>
          <w:numId w:val="47"/>
        </w:numPr>
        <w:spacing w:after="0"/>
      </w:pPr>
      <w:r>
        <w:t>z.k. ul. 430 k.o. Pluska, čestica br. 4092, livada Klesta od 1018 čhv čija vrijednost se utvrđuje u iznosu od 354.900,27 kn;</w:t>
      </w:r>
    </w:p>
    <w:p w:rsidRDefault="00064A7E" w:rsidP="00064A7E" w:rsidR="00064A7E">
      <w:pPr>
        <w:numPr>
          <w:ilvl w:val="0"/>
          <w:numId w:val="47"/>
        </w:numPr>
        <w:spacing w:after="0"/>
      </w:pPr>
      <w:r>
        <w:t>z.k. ul. 2146 k.o. Pluska, čestica br. 4089, livada Klesta od 599 čhv čija vrijednost se utvrđuje u iznosu od 208.810,48 kn;</w:t>
      </w:r>
    </w:p>
    <w:p w:rsidRDefault="00064A7E" w:rsidP="00064A7E" w:rsidR="00064A7E">
      <w:pPr>
        <w:numPr>
          <w:ilvl w:val="0"/>
          <w:numId w:val="47"/>
        </w:numPr>
        <w:spacing w:after="0"/>
      </w:pPr>
      <w:r>
        <w:t>z.k. ul. 1401 k.o. Pluska, čestica br. 4088, livada Klesta od 1 rala i 61 čhv čija vrijednost se utvrđuje u iznosu od 579.221,28 kn;</w:t>
      </w:r>
    </w:p>
    <w:p w:rsidRDefault="00064A7E" w:rsidP="00064A7E" w:rsidR="00064A7E">
      <w:pPr>
        <w:numPr>
          <w:ilvl w:val="0"/>
          <w:numId w:val="47"/>
        </w:numPr>
        <w:spacing w:after="0"/>
      </w:pPr>
      <w:r>
        <w:t>z.k. ul. 1700 k.o. Pluska, čestica br. 4078, oranica Donji Lazi od 1 rala i 478 čhv čija vrijednost se utvrđuje u iznosu od 724.535,54 kn;</w:t>
      </w:r>
    </w:p>
    <w:p w:rsidRDefault="00064A7E" w:rsidP="00064A7E" w:rsidR="00064A7E">
      <w:pPr>
        <w:numPr>
          <w:ilvl w:val="0"/>
          <w:numId w:val="47"/>
        </w:numPr>
        <w:spacing w:after="0"/>
      </w:pPr>
      <w:r>
        <w:t>z.k. ul. 1700 k.o. Pluska,  čestica br. 4082, livada Klesta od 624 čhv čija vrijednost se utvrđuje u iznosu od 217.535,16 kn;</w:t>
      </w:r>
    </w:p>
    <w:p w:rsidRDefault="00064A7E" w:rsidP="00064A7E" w:rsidR="00064A7E">
      <w:pPr>
        <w:numPr>
          <w:ilvl w:val="0"/>
          <w:numId w:val="47"/>
        </w:numPr>
        <w:spacing w:after="0"/>
      </w:pPr>
      <w:r>
        <w:t>z.k. ul. 1906 k.o. Pluska, čestica br. 4074, oranica Donji Lazi od 546 čhv čija vrijednost se utvrđuje u iznosu od 190.391,73 kn;</w:t>
      </w:r>
    </w:p>
    <w:p w:rsidRDefault="00064A7E" w:rsidP="00064A7E" w:rsidR="00064A7E">
      <w:pPr>
        <w:spacing w:after="0"/>
        <w:ind w:left="720"/>
      </w:pPr>
    </w:p>
    <w:p w:rsidRDefault="00064A7E" w:rsidP="00064A7E" w:rsidR="00064A7E">
      <w:pPr>
        <w:spacing w:after="0"/>
      </w:pPr>
      <w:r>
        <w:t>u kojim cijelim nekretninama stečajni dužnik dolazi upisan kao vlasnik u 1/1 dijela.</w:t>
      </w:r>
    </w:p>
    <w:p w:rsidRDefault="00064A7E" w:rsidP="00064A7E" w:rsidR="00064A7E">
      <w:pPr>
        <w:pStyle w:val="Odlomakpopisa"/>
        <w:spacing w:after="0"/>
      </w:pPr>
    </w:p>
    <w:p w:rsidRDefault="00064A7E" w:rsidP="00064A7E" w:rsidR="00064A7E">
      <w:pPr>
        <w:spacing w:after="0"/>
        <w:jc w:val="both"/>
      </w:pPr>
      <w:r>
        <w:t>2.)   Na nekretninama iz točke 1. rješenja je upisano založno pravo u korist razlučnog vjerovnika Privredna banka Zagreb d.d. Zagreb te je predbilježeno založno pravo u korist Silvije Češković.</w:t>
      </w:r>
    </w:p>
    <w:p w:rsidRDefault="00064A7E" w:rsidP="00064A7E" w:rsidR="00064A7E">
      <w:pPr>
        <w:spacing w:after="0"/>
        <w:jc w:val="both"/>
      </w:pPr>
    </w:p>
    <w:p w:rsidRDefault="00064A7E" w:rsidP="00064A7E" w:rsidR="00064A7E">
      <w:pPr>
        <w:spacing w:after="0"/>
        <w:jc w:val="both"/>
      </w:pPr>
    </w:p>
    <w:p w:rsidRDefault="00064A7E" w:rsidP="00064A7E" w:rsidR="00064A7E">
      <w:pPr>
        <w:spacing w:after="0"/>
        <w:jc w:val="both"/>
      </w:pPr>
    </w:p>
    <w:p w:rsidRDefault="00064A7E" w:rsidP="00064A7E" w:rsidR="00064A7E">
      <w:pPr>
        <w:spacing w:after="0"/>
        <w:jc w:val="both"/>
      </w:pPr>
    </w:p>
    <w:p w:rsidRDefault="00064A7E" w:rsidP="00064A7E" w:rsidR="00064A7E">
      <w:pPr>
        <w:spacing w:after="0"/>
        <w:jc w:val="both"/>
      </w:pPr>
      <w:r>
        <w:t>3.)     Na devetoj javnoj dražbi početna cijena za nekretnine dužnika iznosi i to:</w:t>
      </w:r>
    </w:p>
    <w:p w:rsidRDefault="00064A7E" w:rsidP="00064A7E" w:rsidR="00064A7E">
      <w:pPr>
        <w:spacing w:after="0"/>
        <w:jc w:val="both"/>
      </w:pPr>
    </w:p>
    <w:p w:rsidRDefault="00064A7E" w:rsidP="00064A7E" w:rsidR="00064A7E">
      <w:pPr>
        <w:numPr>
          <w:ilvl w:val="0"/>
          <w:numId w:val="48"/>
        </w:numPr>
        <w:spacing w:after="0"/>
      </w:pPr>
      <w:r>
        <w:t>za nekretninu upisanu u z.k. ul. 430 k.o. Pluska, čestica br. 4092, livada Klesta od 1018 čhv iznosi  125.740,00 kn;</w:t>
      </w:r>
    </w:p>
    <w:p w:rsidRDefault="00064A7E" w:rsidP="00064A7E" w:rsidR="00064A7E">
      <w:pPr>
        <w:pStyle w:val="Odlomakpopisa"/>
        <w:spacing w:after="0"/>
      </w:pPr>
    </w:p>
    <w:p w:rsidRDefault="00064A7E" w:rsidP="00064A7E" w:rsidR="00064A7E">
      <w:pPr>
        <w:numPr>
          <w:ilvl w:val="0"/>
          <w:numId w:val="48"/>
        </w:numPr>
        <w:spacing w:after="0"/>
      </w:pPr>
      <w:r>
        <w:t>za nekretninu upisanu u z.k. ul. 2146 k.o. Pluska, čestica br. 4089, livada Klesta od 599 čhv iznosi 73.980,00 kn;</w:t>
      </w:r>
    </w:p>
    <w:p w:rsidRDefault="00064A7E" w:rsidP="00064A7E" w:rsidR="00064A7E">
      <w:pPr>
        <w:pStyle w:val="Odlomakpopisa"/>
        <w:spacing w:after="0"/>
      </w:pPr>
    </w:p>
    <w:p w:rsidRDefault="00064A7E" w:rsidP="00064A7E" w:rsidR="00064A7E">
      <w:pPr>
        <w:numPr>
          <w:ilvl w:val="0"/>
          <w:numId w:val="48"/>
        </w:numPr>
        <w:spacing w:after="0"/>
      </w:pPr>
      <w:r>
        <w:t>za nekretninu upisanu u z.k. ul. 1401 k.o. Pluska, čestica br. 4088, livada Klesta od 1 rala i 61 čhv iznosi 205.215,00 kn;</w:t>
      </w:r>
    </w:p>
    <w:p w:rsidRDefault="00064A7E" w:rsidP="00064A7E" w:rsidR="00064A7E">
      <w:pPr>
        <w:pStyle w:val="Odlomakpopisa"/>
        <w:spacing w:after="0"/>
      </w:pPr>
    </w:p>
    <w:p w:rsidRDefault="00064A7E" w:rsidP="00064A7E" w:rsidR="00064A7E">
      <w:pPr>
        <w:numPr>
          <w:ilvl w:val="0"/>
          <w:numId w:val="48"/>
        </w:numPr>
        <w:spacing w:after="0"/>
      </w:pPr>
      <w:r>
        <w:t>za nekretninu upisanu z.k. ul. 1700 k.o. Pluska, čestica br. 4078, oranica Donji Lazi od 1 rala i 478 čhv iznosi 256.700,00 kn;</w:t>
      </w:r>
    </w:p>
    <w:p w:rsidRDefault="00064A7E" w:rsidP="00064A7E" w:rsidR="00064A7E">
      <w:pPr>
        <w:pStyle w:val="Odlomakpopisa"/>
        <w:spacing w:after="0"/>
      </w:pPr>
    </w:p>
    <w:p w:rsidRDefault="00064A7E" w:rsidP="00064A7E" w:rsidR="00064A7E">
      <w:pPr>
        <w:numPr>
          <w:ilvl w:val="0"/>
          <w:numId w:val="48"/>
        </w:numPr>
        <w:spacing w:after="0"/>
      </w:pPr>
      <w:r>
        <w:t>za nekretninu upisanu u z.k. ul. 1700 k.o. Pluska,  čestica br. 4082, livada Klesta od 624 čhv iznosi 77.072,00 kn;</w:t>
      </w:r>
    </w:p>
    <w:p w:rsidRDefault="00064A7E" w:rsidP="00064A7E" w:rsidR="00064A7E">
      <w:pPr>
        <w:spacing w:after="0"/>
        <w:ind w:firstLine="360"/>
      </w:pPr>
    </w:p>
    <w:p w:rsidRDefault="00064A7E" w:rsidP="00064A7E" w:rsidR="00064A7E">
      <w:pPr>
        <w:numPr>
          <w:ilvl w:val="0"/>
          <w:numId w:val="48"/>
        </w:numPr>
        <w:spacing w:after="0"/>
      </w:pPr>
      <w:r>
        <w:t>za nekretninu upisanu u z.k. ul. 1906 k.o. Pluska, čestica br. 4074, oranica Donji Lazi od 546 čhv iznosi 67.454,00 kn;</w:t>
      </w:r>
    </w:p>
    <w:p w:rsidRDefault="00064A7E" w:rsidP="00064A7E" w:rsidR="00064A7E">
      <w:pPr>
        <w:spacing w:after="0"/>
        <w:ind w:left="720"/>
      </w:pPr>
    </w:p>
    <w:p w:rsidRDefault="00064A7E" w:rsidP="00064A7E" w:rsidR="00064A7E">
      <w:pPr>
        <w:spacing w:after="0"/>
      </w:pPr>
    </w:p>
    <w:p w:rsidRDefault="00064A7E" w:rsidP="00064A7E" w:rsidR="00064A7E">
      <w:pPr>
        <w:spacing w:after="0"/>
        <w:jc w:val="both"/>
      </w:pPr>
      <w:r>
        <w:t>4.)     NAČIN PRODAJE:</w:t>
      </w:r>
    </w:p>
    <w:p w:rsidRDefault="00064A7E" w:rsidP="00064A7E" w:rsidR="00064A7E">
      <w:pPr>
        <w:spacing w:after="0"/>
        <w:ind w:left="360"/>
        <w:jc w:val="both"/>
      </w:pPr>
    </w:p>
    <w:p w:rsidRDefault="00064A7E" w:rsidP="00064A7E" w:rsidR="00064A7E">
      <w:pPr>
        <w:spacing w:after="0"/>
        <w:jc w:val="both"/>
        <w:rPr>
          <w:bCs/>
        </w:rPr>
      </w:pPr>
      <w:r>
        <w:rPr>
          <w:bCs/>
        </w:rPr>
        <w:tab/>
        <w:t xml:space="preserve">Ročište za prodaju devetom usmenom javnom dražbom održat će se u zgradi Trgovačkog suda u Varaždinu, Ul. braće Radića 2, soba br. 230, dana: </w:t>
      </w:r>
    </w:p>
    <w:p w:rsidRDefault="00064A7E" w:rsidP="00064A7E" w:rsidR="00064A7E">
      <w:pPr>
        <w:spacing w:after="0"/>
        <w:jc w:val="both"/>
        <w:rPr>
          <w:bCs/>
        </w:rPr>
      </w:pPr>
    </w:p>
    <w:p w:rsidRDefault="00064A7E" w:rsidP="00064A7E" w:rsidR="00064A7E">
      <w:pPr>
        <w:spacing w:after="0"/>
        <w:jc w:val="center"/>
        <w:rPr>
          <w:b/>
          <w:bCs/>
          <w:u w:val="single"/>
        </w:rPr>
      </w:pPr>
      <w:r>
        <w:rPr>
          <w:b/>
          <w:bCs/>
          <w:u w:val="single"/>
        </w:rPr>
        <w:t>4. ožujka 2016. u 13,00 sati.</w:t>
      </w:r>
    </w:p>
    <w:p w:rsidRDefault="00064A7E" w:rsidP="00064A7E" w:rsidR="00064A7E">
      <w:pPr>
        <w:spacing w:after="0"/>
        <w:jc w:val="both"/>
        <w:rPr>
          <w:bCs/>
        </w:rPr>
      </w:pPr>
    </w:p>
    <w:p w:rsidRDefault="00064A7E" w:rsidP="00064A7E" w:rsidR="00064A7E">
      <w:pPr>
        <w:spacing w:after="0"/>
        <w:jc w:val="both"/>
      </w:pPr>
      <w:r>
        <w:t>Ovaj zaključak objavit će se na stečajnoj oglasnoj ploči ovoga suda.</w:t>
      </w:r>
    </w:p>
    <w:p w:rsidRDefault="00064A7E" w:rsidP="00064A7E" w:rsidR="00064A7E">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064A7E" w:rsidP="00064A7E" w:rsidR="00064A7E">
      <w:pPr>
        <w:spacing w:after="0"/>
        <w:jc w:val="both"/>
      </w:pPr>
    </w:p>
    <w:p w:rsidRDefault="00064A7E" w:rsidP="00064A7E" w:rsidR="00064A7E">
      <w:pPr>
        <w:spacing w:after="0"/>
        <w:jc w:val="both"/>
      </w:pPr>
      <w:r>
        <w:t>5.)      UVJETI  PRODAJE:</w:t>
      </w:r>
    </w:p>
    <w:p w:rsidRDefault="00064A7E" w:rsidP="00064A7E" w:rsidR="00064A7E">
      <w:pPr>
        <w:spacing w:after="0"/>
        <w:jc w:val="both"/>
      </w:pPr>
    </w:p>
    <w:p w:rsidRDefault="00064A7E" w:rsidP="00064A7E" w:rsidR="00064A7E">
      <w:pPr>
        <w:numPr>
          <w:ilvl w:val="0"/>
          <w:numId w:val="49"/>
        </w:numPr>
        <w:tabs>
          <w:tab w:pos="0" w:val="num"/>
        </w:tabs>
        <w:spacing w:after="0"/>
        <w:ind w:firstLine="0" w:left="0"/>
        <w:jc w:val="both"/>
      </w:pPr>
      <w:r>
        <w:t>Nekretnine se prema važećem prostornom planu nalaze unutar granica građevinskog područja predviđenog za gospodarsku namjenu –„I2“ u naravi livade i oranice djelomično obrasle grmljem i drvećem.</w:t>
      </w:r>
    </w:p>
    <w:p w:rsidRDefault="00064A7E" w:rsidP="00064A7E" w:rsidR="00064A7E">
      <w:pPr>
        <w:spacing w:after="0"/>
        <w:ind w:left="284"/>
      </w:pPr>
      <w:r>
        <w:t>Utvrđena vrijednost nekretnine upisane u z.k. ul. 430 k.o. Pluska, čestica br. 4092, livada Klesta od 1018 čhv iznosi 354.900,27 kn.</w:t>
      </w:r>
    </w:p>
    <w:p w:rsidRDefault="00064A7E" w:rsidP="00064A7E" w:rsidR="00064A7E">
      <w:pPr>
        <w:spacing w:after="0"/>
        <w:ind w:left="284"/>
      </w:pPr>
      <w:r>
        <w:t>Utvrđena vrijednost nekretnine upisane u z.k. ul. 2146 k.o. Pluska, čestica br. 4089, livada Klesta od 599 čhv iznosi 208.810,48 kn.</w:t>
      </w:r>
    </w:p>
    <w:p w:rsidRDefault="00064A7E" w:rsidP="00064A7E" w:rsidR="00064A7E">
      <w:pPr>
        <w:spacing w:after="0"/>
        <w:ind w:left="284"/>
      </w:pPr>
      <w:r>
        <w:t>Utvrđena vrijednost nekretnine upisane u z.k. ul. 1401 k.o. Pluska, čestica br. 4088, livada Klesta od 1 rala i 61 čhv iznosi 579.221,28 kn.</w:t>
      </w:r>
    </w:p>
    <w:p w:rsidRDefault="00064A7E" w:rsidP="00064A7E" w:rsidR="00064A7E">
      <w:pPr>
        <w:spacing w:after="0"/>
        <w:ind w:left="284"/>
      </w:pPr>
      <w:r>
        <w:lastRenderedPageBreak/>
        <w:t>Utvrđena vrijednost nekretnine upisane u z.k. ul. 1700 k.o. Pluska, čestica br. 4078, oranica Donji Lazi od 1 rala i 478 čhv iznosi 724.535,54 kn</w:t>
      </w:r>
    </w:p>
    <w:p w:rsidRDefault="00064A7E" w:rsidP="00064A7E" w:rsidR="00064A7E">
      <w:pPr>
        <w:spacing w:after="0"/>
        <w:ind w:left="284"/>
      </w:pPr>
      <w:r>
        <w:t>Utvrđena vrijednost nekretnine upisane u z.k. ul. 1700 k.o. Pluska, čestica br. 4082, livada Klesta od 624 čhv iznosi 217.535 kn</w:t>
      </w:r>
    </w:p>
    <w:p w:rsidRDefault="00064A7E" w:rsidP="00064A7E" w:rsidR="00064A7E">
      <w:pPr>
        <w:spacing w:after="0"/>
        <w:ind w:left="284"/>
      </w:pPr>
      <w:r>
        <w:t>Utvrđena vrijednost nekretnine upisane u z.k. ul. 1906 k.o. Pluska, čestica br. 4074, oranica Donji Lazi od 546 čhv iznosi 190.391,73 kn.</w:t>
      </w:r>
    </w:p>
    <w:p w:rsidRDefault="00064A7E" w:rsidP="00064A7E" w:rsidR="00064A7E">
      <w:pPr>
        <w:spacing w:after="0"/>
        <w:ind w:left="284"/>
        <w:jc w:val="both"/>
        <w:rPr>
          <w:color w:val="FF0000"/>
        </w:rPr>
      </w:pPr>
    </w:p>
    <w:p w:rsidRDefault="00064A7E" w:rsidP="00064A7E" w:rsidR="00064A7E">
      <w:pPr>
        <w:spacing w:after="0"/>
        <w:jc w:val="both"/>
      </w:pPr>
      <w:r>
        <w:t>b)</w:t>
      </w:r>
      <w:r>
        <w:tab/>
        <w:t>Početna cijena za prodaju nekretnina na devetoj dražbi:</w:t>
      </w:r>
    </w:p>
    <w:p w:rsidRDefault="00064A7E" w:rsidP="00064A7E" w:rsidR="00064A7E">
      <w:pPr>
        <w:spacing w:after="0"/>
        <w:ind w:firstLine="708"/>
        <w:jc w:val="both"/>
        <w:rPr>
          <w:b/>
        </w:rPr>
      </w:pPr>
      <w:r>
        <w:rPr>
          <w:b/>
        </w:rPr>
        <w:t>Nekretnine se na devetoj dražbi ne mogu prodati ispod cijena navedene u točci 3. Zaključka o prodaji.</w:t>
      </w:r>
    </w:p>
    <w:p w:rsidRDefault="00064A7E" w:rsidP="00064A7E" w:rsidR="00064A7E">
      <w:pPr>
        <w:spacing w:after="0"/>
        <w:ind w:firstLine="284"/>
        <w:jc w:val="both"/>
      </w:pPr>
    </w:p>
    <w:p w:rsidRDefault="00064A7E" w:rsidP="00064A7E" w:rsidR="00064A7E">
      <w:pPr>
        <w:numPr>
          <w:ilvl w:val="0"/>
          <w:numId w:val="50"/>
        </w:numPr>
        <w:spacing w:after="0"/>
        <w:jc w:val="both"/>
      </w:pPr>
      <w:r>
        <w:t xml:space="preserve">     Sve poreze i pristojbe u vezi s prodajom snosi kupac. Prodajom nekretnina brišu se svi tereti na istima. </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Kao kupci mogu sudjelovati samo osobe koje su  najkasnije 3 dana prije ročišta za dražbu uplatili jamčevinu u iznosu od 10% od početne cijene nekretnina na ovoj dražbi, koja se uplaćuje na račun Trgovačkog suda u Varaždinu broj HR4023900011300002754, otvoren kod Hrvatske poštanske banke d.d., pozivom na poslovni broj spisa St-394/13. Potvrdu o uplati jamčevine svaki sudionik dužan je predočiti na dražbi prije početka dražbe.</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Osobe koje ne uplate jamčevinu neće moći sudjelovati u dražbi.</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Sudioniku čija će ponuda biti prihvaćena, jamčevina će se uračunati u kupoprodajnu cijenu,  a ostalim sudionicima će biti vraćena najkasnije u roku od 8 dana.</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5.h ovog zaključka.</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Nakon pravomoćnosti rješenja o dosudi i nakon što kupac položi kupovninu, sud će donijeti zaključak o predaji nekretnine kupcu, čime kupac stupa u posjed istih.</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Pravo nadmetanja imaju sve pravne i fizičke osobe.</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Prodaja se provodi po načelu „viđeno – kupljeno“, što isključuje sve naknadne prigovore kupca.</w:t>
      </w:r>
    </w:p>
    <w:p w:rsidRDefault="00064A7E" w:rsidP="00064A7E" w:rsidR="00064A7E">
      <w:pPr>
        <w:pStyle w:val="Odlomakpopisa"/>
        <w:spacing w:after="0"/>
      </w:pPr>
    </w:p>
    <w:p w:rsidRDefault="00064A7E" w:rsidP="00064A7E" w:rsidR="00064A7E">
      <w:pPr>
        <w:numPr>
          <w:ilvl w:val="0"/>
          <w:numId w:val="50"/>
        </w:numPr>
        <w:spacing w:after="0"/>
        <w:ind w:firstLine="0" w:left="0"/>
        <w:jc w:val="both"/>
      </w:pPr>
      <w:r>
        <w:t>Zainteresirane osobe mogu razgledati nekretnine koje su predmet prodaje, uz prethodni dogovor sa stečajnim upraviteljem Stankom Makarom na broj telefona 091 201 0001.</w:t>
      </w:r>
    </w:p>
    <w:p w:rsidRDefault="00064A7E" w:rsidP="00064A7E" w:rsidR="00064A7E">
      <w:pPr>
        <w:pStyle w:val="Odlomakpopisa"/>
        <w:spacing w:after="0"/>
      </w:pPr>
    </w:p>
    <w:p w:rsidRDefault="00064A7E" w:rsidP="00064A7E" w:rsidR="00064A7E">
      <w:pPr>
        <w:spacing w:after="0"/>
        <w:ind w:left="360"/>
        <w:jc w:val="center"/>
      </w:pPr>
    </w:p>
    <w:p w:rsidRDefault="00064A7E" w:rsidP="00064A7E" w:rsidR="00064A7E">
      <w:pPr>
        <w:spacing w:after="0"/>
        <w:ind w:left="360"/>
        <w:jc w:val="center"/>
      </w:pPr>
      <w:r>
        <w:t>Obrazloženje</w:t>
      </w:r>
    </w:p>
    <w:p w:rsidRDefault="00064A7E" w:rsidP="00064A7E" w:rsidR="00064A7E">
      <w:pPr>
        <w:pStyle w:val="Odlomakpopisa"/>
        <w:spacing w:after="0"/>
      </w:pPr>
    </w:p>
    <w:p w:rsidRDefault="00064A7E" w:rsidP="00064A7E" w:rsidR="00064A7E">
      <w:pPr>
        <w:spacing w:after="0"/>
        <w:ind w:firstLine="360"/>
        <w:jc w:val="both"/>
      </w:pPr>
      <w:r>
        <w:t>Sud je u smislu odredbe čl. 164. st. 1. i 3. SZ pristupio prodaji nekretnina dužnika navedenih u točci 1. izreke zaključka. U smislu odredbe čl. 164. st. 4. SZ sud je utvrdio vrijednost nekretnina. Obzirom je osma javna dražba za prodaju nekretnina ostala bezuspješna sud je odredio devetu javnu dražbu, time da je stečajni sudac, u smislu odredbe čl. 164. st. 6. SZ odredio da će se na devetom ročištu nekretnine prodati za nižu vrijednost i to za iznos koji predstavlja iznos početne cijene s osmog dražbenog ročišta umanjen za 10%.</w:t>
      </w:r>
    </w:p>
    <w:p w:rsidRDefault="00064A7E" w:rsidP="00064A7E" w:rsidR="00064A7E">
      <w:pPr>
        <w:spacing w:after="0"/>
        <w:ind w:firstLine="360"/>
        <w:jc w:val="both"/>
      </w:pPr>
    </w:p>
    <w:p w:rsidRDefault="00064A7E" w:rsidP="00064A7E" w:rsidR="00064A7E">
      <w:pPr>
        <w:spacing w:after="0"/>
        <w:jc w:val="both"/>
      </w:pPr>
    </w:p>
    <w:p w:rsidRDefault="00064A7E" w:rsidP="00064A7E" w:rsidR="00064A7E">
      <w:pPr>
        <w:spacing w:after="0"/>
        <w:jc w:val="center"/>
      </w:pPr>
      <w:r>
        <w:t xml:space="preserve">U Varaždinu, 15. veljače 2016. </w:t>
      </w:r>
    </w:p>
    <w:p w:rsidRDefault="00064A7E" w:rsidP="00064A7E" w:rsidR="00064A7E">
      <w:pPr>
        <w:spacing w:after="0"/>
        <w:jc w:val="center"/>
      </w:pPr>
    </w:p>
    <w:p w:rsidRDefault="00064A7E" w:rsidP="00064A7E" w:rsidR="00064A7E">
      <w:pPr>
        <w:spacing w:after="0"/>
        <w:jc w:val="center"/>
      </w:pPr>
    </w:p>
    <w:p w:rsidRDefault="00064A7E" w:rsidP="00064A7E" w:rsidR="00064A7E">
      <w:pPr>
        <w:spacing w:after="0"/>
        <w:jc w:val="both"/>
      </w:pPr>
      <w:r>
        <w:t xml:space="preserve">                                                                                     Stečajni sudac: </w:t>
      </w:r>
    </w:p>
    <w:p w:rsidRDefault="00064A7E" w:rsidP="00064A7E" w:rsidR="00064A7E">
      <w:pPr>
        <w:spacing w:after="0"/>
        <w:jc w:val="both"/>
      </w:pPr>
    </w:p>
    <w:p w:rsidRDefault="00064A7E" w:rsidP="00064A7E" w:rsidR="00064A7E">
      <w:pPr>
        <w:spacing w:after="0"/>
        <w:jc w:val="both"/>
      </w:pPr>
      <w:r>
        <w:t xml:space="preserve">                                                                                 Iris Hatvalić Nemec, v.r.</w:t>
      </w:r>
    </w:p>
    <w:p w:rsidRDefault="00064A7E" w:rsidP="00064A7E" w:rsidR="00064A7E">
      <w:pPr>
        <w:spacing w:after="0"/>
        <w:jc w:val="both"/>
      </w:pPr>
    </w:p>
    <w:p w:rsidRDefault="00064A7E" w:rsidP="00064A7E" w:rsidR="00064A7E">
      <w:pPr>
        <w:spacing w:after="0"/>
        <w:ind w:firstLine="708" w:left="3540"/>
        <w:jc w:val="both"/>
      </w:pPr>
      <w:r>
        <w:t xml:space="preserve">  Za točnost otpravka-ovlašteni službenik: </w:t>
      </w:r>
    </w:p>
    <w:p w:rsidRDefault="00064A7E" w:rsidP="00064A7E" w:rsidR="00064A7E">
      <w:pPr>
        <w:spacing w:after="0"/>
        <w:jc w:val="both"/>
      </w:pPr>
    </w:p>
    <w:p w:rsidRDefault="00064A7E" w:rsidP="00064A7E" w:rsidR="00064A7E">
      <w:pPr>
        <w:spacing w:after="0"/>
        <w:jc w:val="both"/>
      </w:pPr>
    </w:p>
    <w:p w:rsidRDefault="00064A7E" w:rsidP="00064A7E" w:rsidR="00064A7E">
      <w:pPr>
        <w:spacing w:after="0"/>
        <w:jc w:val="both"/>
      </w:pPr>
    </w:p>
    <w:p w:rsidRDefault="00064A7E" w:rsidP="00064A7E" w:rsidR="00064A7E">
      <w:pPr>
        <w:spacing w:after="0"/>
        <w:jc w:val="both"/>
      </w:pPr>
      <w:r>
        <w:t>Pouka o pravnom lijeku:</w:t>
      </w:r>
    </w:p>
    <w:p w:rsidRDefault="00064A7E" w:rsidP="00064A7E" w:rsidR="00064A7E">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064A7E" w:rsidP="00064A7E" w:rsidR="00064A7E">
      <w:pPr>
        <w:spacing w:after="0"/>
        <w:jc w:val="both"/>
      </w:pPr>
    </w:p>
    <w:p w:rsidRDefault="00064A7E" w:rsidP="00064A7E" w:rsidR="00064A7E">
      <w:pPr>
        <w:spacing w:after="0"/>
        <w:jc w:val="both"/>
      </w:pPr>
    </w:p>
    <w:p w:rsidRDefault="00064A7E" w:rsidP="00064A7E" w:rsidR="00064A7E">
      <w:pPr>
        <w:spacing w:after="0"/>
        <w:ind w:left="360"/>
      </w:pPr>
      <w:r>
        <w:t xml:space="preserve">DNA: </w:t>
      </w:r>
    </w:p>
    <w:p w:rsidRDefault="00064A7E" w:rsidP="00064A7E" w:rsidR="00064A7E">
      <w:pPr>
        <w:numPr>
          <w:ilvl w:val="0"/>
          <w:numId w:val="51"/>
        </w:numPr>
        <w:spacing w:after="0"/>
        <w:jc w:val="both"/>
      </w:pPr>
      <w:r>
        <w:t>Stečajnom upravitelju, Stanku Makaru, dipl. oec., P. Zrinskog 3, 42230 Ludbreg</w:t>
      </w:r>
    </w:p>
    <w:p w:rsidRDefault="00064A7E" w:rsidP="00064A7E" w:rsidR="00064A7E">
      <w:pPr>
        <w:numPr>
          <w:ilvl w:val="0"/>
          <w:numId w:val="51"/>
        </w:numPr>
        <w:spacing w:after="0"/>
        <w:jc w:val="both"/>
      </w:pPr>
      <w:r>
        <w:t>Privredna banka d.d. Zagreb, po punomoćniku Hrvoju Matiću, odvjetniku iz Zagreba, Petrova 182</w:t>
      </w:r>
    </w:p>
    <w:p w:rsidRDefault="00064A7E" w:rsidP="00064A7E" w:rsidR="00064A7E">
      <w:pPr>
        <w:numPr>
          <w:ilvl w:val="0"/>
          <w:numId w:val="51"/>
        </w:numPr>
        <w:spacing w:after="0"/>
        <w:jc w:val="both"/>
      </w:pPr>
      <w:r>
        <w:lastRenderedPageBreak/>
        <w:t>Silvija Češković, Zaprešić F. Livadića 6</w:t>
      </w:r>
    </w:p>
    <w:p w:rsidRDefault="00064A7E" w:rsidP="00064A7E" w:rsidR="00064A7E">
      <w:pPr>
        <w:numPr>
          <w:ilvl w:val="0"/>
          <w:numId w:val="51"/>
        </w:numPr>
        <w:spacing w:after="0"/>
        <w:jc w:val="both"/>
      </w:pPr>
      <w:r>
        <w:t>Oglasna ploča suda</w:t>
      </w:r>
    </w:p>
    <w:p w:rsidRDefault="00064A7E" w:rsidP="00064A7E" w:rsidR="00064A7E">
      <w:pPr>
        <w:spacing w:after="0"/>
        <w:jc w:val="both"/>
      </w:pPr>
    </w:p>
    <w:p w:rsidRDefault="00064A7E" w:rsidP="00064A7E" w:rsidR="00064A7E">
      <w:pPr>
        <w:spacing w:after="0"/>
        <w:jc w:val="center"/>
      </w:pPr>
    </w:p>
    <w:p w:rsidRDefault="00064A7E" w:rsidP="00064A7E" w:rsidR="00064A7E">
      <w:pPr>
        <w:spacing w:after="0"/>
        <w:jc w:val="both"/>
      </w:pPr>
    </w:p>
    <w:p w:rsidRDefault="00064A7E" w:rsidP="00064A7E" w:rsidR="00064A7E">
      <w:pPr>
        <w:spacing w:after="0"/>
        <w:jc w:val="both"/>
      </w:pPr>
    </w:p>
    <w:p w:rsidRDefault="00064A7E" w:rsidP="00064A7E" w:rsidR="00064A7E">
      <w:pPr>
        <w:spacing w:after="0"/>
        <w:jc w:val="both"/>
      </w:pPr>
    </w:p>
    <w:p w:rsidRDefault="00064A7E" w:rsidP="00064A7E" w:rsidR="00064A7E">
      <w:pPr>
        <w:spacing w:after="0"/>
      </w:pPr>
    </w:p>
    <w:p w:rsidRDefault="00064A7E" w:rsidP="00064A7E" w:rsidR="00064A7E">
      <w:pPr>
        <w:spacing w:after="0"/>
      </w:pPr>
    </w:p>
    <w:p w:rsidRDefault="00CB0EA4" w:rsidP="00064A7E" w:rsidR="00CB0EA4">
      <w:pPr>
        <w:pStyle w:val="Naslovdokumenta"/>
        <w:spacing w:after="0"/>
      </w:pPr>
    </w:p>
    <w:p w:rsidRDefault="0071688E" w:rsidP="00064A7E" w:rsidR="0071688E">
      <w:pPr>
        <w:pStyle w:val="Poetniodjeljak"/>
        <w:spacing w:after="0"/>
      </w:pPr>
    </w:p>
    <w:p w:rsidRDefault="00A21F0D" w:rsidP="00064A7E" w:rsidR="00A21F0D">
      <w:pPr>
        <w:pStyle w:val="NormaleSPIS"/>
        <w:spacing w:after="0"/>
        <w:rPr>
          <w:noProof/>
        </w:rPr>
      </w:pPr>
    </w:p>
    <w:p w:rsidRDefault="00DA0242" w:rsidP="00064A7E" w:rsidR="00DA0242">
      <w:pPr>
        <w:pStyle w:val="ZapisniarPotpis"/>
        <w:spacing w:after="0"/>
      </w:pPr>
    </w:p>
    <w:sectPr w:rsidSect="00EB0D4C" w:rsidR="00DA0242">
      <w:headerReference w:type="default" r:id="rId14"/>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D331CF3"/>
    <w:multiLevelType w:val="hybridMultilevel"/>
    <w:tmpl w:val="9EC6C258"/>
    <w:lvl w:tplc="041A0017" w:ilvl="0">
      <w:start w:val="1"/>
      <w:numFmt w:val="lowerLetter"/>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A78AB"/>
    <w:multiLevelType w:val="hybridMultilevel"/>
    <w:tmpl w:val="292AAC56"/>
    <w:lvl w:tplc="48AAF7BA" w:ilvl="0">
      <w:start w:val="3"/>
      <w:numFmt w:val="lowerLetter"/>
      <w:lvlText w:val="%1)"/>
      <w:lvlJc w:val="left"/>
      <w:pPr>
        <w:ind w:hanging="360" w:left="360"/>
      </w:pPr>
      <w:rPr>
        <w:color w:val="000000"/>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8E570A"/>
    <w:multiLevelType w:val="hybridMultilevel"/>
    <w:tmpl w:val="9EC6C258"/>
    <w:lvl w:tplc="041A0017" w:ilvl="0">
      <w:start w:val="1"/>
      <w:numFmt w:val="lowerLetter"/>
      <w:lvlText w:val="%1)"/>
      <w:lvlJc w:val="left"/>
      <w:pPr>
        <w:ind w:hanging="360" w:left="502"/>
      </w:pPr>
    </w:lvl>
    <w:lvl w:tplc="041A0019" w:ilvl="1">
      <w:start w:val="1"/>
      <w:numFmt w:val="lowerLetter"/>
      <w:lvlText w:val="%2."/>
      <w:lvlJc w:val="left"/>
      <w:pPr>
        <w:ind w:hanging="360" w:left="1298"/>
      </w:pPr>
    </w:lvl>
    <w:lvl w:tplc="041A001B" w:ilvl="2">
      <w:start w:val="1"/>
      <w:numFmt w:val="lowerRoman"/>
      <w:lvlText w:val="%3."/>
      <w:lvlJc w:val="right"/>
      <w:pPr>
        <w:ind w:hanging="180" w:left="2018"/>
      </w:pPr>
    </w:lvl>
    <w:lvl w:tplc="041A000F" w:ilvl="3">
      <w:start w:val="1"/>
      <w:numFmt w:val="decimal"/>
      <w:lvlText w:val="%4."/>
      <w:lvlJc w:val="left"/>
      <w:pPr>
        <w:ind w:hanging="360" w:left="2738"/>
      </w:pPr>
    </w:lvl>
    <w:lvl w:tplc="041A0019" w:ilvl="4">
      <w:start w:val="1"/>
      <w:numFmt w:val="lowerLetter"/>
      <w:lvlText w:val="%5."/>
      <w:lvlJc w:val="left"/>
      <w:pPr>
        <w:ind w:hanging="360" w:left="3458"/>
      </w:pPr>
    </w:lvl>
    <w:lvl w:tplc="041A001B" w:ilvl="5">
      <w:start w:val="1"/>
      <w:numFmt w:val="lowerRoman"/>
      <w:lvlText w:val="%6."/>
      <w:lvlJc w:val="right"/>
      <w:pPr>
        <w:ind w:hanging="180" w:left="4178"/>
      </w:pPr>
    </w:lvl>
    <w:lvl w:tplc="041A000F" w:ilvl="6">
      <w:start w:val="1"/>
      <w:numFmt w:val="decimal"/>
      <w:lvlText w:val="%7."/>
      <w:lvlJc w:val="left"/>
      <w:pPr>
        <w:ind w:hanging="360" w:left="4898"/>
      </w:pPr>
    </w:lvl>
    <w:lvl w:tplc="041A0019" w:ilvl="7">
      <w:start w:val="1"/>
      <w:numFmt w:val="lowerLetter"/>
      <w:lvlText w:val="%8."/>
      <w:lvlJc w:val="left"/>
      <w:pPr>
        <w:ind w:hanging="360" w:left="5618"/>
      </w:pPr>
    </w:lvl>
    <w:lvl w:tplc="041A001B" w:ilvl="8">
      <w:start w:val="1"/>
      <w:numFmt w:val="lowerRoman"/>
      <w:lvlText w:val="%9."/>
      <w:lvlJc w:val="right"/>
      <w:pPr>
        <w:ind w:hanging="180" w:left="6338"/>
      </w:pPr>
    </w:lvl>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8"/>
  </w:num>
  <w:num w:numId="2">
    <w:abstractNumId w:val="31"/>
  </w:num>
  <w:num w:numId="3">
    <w:abstractNumId w:val="17"/>
  </w:num>
  <w:num w:numId="4">
    <w:abstractNumId w:val="43"/>
  </w:num>
  <w:num w:numId="5">
    <w:abstractNumId w:val="46"/>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41"/>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7"/>
  </w:num>
  <w:num w:numId="43">
    <w:abstractNumId w:val="12"/>
  </w:num>
  <w:num w:numId="44">
    <w:abstractNumId w:val="44"/>
  </w:num>
  <w:num w:numId="45">
    <w:abstractNumId w:val="16"/>
  </w:num>
  <w:num w:numId="46">
    <w:abstractNumId w:val="16"/>
    <w:lvlOverride w:ilvl="0">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4A7E"/>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9389830">
      <w:bodyDiv w:val="true"/>
      <w:marLeft w:val="0"/>
      <w:marRight w:val="0"/>
      <w:marTop w:val="0"/>
      <w:marBottom w:val="0"/>
      <w:divBdr>
        <w:top w:space="0" w:sz="0" w:color="auto" w:val="none"/>
        <w:left w:space="0" w:sz="0" w:color="auto" w:val="none"/>
        <w:bottom w:space="0" w:sz="0" w:color="auto" w:val="none"/>
        <w:right w:space="0" w:sz="0" w:color="auto" w:val="none"/>
      </w:divBdr>
    </w:div>
    <w:div w:id="19365974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9. javna dražba za 4.3.16.</izvorni_sadrzaj>
    <derivirana_varijabla naziv="DomainObject.Primjedba_1">9. javna dražba za 4.3.16.</derivirana_varijabla>
  </DomainObject.Primjedba>
  <DomainObject.Oznaka>
    <izvorni_sadrzaj>St-394/2013-93</izvorni_sadrzaj>
    <derivirana_varijabla naziv="DomainObject.Oznaka_1">St-394/2013-93</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2013.</izvorni_sadrzaj>
    <derivirana_varijabla naziv="DomainObject.Predmet.DatumOsnivanja_1">30.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St-394/2013</izvorni_sadrzaj>
    <derivirana_varijabla naziv="DomainObject.Predmet.OznakaBroj_1">St-394/2013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ANTUNOVIĆ-BOBCAT d.o.o. za trgovinu, graditeljstvo i servis bobcat strojeva zastupanog po punomoćniku Stanko Makar, dipl. iur.</izvorni_sadrzaj>
    <derivirana_varijabla naziv="DomainObject.Predmet.ProtustrankaFormated_1">  ANTUNOVIĆ-BOBCAT d.o.o. za trgovinu, graditeljstvo i servis bobcat strojeva zastupanog po punomoćniku Stanko Makar, dipl. iur.</derivirana_varijabla>
  </DomainObject.Predmet.ProtustrankaFormated>
  <DomainObject.Predmet.ProtustrankaFormatedOIB>
    <izvorni_sadrzaj>  ANTUNOVIĆ-BOBCAT d.o.o. za trgovinu, graditeljstvo i servis bobcat strojeva, OIB 46280580290 zastupanog po punomoćniku Stanko Makar, dipl. iur.</izvorni_sadrzaj>
    <derivirana_varijabla naziv="DomainObject.Predmet.ProtustrankaFormatedOIB_1">  ANTUNOVIĆ-BOBCAT d.o.o. za trgovinu, graditeljstvo i servis bobcat strojeva, OIB 46280580290 zastupanog po punomoćniku Stanko Makar, dipl. iur.</derivirana_varijabla>
  </DomainObject.Predmet.ProtustrankaFormatedOIB>
  <DomainObject.Predmet.ProtustrankaFormatedWithAdress>
    <izvorni_sadrzaj> ANTUNOVIĆ-BOBCAT d.o.o. za trgovinu, graditeljstvo i servis bobcat strojeva, Cehovska 47, Varaždin zastupanog po punomoćniku Stanko Makar, dipl. iur.</izvorni_sadrzaj>
    <derivirana_varijabla naziv="DomainObject.Predmet.ProtustrankaFormatedWithAdress_1"> ANTUNOVIĆ-BOBCAT d.o.o. za trgovinu, graditeljstvo i servis bobcat strojeva, Cehovska 47, Varaždin zastupanog po punomoćniku Stanko Makar, dipl. iur.</derivirana_varijabla>
  </DomainObject.Predmet.ProtustrankaFormatedWithAdress>
  <DomainObject.Predmet.ProtustrankaFormatedWithAdressOIB>
    <izvorni_sadrzaj> ANTUNOVIĆ-BOBCAT d.o.o. za trgovinu, graditeljstvo i servis bobcat strojeva, OIB 46280580290, Cehovska 47, Varaždin zastupanog po punomoćniku Stanko Makar, dipl. iur.</izvorni_sadrzaj>
    <derivirana_varijabla naziv="DomainObject.Predmet.ProtustrankaFormatedWithAdressOIB_1"> ANTUNOVIĆ-BOBCAT d.o.o. za trgovinu, graditeljstvo i servis bobcat strojeva, OIB 46280580290, Cehovska 47, Varaždin zastupanog po punomoćniku Stanko Makar, dipl. iur.</derivirana_varijabla>
  </DomainObject.Predmet.ProtustrankaFormatedWithAdressOIB>
  <DomainObject.Predmet.ProtustrankaWithAdress>
    <izvorni_sadrzaj>ANTUNOVIĆ-BOBCAT d.o.o. za trgovinu, graditeljstvo i servis bobcat strojeva Cehovska 47, Varaždin</izvorni_sadrzaj>
    <derivirana_varijabla naziv="DomainObject.Predmet.ProtustrankaWithAdress_1">ANTUNOVIĆ-BOBCAT d.o.o. za trgovinu, graditeljstvo i servis bobcat strojeva Cehovska 47, Varaždin</derivirana_varijabla>
  </DomainObject.Predmet.ProtustrankaWithAdress>
  <DomainObject.Predmet.ProtustrankaWithAdressOIB>
    <izvorni_sadrzaj>ANTUNOVIĆ-BOBCAT d.o.o. za trgovinu, graditeljstvo i servis bobcat strojeva, OIB 46280580290, Cehovska 47, Varaždin</izvorni_sadrzaj>
    <derivirana_varijabla naziv="DomainObject.Predmet.ProtustrankaWithAdressOIB_1">ANTUNOVIĆ-BOBCAT d.o.o. za trgovinu, graditeljstvo i servis bobcat strojeva, OIB 46280580290, Cehovska 47, Varaždin</derivirana_varijabla>
  </DomainObject.Predmet.ProtustrankaWithAdressOIB>
  <DomainObject.Predmet.ProtustrankaNazivFormated>
    <izvorni_sadrzaj>ANTUNOVIĆ-BOBCAT d.o.o. za trgovinu, graditeljstvo i servis bobcat strojeva</izvorni_sadrzaj>
    <derivirana_varijabla naziv="DomainObject.Predmet.ProtustrankaNazivFormated_1">ANTUNOVIĆ-BOBCAT d.o.o. za trgovinu, graditeljstvo i servis bobcat strojeva</derivirana_varijabla>
  </DomainObject.Predmet.ProtustrankaNazivFormated>
  <DomainObject.Predmet.ProtustrankaNazivFormatedOIB>
    <izvorni_sadrzaj>ANTUNOVIĆ-BOBCAT d.o.o. za trgovinu, graditeljstvo i servis bobcat strojeva, OIB 46280580290</izvorni_sadrzaj>
    <derivirana_varijabla naziv="DomainObject.Predmet.ProtustrankaNazivFormatedOIB_1">ANTUNOVIĆ-BOBCAT d.o.o. za trgovinu, graditeljstvo i servis bobcat strojeva, OIB 46280580290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Mislav Perkušić zastupanog po punomoćniku Ivan Mračić</izvorni_sadrzaj>
    <derivirana_varijabla naziv="DomainObject.Predmet.StrankaFormated_1">  FINA REGIONALNI CENTAR ZAGREB; Mislav Perkušić zastupanog po punomoćniku Ivan Mračić</derivirana_varijabla>
  </DomainObject.Predmet.StrankaFormated>
  <DomainObject.Predmet.StrankaFormatedOIB>
    <izvorni_sadrzaj>  FINA REGIONALNI CENTAR ZAGREB, OIB 85821130368; Mislav Perkušić, OIB 74949418310 zastupanog po punomoćniku Ivan Mračić</izvorni_sadrzaj>
    <derivirana_varijabla naziv="DomainObject.Predmet.StrankaFormatedOIB_1">  FINA REGIONALNI CENTAR ZAGREB, OIB 85821130368; Mislav Perkušić, OIB 74949418310 zastupanog po punomoćniku Ivan Mračić</derivirana_varijabla>
  </DomainObject.Predmet.StrankaFormatedOIB>
  <DomainObject.Predmet.StrankaFormatedWithAdress>
    <izvorni_sadrzaj> FINA REGIONALNI CENTAR ZAGREB, Albrechtova 42, 10000 Zagreb; Mislav Perkušić, Jarun 66, Zagreb zastupanog po punomoćniku Ivan Mračić</izvorni_sadrzaj>
    <derivirana_varijabla naziv="DomainObject.Predmet.StrankaFormatedWithAdress_1"> FINA REGIONALNI CENTAR ZAGREB, Albrechtova 42, 10000 Zagreb; Mislav Perkušić, Jarun 66, Zagreb zastupanog po punomoćniku Ivan Mračić</derivirana_varijabla>
  </DomainObject.Predmet.StrankaFormatedWithAdress>
  <DomainObject.Predmet.StrankaFormatedWithAdressOIB>
    <izvorni_sadrzaj> FINA REGIONALNI CENTAR ZAGREB, OIB 85821130368, Albrechtova 42, 10000 Zagreb; Mislav Perkušić, OIB 74949418310, Jarun 66, Zagreb zastupanog po punomoćniku Ivan Mračić</izvorni_sadrzaj>
    <derivirana_varijabla naziv="DomainObject.Predmet.StrankaFormatedWithAdressOIB_1"> FINA REGIONALNI CENTAR ZAGREB, OIB 85821130368, Albrechtova 42, 10000 Zagreb; Mislav Perkušić, OIB 74949418310, Jarun 66, Zagreb zastupanog po punomoćniku Ivan Mračić</derivirana_varijabla>
  </DomainObject.Predmet.StrankaFormatedWithAdressOIB>
  <DomainObject.Predmet.StrankaWithAdress>
    <izvorni_sadrzaj>FINA REGIONALNI CENTAR ZAGREB Albrechtova 42,10000 Zagreb,Mislav Perkušić Jarun 66,Zagreb</izvorni_sadrzaj>
    <derivirana_varijabla naziv="DomainObject.Predmet.StrankaWithAdress_1">FINA REGIONALNI CENTAR ZAGREB Albrechtova 42,10000 Zagreb,Mislav Perkušić Jarun 66,Zagreb</derivirana_varijabla>
  </DomainObject.Predmet.StrankaWithAdress>
  <DomainObject.Predmet.StrankaWithAdressOIB>
    <izvorni_sadrzaj>FINA REGIONALNI CENTAR ZAGREB, OIB 85821130368, Albrechtova 42,10000 Zagreb,Mislav Perkušić, OIB 74949418310, Jarun 66,Zagreb</izvorni_sadrzaj>
    <derivirana_varijabla naziv="DomainObject.Predmet.StrankaWithAdressOIB_1">FINA REGIONALNI CENTAR ZAGREB, OIB 85821130368, Albrechtova 42,10000 Zagreb,Mislav Perkušić, OIB 74949418310, Jarun 66,Zagreb</derivirana_varijabla>
  </DomainObject.Predmet.StrankaWithAdressOIB>
  <DomainObject.Predmet.StrankaNazivFormated>
    <izvorni_sadrzaj>FINA REGIONALNI CENTAR ZAGREB,Mislav Perkušić</izvorni_sadrzaj>
    <derivirana_varijabla naziv="DomainObject.Predmet.StrankaNazivFormated_1">FINA REGIONALNI CENTAR ZAGREB,Mislav Perkušić</derivirana_varijabla>
  </DomainObject.Predmet.StrankaNazivFormated>
  <DomainObject.Predmet.StrankaNazivFormatedOIB>
    <izvorni_sadrzaj>FINA REGIONALNI CENTAR ZAGREB, OIB 85821130368,Mislav Perkušić, OIB 74949418310</izvorni_sadrzaj>
    <derivirana_varijabla naziv="DomainObject.Predmet.StrankaNazivFormatedOIB_1">FINA REGIONALNI CENTAR ZAGREB, OIB 85821130368,Mislav Perkušić, OIB 74949418310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18724694.00</izvorni_sadrzaj>
    <derivirana_varijabla naziv="DomainObject.Predmet.TrenutnaVrijednost_1">18724694.00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 REGIONALNI CENTAR ZAGREB</item>
      <item>Mislav Perkušić zastupanog po punomoćniku Ivan Mračić</item>
    </izvorni_sadrzaj>
    <derivirana_varijabla naziv="DomainObject.Predmet.StrankaListFormated_1">
      <item>FINA REGIONALNI CENTAR ZAGREB</item>
      <item>Mislav Perkušić zastupanog po punomoćniku Ivan Mračić</item>
    </derivirana_varijabla>
  </DomainObject.Predmet.StrankaListFormated>
  <DomainObject.Predmet.StrankaListFormatedOIB>
    <izvorni_sadrzaj>
      <item>FINA REGIONALNI CENTAR ZAGREB, OIB 85821130368</item>
      <item>Mislav Perkušić, OIB 74949418310 zastupanog po punomoćniku Ivan Mračić</item>
    </izvorni_sadrzaj>
    <derivirana_varijabla naziv="DomainObject.Predmet.StrankaListFormatedOIB_1">
      <item>FINA REGIONALNI CENTAR ZAGREB, OIB 85821130368</item>
      <item>Mislav Perkušić, OIB 74949418310 zastupanog po punomoćniku Ivan Mračić</item>
    </derivirana_varijabla>
  </DomainObject.Predmet.StrankaListFormatedOIB>
  <DomainObject.Predmet.StrankaListFormatedWithAdress>
    <izvorni_sadrzaj>
      <item>FINA REGIONALNI CENTAR ZAGREB, Albrechtova 42, 10000 Zagreb</item>
      <item>Mislav Perkušić, Jarun 66, Zagreb zastupanog po punomoćniku Ivan Mračić</item>
    </izvorni_sadrzaj>
    <derivirana_varijabla naziv="DomainObject.Predmet.StrankaListFormatedWithAdress_1">
      <item>FINA REGIONALNI CENTAR ZAGREB, Albrechtova 42, 10000 Zagreb</item>
      <item>Mislav Perkušić, Jarun 66, Zagreb zastupanog po punomoćniku Ivan Mračić</item>
    </derivirana_varijabla>
  </DomainObject.Predmet.StrankaListFormatedWithAdress>
  <DomainObject.Predmet.StrankaListFormatedWithAdressOIB>
    <izvorni_sadrzaj>
      <item>FINA REGIONALNI CENTAR ZAGREB, OIB 85821130368, Albrechtova 42, 10000 Zagreb</item>
      <item>Mislav Perkušić, OIB 74949418310, Jarun 66, Zagreb zastupanog po punomoćniku Ivan Mračić</item>
    </izvorni_sadrzaj>
    <derivirana_varijabla naziv="DomainObject.Predmet.StrankaListFormatedWithAdressOIB_1">
      <item>FINA REGIONALNI CENTAR ZAGREB, OIB 85821130368, Albrechtova 42, 10000 Zagreb</item>
      <item>Mislav Perkušić, OIB 74949418310, Jarun 66, Zagreb zastupanog po punomoćniku Ivan Mračić</item>
    </derivirana_varijabla>
  </DomainObject.Predmet.StrankaListFormatedWithAdressOIB>
  <DomainObject.Predmet.StrankaListNazivFormated>
    <izvorni_sadrzaj>
      <item>FINA REGIONALNI CENTAR ZAGREB</item>
      <item>Mislav Perkušić</item>
    </izvorni_sadrzaj>
    <derivirana_varijabla naziv="DomainObject.Predmet.StrankaListNazivFormated_1">
      <item>FINA REGIONALNI CENTAR ZAGREB</item>
      <item>Mislav Perkušić</item>
    </derivirana_varijabla>
  </DomainObject.Predmet.StrankaListNazivFormated>
  <DomainObject.Predmet.StrankaListNazivFormatedOIB>
    <izvorni_sadrzaj>
      <item>FINA REGIONALNI CENTAR ZAGREB, OIB 85821130368</item>
      <item>Mislav Perkušić, OIB 74949418310</item>
    </izvorni_sadrzaj>
    <derivirana_varijabla naziv="DomainObject.Predmet.StrankaListNazivFormatedOIB_1">
      <item>FINA REGIONALNI CENTAR ZAGREB, OIB 85821130368</item>
      <item>Mislav Perkušić, OIB 74949418310</item>
    </derivirana_varijabla>
  </DomainObject.Predmet.StrankaListNazivFormatedOIB>
  <DomainObject.Predmet.ProtuStrankaListFormated>
    <izvorni_sadrzaj>
      <item>ANTUNOVIĆ-BOBCAT d.o.o. za trgovinu, graditeljstvo i servis bobcat strojeva zastupanog po punomoćniku Stanko Makar, dipl. iur.</item>
    </izvorni_sadrzaj>
    <derivirana_varijabla naziv="DomainObject.Predmet.ProtuStrankaListFormated_1">
      <item>ANTUNOVIĆ-BOBCAT d.o.o. za trgovinu, graditeljstvo i servis bobcat strojeva zastupanog po punomoćniku Stanko Makar, dipl. iur.</item>
    </derivirana_varijabla>
  </DomainObject.Predmet.ProtuStrankaListFormated>
  <DomainObject.Predmet.ProtuStrankaListFormatedOIB>
    <izvorni_sadrzaj>
      <item>ANTUNOVIĆ-BOBCAT d.o.o. za trgovinu, graditeljstvo i servis bobcat strojeva, OIB 46280580290 zastupanog po punomoćniku Stanko Makar, dipl. iur.</item>
    </izvorni_sadrzaj>
    <derivirana_varijabla naziv="DomainObject.Predmet.ProtuStrankaListFormatedOIB_1">
      <item>ANTUNOVIĆ-BOBCAT d.o.o. za trgovinu, graditeljstvo i servis bobcat strojeva, OIB 46280580290 zastupanog po punomoćniku Stanko Makar, dipl. iur.</item>
    </derivirana_varijabla>
  </DomainObject.Predmet.ProtuStrankaListFormatedOIB>
  <DomainObject.Predmet.ProtuStrankaListFormatedWithAdress>
    <izvorni_sadrzaj>
      <item>ANTUNOVIĆ-BOBCAT d.o.o. za trgovinu, graditeljstvo i servis bobcat strojeva, Cehovska 47, Varaždin zastupanog po punomoćniku Stanko Makar, dipl. iur.</item>
    </izvorni_sadrzaj>
    <derivirana_varijabla naziv="DomainObject.Predmet.ProtuStrankaListFormatedWithAdress_1">
      <item>ANTUNOVIĆ-BOBCAT d.o.o. za trgovinu, graditeljstvo i servis bobcat strojeva, Cehovska 47, Varaždin zastupanog po punomoćniku Stanko Makar, dipl. iur.</item>
    </derivirana_varijabla>
  </DomainObject.Predmet.ProtuStrankaListFormatedWithAdress>
  <DomainObject.Predmet.ProtuStrankaListFormatedWithAdressOIB>
    <izvorni_sadrzaj>
      <item>ANTUNOVIĆ-BOBCAT d.o.o. za trgovinu, graditeljstvo i servis bobcat strojeva, OIB 46280580290, Cehovska 47, Varaždin zastupanog po punomoćniku Stanko Makar, dipl. iur.</item>
    </izvorni_sadrzaj>
    <derivirana_varijabla naziv="DomainObject.Predmet.ProtuStrankaListFormatedWithAdressOIB_1">
      <item>ANTUNOVIĆ-BOBCAT d.o.o. za trgovinu, graditeljstvo i servis bobcat strojeva, OIB 46280580290, Cehovska 47, Varaždin zastupanog po punomoćniku Stanko Makar, dipl. iur.</item>
    </derivirana_varijabla>
  </DomainObject.Predmet.ProtuStrankaListFormatedWithAdressOIB>
  <DomainObject.Predmet.ProtuStrankaListNazivFormated>
    <izvorni_sadrzaj>
      <item>ANTUNOVIĆ-BOBCAT d.o.o. za trgovinu, graditeljstvo i servis bobcat strojeva</item>
    </izvorni_sadrzaj>
    <derivirana_varijabla naziv="DomainObject.Predmet.ProtuStrankaListNazivFormated_1">
      <item>ANTUNOVIĆ-BOBCAT d.o.o. za trgovinu, graditeljstvo i servis bobcat strojeva</item>
    </derivirana_varijabla>
  </DomainObject.Predmet.ProtuStrankaListNazivFormated>
  <DomainObject.Predmet.ProtuStrankaListNazivFormatedOIB>
    <izvorni_sadrzaj>
      <item>ANTUNOVIĆ-BOBCAT d.o.o. za trgovinu, graditeljstvo i servis bobcat strojeva, OIB 46280580290</item>
    </izvorni_sadrzaj>
    <derivirana_varijabla naziv="DomainObject.Predmet.ProtuStrankaListNazivFormatedOIB_1">
      <item>ANTUNOVIĆ-BOBCAT d.o.o. za trgovinu, graditeljstvo i servis bobcat strojeva, OIB 46280580290</item>
    </derivirana_varijabla>
  </DomainObject.Predmet.ProtuStrankaListNazivFormatedOIB>
  <DomainObject.Predmet.OstaliListFormated>
    <izvorni_sadrzaj>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zvorni_sadrzaj>
    <derivirana_varijabla naziv="DomainObject.Predmet.OstaliListFormated_1">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derivirana_varijabla>
  </DomainObject.Predmet.OstaliListFormated>
  <DomainObject.Predmet.OstaliListFormatedOIB>
    <izvorni_sadrzaj>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izvorni_sadrzaj>
    <derivirana_varijabla naziv="DomainObject.Predmet.OstaliListFormatedOIB_1">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derivirana_varijabla>
  </DomainObject.Predmet.OstaliListFormatedOIB>
  <DomainObject.Predmet.OstaliListFormatedWithAdress>
    <izvorni_sadrzaj>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 F. Livadića 6, 10290 Zaprešić</item>
      <item>Ivan Mračić,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item>
      <item>Općinski sud u Varaždinu</item>
    </izvorni_sadrzaj>
    <derivirana_varijabla naziv="DomainObject.Predmet.OstaliListFormatedWithAdress_1">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 F. Livadića 6, 10290 Zaprešić</item>
      <item>Ivan Mračić,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item>
      <item>Općinski sud u Varaždinu</item>
    </derivirana_varijabla>
  </DomainObject.Predmet.OstaliListFormatedWithAdress>
  <DomainObject.Predmet.OstaliListFormatedWithAdressOIB>
    <izvorni_sadrzaj>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 F. Livadića 6, 10290 Zaprešić</item>
      <item>Ivan Mračić,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item>
      <item>Općinski sud u Varaždinu</item>
    </izvorni_sadrzaj>
    <derivirana_varijabla naziv="DomainObject.Predmet.OstaliListFormatedWithAdressOIB_1">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 F. Livadića 6, 10290 Zaprešić</item>
      <item>Ivan Mračić,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item>
      <item>Općinski sud u Varaždinu</item>
    </derivirana_varijabla>
  </DomainObject.Predmet.OstaliListFormatedWithAdressOIB>
  <DomainObject.Predmet.OstaliListNazivFormated>
    <izvorni_sadrzaj>
      <item>Stanko Makar</item>
      <item>Privredna banka d.d.</item>
      <item>Imex banka d.d.</item>
      <item>Zagorske šume d.o.o.</item>
      <item>Mislav Perkušić</item>
      <item>Zagrebačka banka d.d.</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zvorni_sadrzaj>
    <derivirana_varijabla naziv="DomainObject.Predmet.OstaliListNazivFormated_1">
      <item>Stanko Makar</item>
      <item>Privredna banka d.d.</item>
      <item>Imex banka d.d.</item>
      <item>Zagorske šume d.o.o.</item>
      <item>Mislav Perkušić</item>
      <item>Zagrebačka banka d.d.</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derivirana_varijabla>
  </DomainObject.Predmet.OstaliListNazivFormated>
  <DomainObject.Predmet.OstaliListNazivFormatedOIB>
    <izvorni_sadrzaj>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item>
      <item>Ivan Mračić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izvorni_sadrzaj>
    <derivirana_varijabla naziv="DomainObject.Predmet.OstaliListNazivFormatedOIB_1">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item>
      <item>Ivan Mračić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St-394/2013-93</izvorni_sadrzaj>
    <derivirana_varijabla naziv="DomainObject.PoslovniBrojDokumenta_1">St-394/2013-93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ANTUNOVIĆ-BOBCAT d.o.o. za trgovinu, graditeljstvo i servis bobcat strojeva</izvorni_sadrzaj>
    <derivirana_varijabla naziv="DomainObject.Predmet.ProtustrankaIDrugi_1">ANTUNOVIĆ-BOBCAT d.o.o. za trgovinu, graditeljstvo i servis bobcat strojeva</derivirana_varijabla>
  </DomainObject.Predmet.ProtustrankaIDrugi>
  <DomainObject.Predmet.StrankaIDrugiAdressOIB>
    <izvorni_sadrzaj>FINA REGIONALNI CENTAR ZAGREB, OIB 85821130368, Albrechtova 42, 10000 Zagreb i dr.</izvorni_sadrzaj>
    <derivirana_varijabla naziv="DomainObject.Predmet.StrankaIDrugiAdressOIB_1">FINA REGIONALNI CENTAR ZAGREB, OIB 85821130368, Albrechtova 42, 10000 Zagreb i dr.</derivirana_varijabla>
  </DomainObject.Predmet.StrankaIDrugiAdressOIB>
  <DomainObject.Predmet.ProtustrankaIDrugiAdressOIB>
    <izvorni_sadrzaj>ANTUNOVIĆ-BOBCAT d.o.o. za trgovinu, graditeljstvo i servis bobcat strojeva, OIB 46280580290, Cehovska 47, Varaždin</izvorni_sadrzaj>
    <derivirana_varijabla naziv="DomainObject.Predmet.ProtustrankaIDrugiAdressOIB_1">ANTUNOVIĆ-BOBCAT d.o.o. za trgovinu, graditeljstvo i servis bobcat strojeva, OIB 46280580290, Cehovska 47,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zvorni_sadrzaj>
    <derivirana_varijabla naziv="DomainObject.Predmet.SudioniciListNaziv_1">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derivirana_varijabla>
  </DomainObject.Predmet.SudioniciListNaziv>
  <DomainObject.Predmet.SudioniciListAdressOIB>
    <izvorni_sadrzaj>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 F. Livadića 6,10290 Zaprešić</item>
      <item>Ivan Mračić,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izvorni_sadrzaj>
    <derivirana_varijabla naziv="DomainObject.Predmet.SudioniciListAdressOIB_1">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 F. Livadića 6,10290 Zaprešić</item>
      <item>Ivan Mračić,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2D18C5-80EC-4584-8190-11888D08A4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1423</properties:Words>
  <properties:Characters>7389</properties:Characters>
  <properties:Lines>207</properties:Lines>
  <properties:Paragraphs>68</properties:Paragraphs>
  <properties:TotalTime>36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2016-02-15T11:00:00Z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St-394/2013-93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