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f5437" w14:paraId="81f5437" w:rsidRDefault="006A0300" w:rsidR="00883E24">
      <w:pPr>
        <w:jc w:val="both"/>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0C3ECB" w:rsidR="000C3ECB">
      <w:pPr>
        <w:jc w:val="both"/>
      </w:pPr>
    </w:p>
    <w:p w:rsidRDefault="00587AA3" w:rsidR="00587AA3">
      <w:pPr>
        <w:jc w:val="both"/>
      </w:pPr>
      <w:r>
        <w:t>REPUBLIKA HRVATSKA</w:t>
      </w:r>
    </w:p>
    <w:p w:rsidRDefault="00587AA3" w:rsidP="005142E5" w:rsidR="005142E5">
      <w:r>
        <w:t xml:space="preserve">TRGOVAČKI SUD U SPLITU </w:t>
      </w:r>
      <w:r>
        <w:tab/>
      </w:r>
      <w:r>
        <w:tab/>
      </w:r>
      <w:r>
        <w:tab/>
      </w:r>
      <w:r>
        <w:tab/>
      </w:r>
      <w:r>
        <w:tab/>
      </w:r>
      <w:r w:rsidR="00C10EF6">
        <w:t xml:space="preserve">           </w:t>
      </w:r>
      <w:r w:rsidR="00475BF9">
        <w:t xml:space="preserve">      </w:t>
      </w:r>
    </w:p>
    <w:p w:rsidRDefault="005C0D22" w:rsidP="005142E5" w:rsidR="00883E24">
      <w:r>
        <w:t>Split, Sukoišanska 6</w:t>
      </w:r>
    </w:p>
    <w:p w:rsidRDefault="000C3ECB" w:rsidP="000C3ECB" w:rsidR="000C3ECB">
      <w:pPr>
        <w:jc w:val="center"/>
        <w:rPr>
          <w:spacing w:val="100"/>
        </w:rPr>
      </w:pPr>
    </w:p>
    <w:p w:rsidRDefault="000C3ECB" w:rsidP="000C3ECB" w:rsidR="00217586">
      <w:pPr>
        <w:jc w:val="center"/>
        <w:rPr>
          <w:spacing w:val="100"/>
        </w:rPr>
      </w:pPr>
      <w:r w:rsidRPr="000C3ECB">
        <w:rPr>
          <w:spacing w:val="100"/>
        </w:rPr>
        <w:t>ZAKLJUČAK</w:t>
      </w:r>
    </w:p>
    <w:p w:rsidRDefault="000C3ECB" w:rsidP="000C3ECB" w:rsidR="000C3ECB" w:rsidRPr="000C3ECB">
      <w:pPr>
        <w:jc w:val="center"/>
        <w:rPr>
          <w:spacing w:val="100"/>
        </w:rPr>
      </w:pPr>
    </w:p>
    <w:p w:rsidRDefault="00883E24" w:rsidP="005142E5" w:rsidR="00883E24" w:rsidRPr="005142E5"/>
    <w:p w:rsidRDefault="005142E5" w:rsidP="00C10EF6" w:rsidR="00E10645">
      <w:pPr>
        <w:pStyle w:val="Tijeloteksta"/>
        <w:tabs>
          <w:tab w:pos="1080" w:val="left"/>
        </w:tabs>
      </w:pPr>
      <w:r>
        <w:tab/>
        <w:t xml:space="preserve">Trgovački sud u Splitu,  po sucu ovog suda </w:t>
      </w:r>
      <w:r w:rsidR="000C3ECB">
        <w:t>Katarini Mikulić</w:t>
      </w:r>
      <w:r>
        <w:t xml:space="preserve">, kao stečajnom sucu, u stečajnom postupku nad </w:t>
      </w:r>
      <w:r w:rsidR="00C10EF6">
        <w:t xml:space="preserve">stečajnim </w:t>
      </w:r>
      <w:r w:rsidR="00B7283A">
        <w:t>dužnikom LEUTAR d.o.o. u stečaju, OIB:47805232684, Split, Doverska 15</w:t>
      </w:r>
      <w:r w:rsidR="009711D0">
        <w:t xml:space="preserve">, </w:t>
      </w:r>
      <w:r>
        <w:t xml:space="preserve">dana </w:t>
      </w:r>
      <w:r w:rsidR="00127018">
        <w:t>13</w:t>
      </w:r>
      <w:r w:rsidR="00B7283A">
        <w:t>. svibnja</w:t>
      </w:r>
      <w:r w:rsidR="008A07BA">
        <w:t xml:space="preserve"> 2016</w:t>
      </w:r>
      <w:r w:rsidR="0086792D">
        <w:t>.</w:t>
      </w:r>
      <w:r>
        <w:t xml:space="preserve"> godine</w:t>
      </w:r>
    </w:p>
    <w:p w:rsidRDefault="00883E24" w:rsidP="00C10EF6" w:rsidR="00883E24">
      <w:pPr>
        <w:pStyle w:val="Tijeloteksta"/>
        <w:tabs>
          <w:tab w:pos="1080" w:val="left"/>
        </w:tabs>
      </w:pPr>
    </w:p>
    <w:p w:rsidRDefault="000C3ECB" w:rsidP="00E10645" w:rsidR="000C3ECB">
      <w:pPr>
        <w:pStyle w:val="Tijeloteksta"/>
        <w:tabs>
          <w:tab w:pos="1080" w:val="left"/>
        </w:tabs>
        <w:jc w:val="center"/>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0C3ECB" w:rsidP="00E10645" w:rsidR="000C3ECB" w:rsidRPr="000C3ECB">
      <w:pPr>
        <w:pStyle w:val="Tijeloteksta"/>
        <w:tabs>
          <w:tab w:pos="1080" w:val="left"/>
        </w:tabs>
        <w:jc w:val="center"/>
        <w:rPr>
          <w:spacing w:val="100"/>
        </w:rPr>
      </w:pPr>
    </w:p>
    <w:p w:rsidRDefault="00130371" w:rsidR="00130371">
      <w:pPr>
        <w:ind w:left="720"/>
        <w:jc w:val="both"/>
      </w:pPr>
    </w:p>
    <w:p w:rsidRDefault="00B7283A" w:rsidP="00B7283A" w:rsidR="00B7283A" w:rsidRPr="000A32F4">
      <w:pPr>
        <w:pStyle w:val="Uvuenotijeloteksta"/>
        <w:rPr>
          <w:bCs/>
        </w:rPr>
      </w:pPr>
      <w:r>
        <w:t>Nekretnine upisane u zk.ul. 20201, K.O. Osijek na kč.br. 6959, stambena zgrada i dvorište Martina Divalta 111</w:t>
      </w:r>
      <w:r w:rsidRPr="000A32F4">
        <w:t>:</w:t>
      </w:r>
    </w:p>
    <w:p w:rsidRDefault="00B7283A" w:rsidP="00B7283A" w:rsidR="00B7283A" w:rsidRPr="000A32F4">
      <w:pPr>
        <w:pStyle w:val="Uvuenotijeloteksta"/>
        <w:ind w:left="0"/>
      </w:pPr>
    </w:p>
    <w:p w:rsidRDefault="00B7283A" w:rsidP="00B7283A" w:rsidR="00B7283A">
      <w:pPr>
        <w:spacing w:lineRule="auto" w:line="276" w:after="200"/>
        <w:ind w:left="720"/>
        <w:contextualSpacing/>
        <w:jc w:val="both"/>
      </w:pPr>
      <w:r>
        <w:t xml:space="preserve">- </w:t>
      </w:r>
      <w:r w:rsidRPr="00185148">
        <w:t>38. ETAŽA, 114/10000, poduložak 38, PARKING NP6 prizemlje ukupne korisne površine 21,60 m</w:t>
      </w:r>
      <w:r w:rsidRPr="009A73A6">
        <w:rPr>
          <w:vertAlign w:val="superscript"/>
        </w:rPr>
        <w:t>2</w:t>
      </w:r>
    </w:p>
    <w:p w:rsidRDefault="00B7283A" w:rsidP="00B7283A" w:rsidR="00B7283A">
      <w:pPr>
        <w:spacing w:lineRule="auto" w:line="276" w:after="200"/>
        <w:ind w:left="720"/>
        <w:contextualSpacing/>
        <w:jc w:val="both"/>
      </w:pPr>
      <w:r>
        <w:t xml:space="preserve">- </w:t>
      </w:r>
      <w:r w:rsidRPr="00185148">
        <w:t>39. ETAŽA, 86/10000, poduložak 39, PARKING NP7 prizemlje ukupne korisne površine 16,30 m</w:t>
      </w:r>
      <w:r w:rsidRPr="009A73A6">
        <w:rPr>
          <w:vertAlign w:val="superscript"/>
        </w:rPr>
        <w:t>2</w:t>
      </w:r>
    </w:p>
    <w:p w:rsidRDefault="00B7283A" w:rsidP="00B7283A" w:rsidR="00B7283A">
      <w:pPr>
        <w:spacing w:lineRule="auto" w:line="276" w:after="200"/>
        <w:ind w:left="720"/>
        <w:contextualSpacing/>
        <w:jc w:val="both"/>
      </w:pPr>
      <w:r>
        <w:t xml:space="preserve">- </w:t>
      </w:r>
      <w:r w:rsidRPr="00185148">
        <w:t>40. ETAŽA, 86/10000, poduložak 40, PARKING NP8 prizemlje ukupne korisne površine 16,30 m</w:t>
      </w:r>
      <w:r w:rsidRPr="009A73A6">
        <w:rPr>
          <w:vertAlign w:val="superscript"/>
        </w:rPr>
        <w:t>2</w:t>
      </w:r>
    </w:p>
    <w:p w:rsidRDefault="00B7283A" w:rsidP="00B7283A" w:rsidR="00B7283A">
      <w:pPr>
        <w:spacing w:lineRule="auto" w:line="276" w:after="200"/>
        <w:ind w:left="720"/>
        <w:contextualSpacing/>
        <w:jc w:val="both"/>
      </w:pPr>
      <w:r>
        <w:t>-</w:t>
      </w:r>
      <w:r w:rsidRPr="00185148">
        <w:t>41. ETAŽA, 86/10000, poduložak 41, PARKING NP9 prizemlje ukupne korisne površine 16,30 m</w:t>
      </w:r>
      <w:r w:rsidRPr="009A73A6">
        <w:rPr>
          <w:vertAlign w:val="superscript"/>
        </w:rPr>
        <w:t>2</w:t>
      </w:r>
    </w:p>
    <w:p w:rsidRDefault="00B7283A" w:rsidP="00B7283A" w:rsidR="00B7283A" w:rsidRPr="009A73A6">
      <w:pPr>
        <w:spacing w:lineRule="auto" w:line="276" w:after="200"/>
        <w:ind w:left="720"/>
        <w:contextualSpacing/>
        <w:jc w:val="both"/>
        <w:rPr>
          <w:b/>
        </w:rPr>
      </w:pPr>
      <w:r>
        <w:t xml:space="preserve">- </w:t>
      </w:r>
      <w:r w:rsidRPr="00185148">
        <w:t>42. ETAŽA, 105/10000, poduložak 42, PARKING NP10 prizemlje ukupne korisne površine 19,85 m</w:t>
      </w:r>
      <w:r w:rsidRPr="009A73A6">
        <w:rPr>
          <w:vertAlign w:val="superscript"/>
        </w:rPr>
        <w:t>2</w:t>
      </w:r>
    </w:p>
    <w:p w:rsidRDefault="000C3ECB" w:rsidP="000C3ECB" w:rsidR="000976B6">
      <w:pPr>
        <w:pStyle w:val="Tijeloteksta-uvlaka2"/>
        <w:spacing w:after="120"/>
        <w:ind w:firstLine="708" w:left="0"/>
      </w:pPr>
      <w:r>
        <w:t>upisana u zemljišnoknjižnom odjelu Općinsk</w:t>
      </w:r>
      <w:r w:rsidR="00B7283A">
        <w:t>og</w:t>
      </w:r>
      <w:r>
        <w:t xml:space="preserve"> sud u </w:t>
      </w:r>
      <w:r w:rsidR="00B7283A">
        <w:t>Osijeku</w:t>
      </w:r>
      <w:r>
        <w:t xml:space="preserve">, sve u vlasništvu </w:t>
      </w:r>
      <w:r w:rsidRPr="000A32F4">
        <w:t xml:space="preserve">stečajnog dužnika </w:t>
      </w:r>
      <w:r w:rsidR="00B7283A">
        <w:t xml:space="preserve">LEUTAR d.o.o. u stečaju, OIB:47805232684, Split, Doverska 15 </w:t>
      </w:r>
      <w:r w:rsidR="007872B3">
        <w:t>p</w:t>
      </w:r>
      <w:r w:rsidR="009711D0">
        <w:t xml:space="preserve">redaje se u posjed i vlasništvo </w:t>
      </w:r>
      <w:r w:rsidR="00B7283A">
        <w:rPr>
          <w:bCs/>
        </w:rPr>
        <w:t>Dalibor Pleša, Tvrđavica 47, Tvrđavica, OIB: 88031503142</w:t>
      </w:r>
      <w:r>
        <w:rPr>
          <w:bCs/>
        </w:rPr>
        <w:t>.</w:t>
      </w:r>
    </w:p>
    <w:p w:rsidRDefault="00883E24" w:rsidP="009711D0" w:rsidR="00883E24"/>
    <w:p w:rsidRDefault="000C3ECB" w:rsidP="00172053" w:rsidR="000C3ECB">
      <w:pPr>
        <w:tabs>
          <w:tab w:pos="1260" w:val="left"/>
        </w:tabs>
        <w:ind w:firstLine="540"/>
        <w:jc w:val="center"/>
      </w:pPr>
    </w:p>
    <w:p w:rsidRDefault="004674A4" w:rsidP="00172053" w:rsidR="00172053">
      <w:pPr>
        <w:tabs>
          <w:tab w:pos="1260" w:val="left"/>
        </w:tabs>
        <w:ind w:firstLine="540"/>
        <w:jc w:val="center"/>
      </w:pPr>
      <w:r>
        <w:t>Obrazloženje</w:t>
      </w:r>
    </w:p>
    <w:p w:rsidRDefault="000C3ECB" w:rsidP="00172053" w:rsidR="000C3ECB">
      <w:pPr>
        <w:tabs>
          <w:tab w:pos="1260" w:val="left"/>
        </w:tabs>
        <w:ind w:firstLine="540"/>
        <w:jc w:val="center"/>
      </w:pPr>
    </w:p>
    <w:p w:rsidRDefault="00172053" w:rsidP="00172053" w:rsidR="00172053">
      <w:pPr>
        <w:tabs>
          <w:tab w:pos="1260" w:val="left"/>
        </w:tabs>
        <w:ind w:firstLine="540"/>
        <w:jc w:val="center"/>
      </w:pPr>
    </w:p>
    <w:p w:rsidRDefault="00172053" w:rsidP="00E10F3C" w:rsidR="00172053">
      <w:pPr>
        <w:jc w:val="both"/>
        <w:rPr>
          <w:bCs/>
        </w:rPr>
      </w:pPr>
      <w:r>
        <w:tab/>
      </w:r>
      <w:r w:rsidR="00E10F3C">
        <w:t xml:space="preserve">U stečajnom postupku  koji se vodi kod ovog suda nad stečajnim dužnikom </w:t>
      </w:r>
      <w:r w:rsidR="00B7283A">
        <w:t>LEUTAR d.o.o. u stečaju, OIB:47805232684, Split, Doverska 15</w:t>
      </w:r>
      <w:r w:rsidR="00E10F3C">
        <w:t xml:space="preserve">, Rješenjem ovog suda br. </w:t>
      </w:r>
      <w:r w:rsidR="009711D0">
        <w:t>4</w:t>
      </w:r>
      <w:r w:rsidR="000C3ECB">
        <w:t>.</w:t>
      </w:r>
      <w:r w:rsidR="00E10F3C">
        <w:t>S</w:t>
      </w:r>
      <w:r w:rsidR="009711D0">
        <w:t>t</w:t>
      </w:r>
      <w:r w:rsidR="00E10F3C">
        <w:t>-</w:t>
      </w:r>
      <w:r w:rsidR="00B7283A">
        <w:t>484</w:t>
      </w:r>
      <w:r w:rsidR="009711D0">
        <w:t>/2013</w:t>
      </w:r>
      <w:r w:rsidR="00E10F3C">
        <w:t xml:space="preserve"> od </w:t>
      </w:r>
      <w:r w:rsidR="00B7283A">
        <w:t>29</w:t>
      </w:r>
      <w:r w:rsidR="009711D0">
        <w:t xml:space="preserve">. </w:t>
      </w:r>
      <w:r w:rsidR="000C3ECB">
        <w:t>ožujka 2016</w:t>
      </w:r>
      <w:r w:rsidR="00E10F3C">
        <w:t xml:space="preserve">. godine, </w:t>
      </w:r>
      <w:r w:rsidR="009711D0">
        <w:t>nekretnin</w:t>
      </w:r>
      <w:r w:rsidR="00127018">
        <w:t>e</w:t>
      </w:r>
      <w:r w:rsidR="00E10F3C">
        <w:t xml:space="preserve"> pobliže opisan</w:t>
      </w:r>
      <w:r w:rsidR="00127018">
        <w:t>e</w:t>
      </w:r>
      <w:r w:rsidR="00E10F3C">
        <w:t xml:space="preserve"> u izreci ovog zaključka dosuđen</w:t>
      </w:r>
      <w:r w:rsidR="00127018">
        <w:t>e su</w:t>
      </w:r>
      <w:r w:rsidR="00E10F3C">
        <w:t xml:space="preserve"> kupcu </w:t>
      </w:r>
      <w:r w:rsidR="00B7283A">
        <w:rPr>
          <w:bCs/>
        </w:rPr>
        <w:t>Daliboru Pleši, Tvrđavica 47, Tvrđavica, OIB: 88031503142</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lastRenderedPageBreak/>
        <w:tab/>
        <w:t xml:space="preserve">Rješenje ovog suda br. </w:t>
      </w:r>
      <w:r w:rsidR="000C3ECB">
        <w:rPr>
          <w:bCs/>
        </w:rPr>
        <w:t>4.</w:t>
      </w:r>
      <w:r w:rsidR="009711D0">
        <w:rPr>
          <w:bCs/>
        </w:rPr>
        <w:t>St-</w:t>
      </w:r>
      <w:r w:rsidR="00B7283A">
        <w:rPr>
          <w:bCs/>
        </w:rPr>
        <w:t>484</w:t>
      </w:r>
      <w:r w:rsidR="009711D0">
        <w:rPr>
          <w:bCs/>
        </w:rPr>
        <w:t xml:space="preserve">/2013 od </w:t>
      </w:r>
      <w:r w:rsidR="00B7283A">
        <w:rPr>
          <w:bCs/>
        </w:rPr>
        <w:t>29</w:t>
      </w:r>
      <w:r w:rsidR="000C3ECB">
        <w:rPr>
          <w:bCs/>
        </w:rPr>
        <w:t>. ožujka 2016</w:t>
      </w:r>
      <w:r w:rsidR="009711D0">
        <w:rPr>
          <w:bCs/>
        </w:rPr>
        <w:t xml:space="preserve">. godine </w:t>
      </w:r>
      <w:r w:rsidR="000976B6">
        <w:rPr>
          <w:bCs/>
        </w:rPr>
        <w:t xml:space="preserve">o dosudi  predmetne nekretnine </w:t>
      </w:r>
      <w:r>
        <w:rPr>
          <w:bCs/>
        </w:rPr>
        <w:t>postalo je pravomoćno dana</w:t>
      </w:r>
      <w:r w:rsidR="000976B6">
        <w:rPr>
          <w:bCs/>
        </w:rPr>
        <w:t xml:space="preserve">  </w:t>
      </w:r>
      <w:r w:rsidR="00127018">
        <w:rPr>
          <w:bCs/>
        </w:rPr>
        <w:t>07. travnja</w:t>
      </w:r>
      <w:r w:rsidR="000C3ECB">
        <w:rPr>
          <w:bCs/>
        </w:rPr>
        <w:t xml:space="preserve"> 2016</w:t>
      </w:r>
      <w:r w:rsidR="000976B6">
        <w:rPr>
          <w:bCs/>
        </w:rPr>
        <w:t xml:space="preserve">. godine. </w:t>
      </w:r>
    </w:p>
    <w:p w:rsidRDefault="00172053" w:rsidP="00085E82" w:rsidR="00172053" w:rsidRPr="00172053">
      <w:pPr>
        <w:jc w:val="both"/>
      </w:pPr>
    </w:p>
    <w:p w:rsidRDefault="00E10F3C" w:rsidP="00000BE0" w:rsidR="00E10F3C">
      <w:pPr>
        <w:ind w:firstLine="708"/>
        <w:jc w:val="both"/>
        <w:rPr>
          <w:bCs/>
        </w:rPr>
      </w:pPr>
      <w:r>
        <w:t xml:space="preserve">Kupac </w:t>
      </w:r>
      <w:r w:rsidR="00B7283A">
        <w:rPr>
          <w:bCs/>
        </w:rPr>
        <w:t xml:space="preserve">Dalibor Pleša, Tvrđavica 47, Tvrđavica, OIB: 88031503142 </w:t>
      </w:r>
      <w:r>
        <w:rPr>
          <w:bCs/>
        </w:rPr>
        <w:t>je u cijelosti položi</w:t>
      </w:r>
      <w:r w:rsidR="00000BE0">
        <w:rPr>
          <w:bCs/>
        </w:rPr>
        <w:t>o</w:t>
      </w:r>
      <w:r>
        <w:rPr>
          <w:bCs/>
        </w:rPr>
        <w:t xml:space="preserve"> kupovinu u iznosu od </w:t>
      </w:r>
      <w:r w:rsidR="00B7283A">
        <w:t xml:space="preserve">133.331,36 </w:t>
      </w:r>
      <w:r>
        <w:rPr>
          <w:bCs/>
        </w:rPr>
        <w:t xml:space="preserve">kn. </w:t>
      </w:r>
    </w:p>
    <w:p w:rsidRDefault="00E10F3C" w:rsidP="00677A9E" w:rsidR="00E10F3C">
      <w:pPr>
        <w:ind w:firstLine="708"/>
        <w:rPr>
          <w:bCs/>
        </w:rPr>
      </w:pPr>
    </w:p>
    <w:p w:rsidRDefault="00E10F3C" w:rsidP="00677A9E" w:rsidR="00E10F3C">
      <w:pPr>
        <w:ind w:firstLine="708"/>
        <w:rPr>
          <w:bCs/>
        </w:rPr>
      </w:pPr>
      <w:r>
        <w:rPr>
          <w:bCs/>
        </w:rPr>
        <w:t xml:space="preserve">Slijedom prednjeg, temeljem odredbi čl. </w:t>
      </w:r>
      <w:r w:rsidR="004656AE">
        <w:rPr>
          <w:bCs/>
        </w:rPr>
        <w:t>108</w:t>
      </w:r>
      <w:r>
        <w:rPr>
          <w:bCs/>
        </w:rPr>
        <w:t xml:space="preserve">. st. 4 Ovršnog zakona, trebalo je donijeti ovaj zaključak o predaji nekretnine kupcu. </w:t>
      </w:r>
    </w:p>
    <w:p w:rsidRDefault="00E10F3C" w:rsidP="000C3ECB" w:rsidR="00E10F3C">
      <w:pPr>
        <w:rPr>
          <w:bCs/>
        </w:rPr>
      </w:pPr>
    </w:p>
    <w:p w:rsidRDefault="000C3ECB" w:rsidP="000C3ECB" w:rsidR="000C3ECB">
      <w:pPr>
        <w:rPr>
          <w:bCs/>
        </w:rPr>
      </w:pPr>
    </w:p>
    <w:p w:rsidRDefault="00E10F3C" w:rsidP="000C3ECB" w:rsidR="009711D0">
      <w:pPr>
        <w:ind w:firstLine="540"/>
        <w:jc w:val="center"/>
      </w:pPr>
      <w:r>
        <w:t>U</w:t>
      </w:r>
      <w:r w:rsidR="00172053">
        <w:t xml:space="preserve">  Splitu, dana </w:t>
      </w:r>
      <w:r w:rsidR="00432357">
        <w:t xml:space="preserve"> </w:t>
      </w:r>
      <w:r w:rsidR="00127018">
        <w:t>13</w:t>
      </w:r>
      <w:r w:rsidR="00B7283A">
        <w:t>. svibnja</w:t>
      </w:r>
      <w:r w:rsidR="000C3ECB">
        <w:t xml:space="preserve"> 2016</w:t>
      </w:r>
      <w:r w:rsidR="009711D0">
        <w:t xml:space="preserve">. godine </w:t>
      </w:r>
    </w:p>
    <w:p w:rsidRDefault="009711D0" w:rsidP="009711D0" w:rsidR="009711D0">
      <w:pPr>
        <w:ind w:firstLine="540"/>
        <w:jc w:val="right"/>
      </w:pPr>
      <w:r>
        <w:t>SUDAC</w:t>
      </w:r>
    </w:p>
    <w:p w:rsidRDefault="009711D0" w:rsidP="009711D0" w:rsidR="009711D0">
      <w:pPr>
        <w:ind w:firstLine="540"/>
        <w:jc w:val="right"/>
      </w:pPr>
    </w:p>
    <w:p w:rsidRDefault="009711D0" w:rsidP="009711D0" w:rsidR="009711D0">
      <w:pPr>
        <w:ind w:firstLine="540"/>
        <w:jc w:val="right"/>
      </w:pPr>
    </w:p>
    <w:p w:rsidRDefault="009711D0" w:rsidP="009711D0" w:rsidR="00172053">
      <w:pPr>
        <w:ind w:firstLine="540"/>
        <w:jc w:val="right"/>
      </w:pPr>
      <w:r>
        <w:t xml:space="preserve">Katarina Mikulić </w:t>
      </w:r>
    </w:p>
    <w:p w:rsidRDefault="00172053" w:rsidP="00172053" w:rsidR="00172053">
      <w:pPr>
        <w:ind w:firstLine="708" w:left="4248"/>
        <w:jc w:val="both"/>
      </w:pPr>
    </w:p>
    <w:p w:rsidRDefault="00B31415" w:rsidR="00B31415">
      <w:pPr>
        <w:jc w:val="both"/>
      </w:pPr>
      <w:r>
        <w:t>POUKA O PRAVNOM LIJEKU: Protiv  zaključka  nije dopušten</w:t>
      </w:r>
      <w:r w:rsidR="00BC4E1C">
        <w:t xml:space="preserve"> pravni lijek. </w:t>
      </w:r>
    </w:p>
    <w:p w:rsidRDefault="00B31415" w:rsidR="00B31415"/>
    <w:p w:rsidRDefault="00172053" w:rsidP="00172053" w:rsidR="00172053">
      <w:pPr>
        <w:jc w:val="both"/>
      </w:pPr>
    </w:p>
    <w:p w:rsidRDefault="00172053" w:rsidP="00172053" w:rsidR="00172053">
      <w:pPr>
        <w:jc w:val="both"/>
      </w:pPr>
      <w:smartTag w:element="stockticker" w:uri="urn:schemas-microsoft-com:office:smarttags">
        <w:r>
          <w:t>DNA</w:t>
        </w:r>
      </w:smartTag>
      <w:r>
        <w:t>:</w:t>
      </w:r>
    </w:p>
    <w:p w:rsidRDefault="00BC4E1C" w:rsidP="00172053" w:rsidR="00BC4E1C">
      <w:pPr>
        <w:jc w:val="both"/>
      </w:pPr>
    </w:p>
    <w:p w:rsidRDefault="00BC4E1C" w:rsidP="00BC4E1C" w:rsidR="000C3ECB" w:rsidRPr="000C3ECB">
      <w:pPr>
        <w:numPr>
          <w:ilvl w:val="0"/>
          <w:numId w:val="9"/>
        </w:numPr>
        <w:jc w:val="both"/>
      </w:pPr>
      <w:r>
        <w:t xml:space="preserve">kupcu </w:t>
      </w:r>
      <w:r w:rsidR="00B7283A">
        <w:t>Daliboru Pleši</w:t>
      </w:r>
    </w:p>
    <w:p w:rsidRDefault="00217586" w:rsidP="00BC4E1C" w:rsidR="00217586" w:rsidRPr="00BC4E1C">
      <w:pPr>
        <w:numPr>
          <w:ilvl w:val="0"/>
          <w:numId w:val="9"/>
        </w:numPr>
        <w:jc w:val="both"/>
      </w:pPr>
      <w:r>
        <w:t>stečajno</w:t>
      </w:r>
      <w:r w:rsidR="009711D0">
        <w:t>m</w:t>
      </w:r>
      <w:r>
        <w:t xml:space="preserve"> </w:t>
      </w:r>
      <w:r w:rsidR="009711D0">
        <w:t>upravitelju</w:t>
      </w:r>
      <w:r>
        <w:t xml:space="preserve"> </w:t>
      </w:r>
    </w:p>
    <w:p w:rsidRDefault="00BC4E1C" w:rsidP="00BC4E1C" w:rsidR="00BC4E1C" w:rsidRPr="00BC4E1C">
      <w:pPr>
        <w:numPr>
          <w:ilvl w:val="0"/>
          <w:numId w:val="9"/>
        </w:numPr>
        <w:jc w:val="both"/>
      </w:pPr>
      <w:r>
        <w:rPr>
          <w:bCs/>
        </w:rPr>
        <w:t>RH Ministarstvo financija, Porezna uprava, Područni ured u Splitu</w:t>
      </w:r>
      <w:r w:rsidR="00127018">
        <w:rPr>
          <w:bCs/>
        </w:rPr>
        <w:t xml:space="preserve"> i Osijeku </w:t>
      </w:r>
    </w:p>
    <w:p w:rsidRDefault="00BC4E1C" w:rsidP="00BC4E1C" w:rsidR="00BC4E1C" w:rsidRPr="000C3ECB">
      <w:pPr>
        <w:numPr>
          <w:ilvl w:val="0"/>
          <w:numId w:val="9"/>
        </w:numPr>
        <w:jc w:val="both"/>
      </w:pPr>
      <w:r>
        <w:rPr>
          <w:bCs/>
        </w:rPr>
        <w:t>Županijsko državno odvjetništvo u Splitu, Građansko upravni odjel</w:t>
      </w:r>
    </w:p>
    <w:p w:rsidRDefault="000C3ECB" w:rsidP="00BC4E1C" w:rsidR="000C3ECB" w:rsidRPr="000C3ECB">
      <w:pPr>
        <w:numPr>
          <w:ilvl w:val="0"/>
          <w:numId w:val="9"/>
        </w:numPr>
        <w:jc w:val="both"/>
      </w:pPr>
      <w:r>
        <w:rPr>
          <w:bCs/>
        </w:rPr>
        <w:t>e-oglasna ploča</w:t>
      </w:r>
    </w:p>
    <w:p w:rsidRDefault="000C3ECB" w:rsidP="00BC4E1C" w:rsidR="000C3ECB" w:rsidRPr="009711D0">
      <w:pPr>
        <w:numPr>
          <w:ilvl w:val="0"/>
          <w:numId w:val="9"/>
        </w:numPr>
        <w:jc w:val="both"/>
      </w:pPr>
      <w:r>
        <w:rPr>
          <w:bCs/>
        </w:rPr>
        <w:t xml:space="preserve">spis </w:t>
      </w:r>
    </w:p>
    <w:p w:rsidRDefault="00BC4E1C" w:rsidP="00BC4E1C" w:rsidR="00BC4E1C">
      <w:pPr>
        <w:ind w:left="360"/>
        <w:jc w:val="both"/>
      </w:pPr>
    </w:p>
    <w:p w:rsidRDefault="00AD4F06" w:rsidP="00AD4F06" w:rsidR="00AD4F06">
      <w:pPr>
        <w:ind w:left="360"/>
        <w:jc w:val="both"/>
      </w:pPr>
    </w:p>
    <w:p w:rsidRDefault="00F42F79" w:rsidP="00AD4F06" w:rsidR="00F42F79">
      <w:pPr>
        <w:ind w:left="360"/>
        <w:jc w:val="both"/>
      </w:pPr>
    </w:p>
    <w:p w:rsidRDefault="00396E9E" w:rsidP="00396E9E" w:rsidR="00172053">
      <w:pPr>
        <w:tabs>
          <w:tab w:pos="6885" w:val="left"/>
        </w:tabs>
        <w:ind w:left="708"/>
        <w:jc w:val="both"/>
      </w:pPr>
      <w:r>
        <w:tab/>
      </w:r>
    </w:p>
    <w:sectPr w:rsidSect="000C3ECB" w:rsidR="00172053">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r>
      <w:fldChar w:fldCharType="begin"/>
    </w:r>
    <w:r>
      <w:instrText>PAGE   \* MERGEFORMAT</w:instrText>
    </w:r>
    <w:r>
      <w:fldChar w:fldCharType="separate"/>
    </w:r>
    <w:r w:rsidR="00222DFE">
      <w:rPr>
        <w:noProof/>
      </w:rPr>
      <w:t>2</w:t>
    </w:r>
    <w:r>
      <w:fldChar w:fldCharType="end"/>
    </w: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pPr>
    <w:r>
      <w:tab/>
    </w:r>
    <w:r>
      <w:tab/>
    </w:r>
    <w:r w:rsidR="009711D0">
      <w:t>4.St-</w:t>
    </w:r>
    <w:r w:rsidR="00162FD9">
      <w:t>484</w:t>
    </w:r>
    <w:r w:rsidR="009711D0">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3ECB" w:rsidP="009711D0" w:rsidR="009711D0">
    <w:pPr>
      <w:pStyle w:val="Zaglavlje"/>
      <w:jc w:val="right"/>
    </w:pPr>
    <w:r>
      <w:t>4.</w:t>
    </w:r>
    <w:r w:rsidR="009711D0">
      <w:t>St-</w:t>
    </w:r>
    <w:r w:rsidR="00B7283A">
      <w:t>484</w:t>
    </w:r>
    <w:r w:rsidR="009711D0">
      <w:t>/2013</w:t>
    </w:r>
  </w:p>
  <w:p w:rsidRDefault="009711D0" w:rsidR="009711D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4">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6">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8">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9">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1">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2">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3">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0"/>
  </w:num>
  <w:num w:numId="3">
    <w:abstractNumId w:val="13"/>
  </w:num>
  <w:num w:numId="4">
    <w:abstractNumId w:val="11"/>
  </w:num>
  <w:num w:numId="5">
    <w:abstractNumId w:val="6"/>
  </w:num>
  <w:num w:numId="6">
    <w:abstractNumId w:val="4"/>
  </w:num>
  <w:num w:numId="7">
    <w:abstractNumId w:val="7"/>
  </w:num>
  <w:num w:numId="8">
    <w:abstractNumId w:val="1"/>
  </w:num>
  <w:num w:numId="9">
    <w:abstractNumId w:val="2"/>
  </w:num>
  <w:num w:numId="10">
    <w:abstractNumId w:val="10"/>
  </w:num>
  <w:num w:numId="11">
    <w:abstractNumId w:val="3"/>
  </w:num>
  <w:num w:numId="12">
    <w:abstractNumId w:val="5"/>
  </w:num>
  <w:num w:numId="13">
    <w:abstractNumId w:val="8"/>
  </w:num>
  <w:num w:numId="14">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247ED"/>
    <w:rsid w:val="00024D63"/>
    <w:rsid w:val="00054E81"/>
    <w:rsid w:val="00060863"/>
    <w:rsid w:val="0006669D"/>
    <w:rsid w:val="00066E84"/>
    <w:rsid w:val="00085E82"/>
    <w:rsid w:val="00094B44"/>
    <w:rsid w:val="000976B6"/>
    <w:rsid w:val="000C1602"/>
    <w:rsid w:val="000C3ECB"/>
    <w:rsid w:val="000D48A1"/>
    <w:rsid w:val="000D4EF6"/>
    <w:rsid w:val="00111AE7"/>
    <w:rsid w:val="0012560D"/>
    <w:rsid w:val="00125EF5"/>
    <w:rsid w:val="00127018"/>
    <w:rsid w:val="00127BF3"/>
    <w:rsid w:val="00130371"/>
    <w:rsid w:val="00137DBA"/>
    <w:rsid w:val="00154BE0"/>
    <w:rsid w:val="00162FD9"/>
    <w:rsid w:val="00166945"/>
    <w:rsid w:val="00172053"/>
    <w:rsid w:val="00187D34"/>
    <w:rsid w:val="00194F9A"/>
    <w:rsid w:val="00195DB2"/>
    <w:rsid w:val="001B1B97"/>
    <w:rsid w:val="001B4335"/>
    <w:rsid w:val="001C7CB4"/>
    <w:rsid w:val="0021372D"/>
    <w:rsid w:val="00217586"/>
    <w:rsid w:val="00222DFE"/>
    <w:rsid w:val="00225C25"/>
    <w:rsid w:val="00227965"/>
    <w:rsid w:val="00237F9C"/>
    <w:rsid w:val="00241DE1"/>
    <w:rsid w:val="0024266E"/>
    <w:rsid w:val="00242919"/>
    <w:rsid w:val="00245C3B"/>
    <w:rsid w:val="00251648"/>
    <w:rsid w:val="002518A8"/>
    <w:rsid w:val="002615EB"/>
    <w:rsid w:val="00266976"/>
    <w:rsid w:val="00276990"/>
    <w:rsid w:val="00285BF3"/>
    <w:rsid w:val="002939B9"/>
    <w:rsid w:val="0029562E"/>
    <w:rsid w:val="002A0A92"/>
    <w:rsid w:val="002A5E9F"/>
    <w:rsid w:val="002B0B96"/>
    <w:rsid w:val="002C14CF"/>
    <w:rsid w:val="002D4CF0"/>
    <w:rsid w:val="002E4618"/>
    <w:rsid w:val="002E64FE"/>
    <w:rsid w:val="002F28CC"/>
    <w:rsid w:val="0030197F"/>
    <w:rsid w:val="00331492"/>
    <w:rsid w:val="00334D82"/>
    <w:rsid w:val="00354C39"/>
    <w:rsid w:val="00376EB3"/>
    <w:rsid w:val="00384836"/>
    <w:rsid w:val="00391D9D"/>
    <w:rsid w:val="00396E9E"/>
    <w:rsid w:val="003B0E51"/>
    <w:rsid w:val="003B2C8D"/>
    <w:rsid w:val="003C7582"/>
    <w:rsid w:val="003D2B2F"/>
    <w:rsid w:val="003E4DAB"/>
    <w:rsid w:val="003F2A26"/>
    <w:rsid w:val="003F2C86"/>
    <w:rsid w:val="003F3006"/>
    <w:rsid w:val="004063AB"/>
    <w:rsid w:val="0042070A"/>
    <w:rsid w:val="004262DB"/>
    <w:rsid w:val="00432357"/>
    <w:rsid w:val="004350A2"/>
    <w:rsid w:val="00451F98"/>
    <w:rsid w:val="0045297F"/>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63AAF"/>
    <w:rsid w:val="00574CFA"/>
    <w:rsid w:val="00587AA3"/>
    <w:rsid w:val="00593C97"/>
    <w:rsid w:val="005958DF"/>
    <w:rsid w:val="005B3CE3"/>
    <w:rsid w:val="005B58E4"/>
    <w:rsid w:val="005C0D22"/>
    <w:rsid w:val="005C492F"/>
    <w:rsid w:val="005D2A01"/>
    <w:rsid w:val="005E122D"/>
    <w:rsid w:val="005F7399"/>
    <w:rsid w:val="005F7A25"/>
    <w:rsid w:val="006045A5"/>
    <w:rsid w:val="00610FAB"/>
    <w:rsid w:val="00621E5D"/>
    <w:rsid w:val="006234B6"/>
    <w:rsid w:val="00630825"/>
    <w:rsid w:val="00653865"/>
    <w:rsid w:val="006623DC"/>
    <w:rsid w:val="00662E17"/>
    <w:rsid w:val="00677401"/>
    <w:rsid w:val="00677A9E"/>
    <w:rsid w:val="00680E02"/>
    <w:rsid w:val="00682975"/>
    <w:rsid w:val="00683782"/>
    <w:rsid w:val="00697AFC"/>
    <w:rsid w:val="006A0300"/>
    <w:rsid w:val="006A5876"/>
    <w:rsid w:val="006B12E3"/>
    <w:rsid w:val="006B6E55"/>
    <w:rsid w:val="006D5765"/>
    <w:rsid w:val="006E3222"/>
    <w:rsid w:val="006E71CD"/>
    <w:rsid w:val="006F5913"/>
    <w:rsid w:val="00703321"/>
    <w:rsid w:val="0071466A"/>
    <w:rsid w:val="007272F7"/>
    <w:rsid w:val="0075015B"/>
    <w:rsid w:val="00752190"/>
    <w:rsid w:val="007703D9"/>
    <w:rsid w:val="00773847"/>
    <w:rsid w:val="00776C9D"/>
    <w:rsid w:val="0078481C"/>
    <w:rsid w:val="00785227"/>
    <w:rsid w:val="007872B3"/>
    <w:rsid w:val="0079423C"/>
    <w:rsid w:val="00795652"/>
    <w:rsid w:val="007B349B"/>
    <w:rsid w:val="007B6B9C"/>
    <w:rsid w:val="007C40C8"/>
    <w:rsid w:val="007E0F32"/>
    <w:rsid w:val="007E4042"/>
    <w:rsid w:val="007F27BF"/>
    <w:rsid w:val="00825F3D"/>
    <w:rsid w:val="008308F7"/>
    <w:rsid w:val="0085495A"/>
    <w:rsid w:val="0086792D"/>
    <w:rsid w:val="008758EC"/>
    <w:rsid w:val="00875C65"/>
    <w:rsid w:val="00883E24"/>
    <w:rsid w:val="00887846"/>
    <w:rsid w:val="00890278"/>
    <w:rsid w:val="008A07BA"/>
    <w:rsid w:val="008B193D"/>
    <w:rsid w:val="008B3BC4"/>
    <w:rsid w:val="009437EC"/>
    <w:rsid w:val="00947E04"/>
    <w:rsid w:val="00956AEE"/>
    <w:rsid w:val="00960116"/>
    <w:rsid w:val="009609A3"/>
    <w:rsid w:val="009711D0"/>
    <w:rsid w:val="0098261A"/>
    <w:rsid w:val="009B7D8C"/>
    <w:rsid w:val="009E18CF"/>
    <w:rsid w:val="009F1661"/>
    <w:rsid w:val="009F518B"/>
    <w:rsid w:val="009F7E27"/>
    <w:rsid w:val="00A3141E"/>
    <w:rsid w:val="00A40651"/>
    <w:rsid w:val="00A679A9"/>
    <w:rsid w:val="00A75F19"/>
    <w:rsid w:val="00A85656"/>
    <w:rsid w:val="00AA4AC4"/>
    <w:rsid w:val="00AB2DB0"/>
    <w:rsid w:val="00AB3846"/>
    <w:rsid w:val="00AC743E"/>
    <w:rsid w:val="00AD4BBB"/>
    <w:rsid w:val="00AD4F06"/>
    <w:rsid w:val="00AF2F15"/>
    <w:rsid w:val="00B01FD2"/>
    <w:rsid w:val="00B26175"/>
    <w:rsid w:val="00B31415"/>
    <w:rsid w:val="00B37DB6"/>
    <w:rsid w:val="00B51619"/>
    <w:rsid w:val="00B660CC"/>
    <w:rsid w:val="00B70BE6"/>
    <w:rsid w:val="00B7283A"/>
    <w:rsid w:val="00B72969"/>
    <w:rsid w:val="00B751E6"/>
    <w:rsid w:val="00B8173B"/>
    <w:rsid w:val="00B843AF"/>
    <w:rsid w:val="00B965BE"/>
    <w:rsid w:val="00B97D73"/>
    <w:rsid w:val="00BC4E1C"/>
    <w:rsid w:val="00BD40FB"/>
    <w:rsid w:val="00BD61FB"/>
    <w:rsid w:val="00BF1B6A"/>
    <w:rsid w:val="00C10EF6"/>
    <w:rsid w:val="00C33584"/>
    <w:rsid w:val="00C35DDB"/>
    <w:rsid w:val="00C64C47"/>
    <w:rsid w:val="00C74E63"/>
    <w:rsid w:val="00C923FF"/>
    <w:rsid w:val="00CA62A5"/>
    <w:rsid w:val="00CA7FA3"/>
    <w:rsid w:val="00CD6194"/>
    <w:rsid w:val="00CF18CD"/>
    <w:rsid w:val="00CF7835"/>
    <w:rsid w:val="00D0262C"/>
    <w:rsid w:val="00D15744"/>
    <w:rsid w:val="00D157A6"/>
    <w:rsid w:val="00D159AA"/>
    <w:rsid w:val="00D16EE7"/>
    <w:rsid w:val="00D24C80"/>
    <w:rsid w:val="00D654D9"/>
    <w:rsid w:val="00D73CE8"/>
    <w:rsid w:val="00D758E0"/>
    <w:rsid w:val="00D82BFE"/>
    <w:rsid w:val="00DA2F69"/>
    <w:rsid w:val="00DB2A7C"/>
    <w:rsid w:val="00DB47DB"/>
    <w:rsid w:val="00DE03A8"/>
    <w:rsid w:val="00E07A43"/>
    <w:rsid w:val="00E10645"/>
    <w:rsid w:val="00E10F3C"/>
    <w:rsid w:val="00E17D8A"/>
    <w:rsid w:val="00E20200"/>
    <w:rsid w:val="00E27083"/>
    <w:rsid w:val="00E37153"/>
    <w:rsid w:val="00E4787D"/>
    <w:rsid w:val="00E521E3"/>
    <w:rsid w:val="00E537F7"/>
    <w:rsid w:val="00E809ED"/>
    <w:rsid w:val="00E82E5A"/>
    <w:rsid w:val="00E97E29"/>
    <w:rsid w:val="00EB0B71"/>
    <w:rsid w:val="00EB3CD1"/>
    <w:rsid w:val="00EB45DB"/>
    <w:rsid w:val="00ED2C4A"/>
    <w:rsid w:val="00F2663E"/>
    <w:rsid w:val="00F32D46"/>
    <w:rsid w:val="00F33DBF"/>
    <w:rsid w:val="00F3433E"/>
    <w:rsid w:val="00F42F79"/>
    <w:rsid w:val="00FE3394"/>
    <w:rsid w:val="00FE4B66"/>
    <w:rsid w:val="00FE77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stocktick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link w:val="UvuenotijelotekstaChar"/>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customStyle="true" w:styleId="UvuenotijelotekstaChar" w:type="character">
    <w:name w:val="Uvučeno tijelo teksta Char"/>
    <w:basedOn w:val="Zadanifontodlomka"/>
    <w:link w:val="Uvuenotijeloteksta"/>
    <w:rsid w:val="00B7283A"/>
    <w:rPr>
      <w:sz w:val="24"/>
      <w:szCs w:val="24"/>
    </w:rPr>
  </w:style>
  <w:style w:styleId="Tekstrezerviranogmjesta" w:type="character">
    <w:name w:val="Placeholder Text"/>
    <w:basedOn w:val="Zadanifontodlomka"/>
    <w:uiPriority w:val="99"/>
    <w:semiHidden/>
    <w:rsid w:val="00222DFE"/>
    <w:rPr>
      <w:color w:val="808080"/>
      <w:bdr w:space="0" w:sz="0" w:color="auto" w:val="none"/>
      <w:shd w:fill="auto" w:color="auto" w:val="clear"/>
    </w:rPr>
  </w:style>
  <w:style w:customStyle="true" w:styleId="eSPISCCParagraphDefaultFont" w:type="character">
    <w:name w:val="eSPIS_CC_Paragraph Default Font"/>
    <w:basedOn w:val="Zadanifontodlomka"/>
    <w:rsid w:val="00222D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2DFE"/>
    <w:rPr>
      <w:bdr w:space="0" w:sz="0" w:color="auto" w:val="none"/>
      <w:shd w:fill="FFFFCC" w:color="auto" w:val="clear"/>
      <w:lang w:val="hr-HR"/>
    </w:rPr>
  </w:style>
  <w:style w:customStyle="true" w:styleId="PozadinaSvijetloCrvena" w:type="character">
    <w:name w:val="Pozadina_SvijetloCrvena"/>
    <w:basedOn w:val="eSPISCCParagraphDefaultFont"/>
    <w:rsid w:val="00222D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2D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link w:val="UvuenotijelotekstaChar"/>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customStyle="1" w:styleId="UvuenotijelotekstaChar" w:type="character">
    <w:name w:val="Uvučeno tijelo teksta Char"/>
    <w:basedOn w:val="Zadanifontodlomka"/>
    <w:link w:val="Uvuenotijeloteksta"/>
    <w:rsid w:val="00B7283A"/>
    <w:rPr>
      <w:sz w:val="24"/>
      <w:szCs w:val="24"/>
    </w:rPr>
  </w:style>
  <w:style w:styleId="Tekstrezerviranogmjesta" w:type="character">
    <w:name w:val="Placeholder Text"/>
    <w:basedOn w:val="Zadanifontodlomka"/>
    <w:uiPriority w:val="99"/>
    <w:semiHidden/>
    <w:rsid w:val="00222DFE"/>
    <w:rPr>
      <w:color w:val="808080"/>
      <w:bdr w:color="auto" w:space="0" w:sz="0" w:val="none"/>
      <w:shd w:color="auto" w:fill="auto" w:val="clear"/>
    </w:rPr>
  </w:style>
  <w:style w:customStyle="1" w:styleId="eSPISCCParagraphDefaultFont" w:type="character">
    <w:name w:val="eSPIS_CC_Paragraph Default Font"/>
    <w:basedOn w:val="Zadanifontodlomka"/>
    <w:rsid w:val="00222D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2DFE"/>
    <w:rPr>
      <w:bdr w:color="auto" w:space="0" w:sz="0" w:val="none"/>
      <w:shd w:color="auto" w:fill="FFFFCC" w:val="clear"/>
      <w:lang w:val="hr-HR"/>
    </w:rPr>
  </w:style>
  <w:style w:customStyle="1" w:styleId="PozadinaSvijetloCrvena" w:type="character">
    <w:name w:val="Pozadina_SvijetloCrvena"/>
    <w:basedOn w:val="eSPISCCParagraphDefaultFont"/>
    <w:rsid w:val="00222D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2D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svibnja 2016.</izvorni_sadrzaj>
    <derivirana_varijabla naziv="DomainObject.DatumDonosenjaOdluke_1">13.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484</izvorni_sadrzaj>
    <derivirana_varijabla naziv="DomainObject.Predmet.Broj_1">484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2013.</izvorni_sadrzaj>
    <derivirana_varijabla naziv="DomainObject.Predmet.DatumOsnivanja_1">26.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St-484/2013</izvorni_sadrzaj>
    <derivirana_varijabla naziv="DomainObject.Predmet.OznakaBroj_1">St-484/2013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LEUTAR društvo s ograničenom odgovornošću za graditeljstvo i trgovinu</izvorni_sadrzaj>
    <derivirana_varijabla naziv="DomainObject.Predmet.ProtustrankaFormated_1">  LEUTAR društvo s ograničenom odgovornošću za graditeljstvo i trgovinu</derivirana_varijabla>
  </DomainObject.Predmet.ProtustrankaFormated>
  <DomainObject.Predmet.ProtustrankaFormatedOIB>
    <izvorni_sadrzaj>  LEUTAR društvo s ograničenom odgovornošću za graditeljstvo i trgovinu, OIB 47805232684</izvorni_sadrzaj>
    <derivirana_varijabla naziv="DomainObject.Predmet.ProtustrankaFormatedOIB_1">  LEUTAR društvo s ograničenom odgovornošću za graditeljstvo i trgovinu, OIB 47805232684</derivirana_varijabla>
  </DomainObject.Predmet.ProtustrankaFormatedOIB>
  <DomainObject.Predmet.ProtustrankaFormatedWithAdress>
    <izvorni_sadrzaj> LEUTAR društvo s ograničenom odgovornošću za graditeljstvo i trgovinu, Doverska 15, Split</izvorni_sadrzaj>
    <derivirana_varijabla naziv="DomainObject.Predmet.ProtustrankaFormatedWithAdress_1"> LEUTAR društvo s ograničenom odgovornošću za graditeljstvo i trgovinu, Doverska 15, Split</derivirana_varijabla>
  </DomainObject.Predmet.ProtustrankaFormatedWithAdress>
  <DomainObject.Predmet.ProtustrankaFormatedWithAdressOIB>
    <izvorni_sadrzaj> LEUTAR društvo s ograničenom odgovornošću za graditeljstvo i trgovinu, OIB 47805232684, Doverska 15, Split</izvorni_sadrzaj>
    <derivirana_varijabla naziv="DomainObject.Predmet.ProtustrankaFormatedWithAdressOIB_1"> LEUTAR društvo s ograničenom odgovornošću za graditeljstvo i trgovinu, OIB 47805232684, Doverska 15, Split</derivirana_varijabla>
  </DomainObject.Predmet.ProtustrankaFormatedWithAdressOIB>
  <DomainObject.Predmet.ProtustrankaWithAdress>
    <izvorni_sadrzaj>LEUTAR društvo s ograničenom odgovornošću za graditeljstvo i trgovinu Doverska 15, Split</izvorni_sadrzaj>
    <derivirana_varijabla naziv="DomainObject.Predmet.ProtustrankaWithAdress_1">LEUTAR društvo s ograničenom odgovornošću za graditeljstvo i trgovinu Doverska 15, Split</derivirana_varijabla>
  </DomainObject.Predmet.ProtustrankaWithAdress>
  <DomainObject.Predmet.ProtustrankaWithAdressOIB>
    <izvorni_sadrzaj>LEUTAR društvo s ograničenom odgovornošću za graditeljstvo i trgovinu, OIB 47805232684, Doverska 15, Split</izvorni_sadrzaj>
    <derivirana_varijabla naziv="DomainObject.Predmet.ProtustrankaWithAdressOIB_1">LEUTAR društvo s ograničenom odgovornošću za graditeljstvo i trgovinu, OIB 47805232684, Doverska 15, Split</derivirana_varijabla>
  </DomainObject.Predmet.ProtustrankaWithAdressOIB>
  <DomainObject.Predmet.ProtustrankaNazivFormated>
    <izvorni_sadrzaj>LEUTAR društvo s ograničenom odgovornošću za graditeljstvo i trgovinu</izvorni_sadrzaj>
    <derivirana_varijabla naziv="DomainObject.Predmet.ProtustrankaNazivFormated_1">LEUTAR društvo s ograničenom odgovornošću za graditeljstvo i trgovinu</derivirana_varijabla>
  </DomainObject.Predmet.ProtustrankaNazivFormated>
  <DomainObject.Predmet.ProtustrankaNazivFormatedOIB>
    <izvorni_sadrzaj>LEUTAR društvo s ograničenom odgovornošću za graditeljstvo i trgovinu, OIB 47805232684</izvorni_sadrzaj>
    <derivirana_varijabla naziv="DomainObject.Predmet.ProtustrankaNazivFormatedOIB_1">LEUTAR društvo s ograničenom odgovornošću za graditeljstvo i trgovinu, OIB 47805232684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izvorni_sadrzaj>
    <derivirana_varijabla naziv="DomainObject.Predmet.StrankaFormated_1">  FINA Split; OTOS ortopedska tehnika d.o.o.; RH MINISTARSTVO FINANCIJA zastupanog po punomoćniku ŽUPANIJSKO DRŽAVNO ODVJETNIŠTVO U SPLITU; HEP-Operator distribucijskog sustava d.o.o. za distribuciju i opskrbu električne energije; ZAGREBAČKA BANKA DIONIČKO DRUŠTVO; FINANCIJSKA AGENCIJA; HRVATSKE ŠUME društvo s ograničenom odgovornošću zastupanog po punomoćniku Zoran Tomić; GRAD OSIJEK, Upravni odjel za financije i nabavu; KREŠIMIR; GRAD SPLIT; BETA obrt za prijevoz, trgovinu i građevinske usluge; GRAD  OSIJEK, Upravni odjel za urbanizam i graditeljstvo, komunalno-stambeno gospodarstvo, promet i zaštitu okoliša te mjesnu; LUKA TRANZIT OSIJEK d.o.o. za obavljanje lučkih i skladišnih djelatnosti i trgovinu; Hrvatske vode, pravna osoba za upravljanje vodama; Milena Šimić zastupanog po punomoćniku ZAJEDNIČKI ODVJETNIČKI URED JOVAN DONESKI, MELITA BABIĆ, PERICA MEDAKOVIĆ, HRVOJE ČAČIĆ I NERA KAUCKI; Nenad Šimić zastupanog po punomoćniku ZAJEDNIČKI ODVJETNIČKI URED JOVAN DONESKI, MELITA BABIĆ, PERICA MEDAKOVIĆ, HRVOJE ČAČIĆ I NERA KAUCKI; Transporti BETA d.o.o. za prijevoz, trgovinu i građevinske usluge; HRVATSKE VODE vodnogospodarski odjel za Dunav i donju Dravu, Vodnogospodarska ispostava za mali sliv "Vuka"; H-ABDUCO društvo s ograničenom odgovornošću za usluge; Jela Milanović; Sandra Fićok; VODOVOD-OSIJEK d.o.o. za vodoopskrbu i odvodnju; HEP-Operator distribucijskog sustava d.o.o. za distribuciju i opskrbu električne energije; MODUS d.o.o. za usluge u arhitektonskoj i građevinskoj djelatnosti; B2  KAPITAL d.o.o. za poslovne usluge</derivirana_varijabla>
  </DomainObject.Predmet.StrankaFormated>
  <DomainObject.Predmet.StrankaFormatedOIB>
    <izvorni_sadrzaj>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izvorni_sadrzaj>
    <derivirana_varijabla naziv="DomainObject.Predmet.StrankaFormatedOIB_1">  FINA Split, OIB 85821130368; OTOS ortopedska tehnika d.o.o., OIB 86363078612; RH MINISTARSTVO FINANCIJA, OIB 18683136487 zastupanog po punomoćniku ŽUPANIJSKO DRŽAVNO ODVJETNIŠTVO U SPLITU; HEP-Operator distribucijskog sustava d.o.o. za distribuciju i opskrbu električne energije, OIB 46830600751; ZAGREBAČKA BANKA DIONIČKO DRUŠTVO, OIB 92963223473; FINANCIJSKA AGENCIJA, OIB 85821130368; HRVATSKE ŠUME društvo s ograničenom odgovornošću, OIB 69693144506 zastupanog po punomoćniku Zoran Tomić; GRAD OSIJEK, Upravni odjel za financije i nabavu, OIB 30050049642; KREŠIMIR, OIB 91116964857; GRAD SPLIT, OIB 78755598868; BETA obrt za prijevoz, trgovinu i građevinske usluge, OIB 26352919324; GRAD  OSIJEK, Upravni odjel za urbanizam i graditeljstvo, komunalno-stambeno gospodarstvo, promet i zaštitu okoliša te mjesnu, OIB 30050049642; LUKA TRANZIT OSIJEK d.o.o. za obavljanje lučkih i skladišnih djelatnosti i trgovinu, OIB 97083647226; Hrvatske vode, pravna osoba za upravljanje vodama, OIB 28921383001; Milena Šimić, OIB 72995603659 zastupanog po punomoćniku ZAJEDNIČKI ODVJETNIČKI URED JOVAN DONESKI, MELITA BABIĆ, PERICA MEDAKOVIĆ, HRVOJE ČAČIĆ I NERA KAUCKI; Nenad Šimić, OIB 42766632511 zastupanog po punomoćniku ZAJEDNIČKI ODVJETNIČKI URED JOVAN DONESKI, MELITA BABIĆ, PERICA MEDAKOVIĆ, HRVOJE ČAČIĆ I NERA KAUCKI; Transporti BETA d.o.o. za prijevoz, trgovinu i građevinske usluge, OIB 85370122904; HRVATSKE VODE vodnogospodarski odjel za Dunav i donju Dravu, Vodnogospodarska ispostava za mali sliv "Vuka", OIB 28921383001; H-ABDUCO društvo s ograničenom odgovornošću za usluge, OIB 13667298928; Jela Milanović, OIB 83386962460; Sandra Fićok, OIB 44399135533; VODOVOD-OSIJEK d.o.o. za vodoopskrbu i odvodnju, OIB 43654507669; HEP-Operator distribucijskog sustava d.o.o. za distribuciju i opskrbu električne energije, OIB 46830600751; MODUS d.o.o. za usluge u arhitektonskoj i građevinskoj djelatnosti, OIB 43475981413; B2  KAPITAL d.o.o. za poslovne usluge, OIB 57509775367</derivirana_varijabla>
  </DomainObject.Predmet.StrankaFormatedOIB>
  <DomainObject.Predmet.StrankaFormatedWithAdress>
    <izvorni_sadrzaj>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izvorni_sadrzaj>
    <derivirana_varijabla naziv="DomainObject.Predmet.StrankaFormatedWithAdress_1"> FINA Split, Mažuranićevo šetalište 24 b, 21000 Split; OTOS ortopedska tehnika d.o.o., Vukovarska 1, 31000 Osijek; RH MINISTARSTVO FINANCIJA, Katančićeva 5, 10000 Zagreb zastupanog po punomoćniku ŽUPANIJSKO DRŽAVNO ODVJETNIŠTVO U SPLITU; HEP-Operator distribucijskog sustava d.o.o. za distribuciju i opskrbu električne energije, Ulica grada Vukovara 37, 10000 Zagreb; ZAGREBAČKA BANKA DIONIČKO DRUŠTVO, Trg bana Josipa Jelačića 10, 10000 Zagreb; FINANCIJSKA AGENCIJA, Vrtni put 3, 10000 Zagreb; HRVATSKE ŠUME društvo s ograničenom odgovornošću, Ul.Ljudevita Farkaša Vukotinovića 2, 10000 Zagreb zastupanog po punomoćniku Zoran Tomić; GRAD OSIJEK, Upravni odjel za financije i nabavu, Kuhačečva 9, 31000 Osijek; KREŠIMIR, M. Gupca 93, 33514 Mikleuš; GRAD SPLIT, Branimirova obala 17, 21000 Split; BETA obrt za prijevoz, trgovinu i građevinske usluge, Tituša Brezovačkog 18, 31207 Tenja; GRAD  OSIJEK, Upravni odjel za urbanizam i graditeljstvo, komunalno-stambeno gospodarstvo, promet i zaštitu okoliša te mjesnu, Kuhačeva 9, 31000 Osijek; LUKA TRANZIT OSIJEK d.o.o. za obavljanje lučkih i skladišnih djelatnosti i trgovinu, Vukovarska Cesta 229/b, 31000 Osijek; Hrvatske vode, pravna osoba za upravljanje vodama, Grada Vukovara 220, 10000 Zagreb; Milena Šimić, Ante Starčevića 12, 43500 Daruvar zastupanog po punomoćniku ZAJEDNIČKI ODVJETNIČKI URED JOVAN DONESKI, MELITA BABIĆ, PERICA MEDAKOVIĆ, HRVOJE ČAČIĆ I NERA KAUCKI; Nenad Šimić, Ante Starčevića 12, 43500 Daruvar zastupanog po punomoćniku ZAJEDNIČKI ODVJETNIČKI URED JOVAN DONESKI, MELITA BABIĆ, PERICA MEDAKOVIĆ, HRVOJE ČAČIĆ I NERA KAUCKI; Transporti BETA d.o.o. za prijevoz, trgovinu i građevinske usluge, Tituša Brezovačkog 18, 31207 Tenja; HRVATSKE VODE vodnogospodarski odjel za Dunav i donju Dravu, Vodnogospodarska ispostava za mali sliv "Vuka", Splavarska 2a, 31000 Osijek; H-ABDUCO društvo s ograničenom odgovornošću za usluge, Slavonska avenija 6A, Zagreb; Jela Milanović, Marina Getaldića 31, 21000 Split; Sandra Fićok, Martina Divalta 111, 31000 Osijek; VODOVOD-OSIJEK d.o.o. za vodoopskrbu i odvodnju, Poljski Put 1, 31000 Osijek; HEP-Operator distribucijskog sustava d.o.o. za distribuciju i opskrbu električne energije, Vrisovci 8, 21310 Omiš; MODUS d.o.o. za usluge u arhitektonskoj i građevinskoj djelatnosti, Hrvatske Republike 31/A, 31000 Osijek; B2  KAPITAL d.o.o. za poslovne usluge, Radnička cesta 41, Zagreb</derivirana_varijabla>
  </DomainObject.Predmet.StrankaFormatedWithAdress>
  <DomainObject.Predmet.StrankaFormatedWithAdressOIB>
    <izvorni_sadrzaj>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izvorni_sadrzaj>
    <derivirana_varijabla naziv="DomainObject.Predmet.StrankaFormatedWithAdressOIB_1"> FINA Split, OIB 85821130368, Mažuranićevo šetalište 24 b, 21000 Split; OTOS ortopedska tehnika d.o.o., OIB 86363078612, Vukovarska 1, 31000 Osijek; RH MINISTARSTVO FINANCIJA, OIB 18683136487, Katančićeva 5, 10000 Zagreb zastupanog po punomoćniku ŽUPANIJSKO DRŽAVNO ODVJETNIŠTVO U SPLITU; HEP-Operator distribucijskog sustava d.o.o. za distribuciju i opskrbu električne energije, OIB 46830600751, Ulica grada Vukovara 37, 10000 Zagreb; ZAGREBAČKA BANKA DIONIČKO DRUŠTVO, OIB 92963223473, Trg bana Josipa Jelačića 10, 10000 Zagreb; FINANCIJSKA AGENCIJA, OIB 85821130368, Vrtni put 3, 10000 Zagreb; HRVATSKE ŠUME društvo s ograničenom odgovornošću, OIB 69693144506, Ul.Ljudevita Farkaša Vukotinovića 2, 10000 Zagreb zastupanog po punomoćniku Zoran Tomić; GRAD OSIJEK, Upravni odjel za financije i nabavu, OIB 30050049642, Kuhačečva 9, 31000 Osijek; KREŠIMIR, OIB 91116964857, M. Gupca 93, 33514 Mikleuš; GRAD SPLIT, OIB 78755598868, Branimirova obala 17, 21000 Split; BETA obrt za prijevoz, trgovinu i građevinske usluge, OIB 26352919324, Tituša Brezovačkog 18, 31207 Tenja; GRAD  OSIJEK, Upravni odjel za urbanizam i graditeljstvo, komunalno-stambeno gospodarstvo, promet i zaštitu okoliša te mjesnu, OIB 30050049642, Kuhačeva 9, 31000 Osijek; LUKA TRANZIT OSIJEK d.o.o. za obavljanje lučkih i skladišnih djelatnosti i trgovinu, OIB 97083647226, Vukovarska Cesta 229/b, 31000 Osijek; Hrvatske vode, pravna osoba za upravljanje vodama, OIB 28921383001, Grada Vukovara 220, 10000 Zagreb; Milena Šimić, OIB 72995603659, Ante Starčevića 12, 43500 Daruvar zastupanog po punomoćniku ZAJEDNIČKI ODVJETNIČKI URED JOVAN DONESKI, MELITA BABIĆ, PERICA MEDAKOVIĆ, HRVOJE ČAČIĆ I NERA KAUCKI; Nenad Šimić, OIB 42766632511, Ante Starčevića 12, 43500 Daruvar zastupanog po punomoćniku ZAJEDNIČKI ODVJETNIČKI URED JOVAN DONESKI, MELITA BABIĆ, PERICA MEDAKOVIĆ, HRVOJE ČAČIĆ I NERA KAUCKI; Transporti BETA d.o.o. za prijevoz, trgovinu i građevinske usluge, OIB 85370122904, Tituša Brezovačkog 18, 31207 Tenja; HRVATSKE VODE vodnogospodarski odjel za Dunav i donju Dravu, Vodnogospodarska ispostava za mali sliv "Vuka", OIB 28921383001, Splavarska 2a, 31000 Osijek; H-ABDUCO društvo s ograničenom odgovornošću za usluge, OIB 13667298928, Slavonska avenija 6A, Zagreb; Jela Milanović, OIB 83386962460, Marina Getaldića 31, 21000 Split; Sandra Fićok, OIB 44399135533, Martina Divalta 111, 31000 Osijek; VODOVOD-OSIJEK d.o.o. za vodoopskrbu i odvodnju, OIB 43654507669, Poljski Put 1, 31000 Osijek; HEP-Operator distribucijskog sustava d.o.o. za distribuciju i opskrbu električne energije, OIB 46830600751, Vrisovci 8, 21310 Omiš; MODUS d.o.o. za usluge u arhitektonskoj i građevinskoj djelatnosti, OIB 43475981413, Hrvatske Republike 31/A, 31000 Osijek; B2  KAPITAL d.o.o. za poslovne usluge, OIB 57509775367, Radnička cesta 41, Zagreb</derivirana_varijabla>
  </DomainObject.Predmet.StrankaFormatedWithAdressOIB>
  <DomainObject.Predmet.StrankaWithAdress>
    <izvorni_sadrzaj>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izvorni_sadrzaj>
    <derivirana_varijabla naziv="DomainObject.Predmet.StrankaWithAdress_1">FINA Split Mažuranićevo šetalište 24 b,21000 Split,OTOS ortopedska tehnika d.o.o. Vukovarska 1,31000 Osijek,RH MINISTARSTVO FINANCIJA Katančićeva 5,10000 Zagreb,HEP-Operator distribucijskog sustava d.o.o. za distribuciju i opskrbu električne energije Ulica grada Vukovara 37,10000 Zagreb,ZAGREBAČKA BANKA DIONIČKO DRUŠTVO Trg bana Josipa Jelačića 10,10000 Zagreb,FINANCIJSKA AGENCIJA Vrtni put 3,10000 Zagreb,HRVATSKE ŠUME društvo s ograničenom odgovornošću Ul.Ljudevita Farkaša Vukotinovića 2,10000 Zagreb,GRAD OSIJEK, Upravni odjel za financije i nabavu Kuhačečva 9,31000 Osijek,KREŠIMIR M. Gupca 93,33514 Mikleuš,GRAD SPLIT Branimirova obala 17,21000 Split,BETA obrt za prijevoz, trgovinu i građevinske usluge Tituša Brezovačkog 18,31207 Tenja,GRAD  OSIJEK, Upravni odjel za urbanizam i graditeljstvo, komunalno-stambeno gospodarstvo, promet i zaštitu okoliša te mjesnu Kuhačeva 9,31000 Osijek,LUKA TRANZIT OSIJEK d.o.o. za obavljanje lučkih i skladišnih djelatnosti i trgovinu Vukovarska Cesta 229/b,31000 Osijek,Hrvatske vode, pravna osoba za upravljanje vodama Grada Vukovara 220,10000 Zagreb,Milena Šimić Ante Starčevića 12,43500 Daruvar,Nenad Šimić Ante Starčevića 12,43500 Daruvar,Transporti BETA d.o.o. za prijevoz, trgovinu i građevinske usluge Tituša Brezovačkog 18,31207 Tenja,HRVATSKE VODE vodnogospodarski odjel za Dunav i donju Dravu, Vodnogospodarska ispostava za mali sliv "Vuka" Splavarska 2a,31000 Osijek,H-ABDUCO društvo s ograničenom odgovornošću za usluge Slavonska avenija 6A,Zagreb,Jela Milanović Marina Getaldića 31,21000 Split,Sandra Fićok Martina Divalta 111,31000 Osijek,VODOVOD-OSIJEK d.o.o. za vodoopskrbu i odvodnju Poljski Put 1,31000 Osijek,HEP-Operator distribucijskog sustava d.o.o. za distribuciju i opskrbu električne energije Vrisovci 8,21310 Omiš,MODUS d.o.o. za usluge u arhitektonskoj i građevinskoj djelatnosti Hrvatske Republike 31/A,31000 Osijek,B2  KAPITAL d.o.o. za poslovne usluge Radnička cesta 41,Zagreb</derivirana_varijabla>
  </DomainObject.Predmet.StrankaWithAdress>
  <DomainObject.Predmet.StrankaWithAdressOIB>
    <izvorni_sadrzaj>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izvorni_sadrzaj>
    <derivirana_varijabla naziv="DomainObject.Predmet.StrankaWithAdressOIB_1">FINA Split, OIB 85821130368, Mažuranićevo šetalište 24 b,21000 Split,OTOS ortopedska tehnika d.o.o., OIB 86363078612, Vukovarska 1,31000 Osijek,RH MINISTARSTVO FINANCIJA, OIB 18683136487, Katančićeva 5,10000 Zagreb,HEP-Operator distribucijskog sustava d.o.o. za distribuciju i opskrbu električne energije, OIB 46830600751, Ulica grada Vukovara 37,10000 Zagreb,ZAGREBAČKA BANKA DIONIČKO DRUŠTVO, OIB 92963223473, Trg bana Josipa Jelačića 10,10000 Zagreb,FINANCIJSKA AGENCIJA, OIB 85821130368, Vrtni put 3,10000 Zagreb,HRVATSKE ŠUME društvo s ograničenom odgovornošću, OIB 69693144506, Ul.Ljudevita Farkaša Vukotinovića 2,10000 Zagreb,GRAD OSIJEK, Upravni odjel za financije i nabavu, OIB 30050049642, Kuhačečva 9,31000 Osijek,KREŠIMIR, OIB 91116964857, M. Gupca 93,33514 Mikleuš,GRAD SPLIT, OIB 78755598868, Branimirova obala 17,21000 Split,BETA obrt za prijevoz, trgovinu i građevinske usluge, OIB 26352919324, Tituša Brezovačkog 18,31207 Tenja,GRAD  OSIJEK, Upravni odjel za urbanizam i graditeljstvo, komunalno-stambeno gospodarstvo, promet i zaštitu okoliša te mjesnu, OIB 30050049642, Kuhačeva 9,31000 Osijek,LUKA TRANZIT OSIJEK d.o.o. za obavljanje lučkih i skladišnih djelatnosti i trgovinu, OIB 97083647226, Vukovarska Cesta 229/b,31000 Osijek,Hrvatske vode, pravna osoba za upravljanje vodama, OIB 28921383001, Grada Vukovara 220,10000 Zagreb,Milena Šimić, OIB 72995603659, Ante Starčevića 12,43500 Daruvar,Nenad Šimić, OIB 42766632511, Ante Starčevića 12,43500 Daruvar,Transporti BETA d.o.o. za prijevoz, trgovinu i građevinske usluge, OIB 85370122904, Tituša Brezovačkog 18,31207 Tenja,HRVATSKE VODE vodnogospodarski odjel za Dunav i donju Dravu, Vodnogospodarska ispostava za mali sliv "Vuka", OIB 28921383001, Splavarska 2a,31000 Osijek,H-ABDUCO društvo s ograničenom odgovornošću za usluge, OIB 13667298928, Slavonska avenija 6A,Zagreb,Jela Milanović, OIB 83386962460, Marina Getaldića 31,21000 Split,Sandra Fićok, OIB 44399135533, Martina Divalta 111,31000 Osijek,VODOVOD-OSIJEK d.o.o. za vodoopskrbu i odvodnju, OIB 43654507669, Poljski Put 1,31000 Osijek,HEP-Operator distribucijskog sustava d.o.o. za distribuciju i opskrbu električne energije, OIB 46830600751, Vrisovci 8,21310 Omiš,MODUS d.o.o. za usluge u arhitektonskoj i građevinskoj djelatnosti, OIB 43475981413, Hrvatske Republike 31/A,31000 Osijek,B2  KAPITAL d.o.o. za poslovne usluge, OIB 57509775367, Radnička cesta 41,Zagreb</derivirana_varijabla>
  </DomainObject.Predmet.StrankaWithAdressOIB>
  <DomainObject.Predmet.StrankaNazivFormated>
    <izvorni_sadrzaj>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izvorni_sadrzaj>
    <derivirana_varijabla naziv="DomainObject.Predmet.StrankaNazivFormated_1">FINA Split,OTOS ortopedska tehnika d.o.o.,RH MINISTARSTVO FINANCIJA,HEP-Operator distribucijskog sustava d.o.o. za distribuciju i opskrbu električne energije,ZAGREBAČKA BANKA DIONIČKO DRUŠTVO,FINANCIJSKA AGENCIJA,HRVATSKE ŠUME društvo s ograničenom odgovornošću,GRAD OSIJEK, Upravni odjel za financije i nabavu,KREŠIMIR,GRAD SPLIT,BETA obrt za prijevoz, trgovinu i građevinske usluge,GRAD  OSIJEK, Upravni odjel za urbanizam i graditeljstvo, komunalno-stambeno gospodarstvo, promet i zaštitu okoliša te mjesnu,LUKA TRANZIT OSIJEK d.o.o. za obavljanje lučkih i skladišnih djelatnosti i trgovinu,Hrvatske vode, pravna osoba za upravljanje vodama,Milena Šimić,Nenad Šimić,Transporti BETA d.o.o. za prijevoz, trgovinu i građevinske usluge,HRVATSKE VODE vodnogospodarski odjel za Dunav i donju Dravu, Vodnogospodarska ispostava za mali sliv "Vuka",H-ABDUCO društvo s ograničenom odgovornošću za usluge,Jela Milanović,Sandra Fićok,VODOVOD-OSIJEK d.o.o. za vodoopskrbu i odvodnju,HEP-Operator distribucijskog sustava d.o.o. za distribuciju i opskrbu električne energije,MODUS d.o.o. za usluge u arhitektonskoj i građevinskoj djelatnosti,B2  KAPITAL d.o.o. za poslovne usluge</derivirana_varijabla>
  </DomainObject.Predmet.StrankaNazivFormated>
  <DomainObject.Predmet.StrankaNazivFormatedOIB>
    <izvorni_sadrzaj>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izvorni_sadrzaj>
    <derivirana_varijabla naziv="DomainObject.Predmet.StrankaNazivFormatedOIB_1">FINA Split, OIB 85821130368,OTOS ortopedska tehnika d.o.o., OIB 86363078612,RH MINISTARSTVO FINANCIJA, OIB 18683136487,HEP-Operator distribucijskog sustava d.o.o. za distribuciju i opskrbu električne energije, OIB 46830600751,ZAGREBAČKA BANKA DIONIČKO DRUŠTVO, OIB 92963223473,FINANCIJSKA AGENCIJA, OIB 85821130368,HRVATSKE ŠUME društvo s ograničenom odgovornošću, OIB 69693144506,GRAD OSIJEK, Upravni odjel za financije i nabavu, OIB 30050049642,KREŠIMIR, OIB 91116964857,GRAD SPLIT, OIB 78755598868,BETA obrt za prijevoz, trgovinu i građevinske usluge, OIB 26352919324,GRAD  OSIJEK, Upravni odjel za urbanizam i graditeljstvo, komunalno-stambeno gospodarstvo, promet i zaštitu okoliša te mjesnu, OIB 30050049642,LUKA TRANZIT OSIJEK d.o.o. za obavljanje lučkih i skladišnih djelatnosti i trgovinu, OIB 97083647226,Hrvatske vode, pravna osoba za upravljanje vodama, OIB 28921383001,Milena Šimić, OIB 72995603659,Nenad Šimić, OIB 42766632511,Transporti BETA d.o.o. za prijevoz, trgovinu i građevinske usluge, OIB 85370122904,HRVATSKE VODE vodnogospodarski odjel za Dunav i donju Dravu, Vodnogospodarska ispostava za mali sliv "Vuka", OIB 28921383001,H-ABDUCO društvo s ograničenom odgovornošću za usluge, OIB 13667298928,Jela Milanović, OIB 83386962460,Sandra Fićok, OIB 44399135533,VODOVOD-OSIJEK d.o.o. za vodoopskrbu i odvodnju, OIB 43654507669,HEP-Operator distribucijskog sustava d.o.o. za distribuciju i opskrbu električne energije, OIB 46830600751,MODUS d.o.o. za usluge u arhitektonskoj i građevinskoj djelatnosti, OIB 43475981413,B2  KAPITAL d.o.o. za poslovne usluge, OIB 57509775367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8000000.00</izvorni_sadrzaj>
    <derivirana_varijabla naziv="DomainObject.Predmet.TrenutnaVrijednost_1">8000000.00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Formated_1">
      <item>FINA Split</item>
      <item>OTOS ortopedska tehnika d.o.o.</item>
      <item>RH MINISTARSTVO FINANCIJA zastupanog po punomoćniku ŽUPANIJSKO DRŽAVNO ODVJETNIŠTVO U SPLITU</item>
      <item>HEP-Operator distribucijskog sustava d.o.o. za distribuciju i opskrbu električne energije</item>
      <item>ZAGREBAČKA BANKA DIONIČKO DRUŠTVO</item>
      <item>FINANCIJSKA AGENCIJA</item>
      <item>HRVATSKE ŠUME društvo s ograničenom odgovornošću zastupanog po punomoćniku 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 zastupanog po punomoćniku ZAJEDNIČKI ODVJETNIČKI URED JOVAN DONESKI, MELITA BABIĆ, PERICA MEDAKOVIĆ, HRVOJE ČAČIĆ I NERA KAUCKI</item>
      <item>Nenad Šimić zastupanog po punomoćniku 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Formated>
  <DomainObject.Predmet.StrankaListFormatedOIB>
    <izvorni_sadrzaj>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FormatedOIB_1">
      <item>FINA Split, OIB 85821130368</item>
      <item>OTOS ortopedska tehnika d.o.o., OIB 86363078612</item>
      <item>RH MINISTARSTVO FINANCIJA, OIB 18683136487 zastupanog po punomoćniku ŽUPANIJSKO DRŽAVNO ODVJETNIŠTVO U SPLITU</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 zastupanog po punomoćniku Zoran Tomić</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 zastupanog po punomoćniku ZAJEDNIČKI ODVJETNIČKI URED JOVAN DONESKI, MELITA BABIĆ, PERICA MEDAKOVIĆ, HRVOJE ČAČIĆ I NERA KAUCKI</item>
      <item>Nenad Šimić, OIB 42766632511 zastupanog po punomoćniku ZAJEDNIČKI ODVJETNIČKI URED JOVAN DONESKI, MELITA BABIĆ, PERICA MEDAKOVIĆ, HRVOJE ČAČIĆ I NERA KAUCKI</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FormatedOIB>
  <DomainObject.Predmet.StrankaListFormatedWithAdress>
    <izvorni_sadrzaj>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izvorni_sadrzaj>
    <derivirana_varijabla naziv="DomainObject.Predmet.StrankaListFormatedWithAdress_1">
      <item>FINA Split, Mažuranićevo šetalište 24 b, 21000 Split</item>
      <item>OTOS ortopedska tehnika d.o.o., Vukovarska 1, 31000 Osijek</item>
      <item>RH MINISTARSTVO FINANCIJA, Katančićeva 5, 10000 Zagreb zastupanog po punomoćniku ŽUPANIJSKO DRŽAVNO ODVJETNIŠTVO U SPLITU</item>
      <item>HEP-Operator distribucijskog sustava d.o.o. za distribuciju i opskrbu električne energije, Ulica grada Vukovara 37, 10000 Zagreb</item>
      <item>ZAGREBAČKA BANKA DIONIČKO DRUŠTVO, Trg bana Josipa Jelačića 10, 10000 Zagreb</item>
      <item>FINANCIJSKA AGENCIJA, Vrtni put 3, 10000 Zagreb</item>
      <item>HRVATSKE ŠUME društvo s ograničenom odgovornošću, Ul.Ljudevita Farkaša Vukotinovića 2, 10000 Zagreb zastupanog po punomoćniku Zoran Tomić</item>
      <item>GRAD OSIJEK, Upravni odjel za financije i nabavu, Kuhačečva 9, 31000 Osijek</item>
      <item>KREŠIMIR, M. Gupca 93, 33514 Mikleuš</item>
      <item>GRAD SPLIT, Branimirova obala 17, 21000 Split</item>
      <item>BETA obrt za prijevoz, trgovinu i građevinske usluge, Tituša Brezovačkog 18, 31207 Tenja</item>
      <item>GRAD  OSIJEK, Upravni odjel za urbanizam i graditeljstvo, komunalno-stambeno gospodarstvo, promet i zaštitu okoliša te mjesnu, Kuhačeva 9, 31000 Osijek</item>
      <item>LUKA TRANZIT OSIJEK d.o.o. za obavljanje lučkih i skladišnih djelatnosti i trgovinu, Vukovarska Cesta 229/b, 31000 Osijek</item>
      <item>Hrvatske vode, pravna osoba za upravljanje vodama, Grada Vukovara 220, 10000 Zagreb</item>
      <item>Milena Šimić, Ante Starčevića 12, 43500 Daruvar zastupanog po punomoćniku ZAJEDNIČKI ODVJETNIČKI URED JOVAN DONESKI, MELITA BABIĆ, PERICA MEDAKOVIĆ, HRVOJE ČAČIĆ I NERA KAUCKI</item>
      <item>Nenad Šimić, Ante Starčevića 12, 43500 Daruvar zastupanog po punomoćniku ZAJEDNIČKI ODVJETNIČKI URED JOVAN DONESKI, MELITA BABIĆ, PERICA MEDAKOVIĆ, HRVOJE ČAČIĆ I NERA KAUCKI</item>
      <item>Transporti BETA d.o.o. za prijevoz, trgovinu i građevinske usluge, Tituša Brezovačkog 18, 31207 Tenja</item>
      <item>HRVATSKE VODE vodnogospodarski odjel za Dunav i donju Dravu, Vodnogospodarska ispostava za mali sliv "Vuka", Splavarska 2a, 31000 Osijek</item>
      <item>H-ABDUCO društvo s ograničenom odgovornošću za usluge, Slavonska avenija 6A, Zagreb</item>
      <item>Jela Milanović, Marina Getaldića 31, 21000 Split</item>
      <item>Sandra Fićok, Martina Divalta 111, 31000 Osijek</item>
      <item>VODOVOD-OSIJEK d.o.o. za vodoopskrbu i odvodnju, Poljski Put 1, 31000 Osijek</item>
      <item>HEP-Operator distribucijskog sustava d.o.o. za distribuciju i opskrbu električne energije, Vrisovci 8, 21310 Omiš</item>
      <item>MODUS d.o.o. za usluge u arhitektonskoj i građevinskoj djelatnosti, Hrvatske Republike 31/A, 31000 Osijek</item>
      <item>B2  KAPITAL d.o.o. za poslovne usluge, Radnička cesta 41, Zagreb</item>
    </derivirana_varijabla>
  </DomainObject.Predmet.StrankaListFormatedWithAdress>
  <DomainObject.Predmet.StrankaListFormatedWithAdressOIB>
    <izvorni_sadrzaj>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izvorni_sadrzaj>
    <derivirana_varijabla naziv="DomainObject.Predmet.StrankaListFormatedWithAdressOIB_1">
      <item>FINA Split, OIB 85821130368, Mažuranićevo šetalište 24 b, 21000 Split</item>
      <item>OTOS ortopedska tehnika d.o.o., OIB 86363078612, Vukovarska 1, 31000 Osijek</item>
      <item>RH MINISTARSTVO FINANCIJA, OIB 18683136487, Katančićeva 5, 10000 Zagreb zastupanog po punomoćniku ŽUPANIJSKO DRŽAVNO ODVJETNIŠTVO U SPLITU</item>
      <item>HEP-Operator distribucijskog sustava d.o.o. za distribuciju i opskrbu električne energije, OIB 46830600751, Ulica grada Vukovara 37, 10000 Zagreb</item>
      <item>ZAGREBAČKA BANKA DIONIČKO DRUŠTVO, OIB 92963223473, Trg bana Josipa Jelačića 10, 10000 Zagreb</item>
      <item>FINANCIJSKA AGENCIJA, OIB 85821130368, Vrtni put 3, 10000 Zagreb</item>
      <item>HRVATSKE ŠUME društvo s ograničenom odgovornošću, OIB 69693144506, Ul.Ljudevita Farkaša Vukotinovića 2, 10000 Zagreb zastupanog po punomoćniku Zoran Tomić</item>
      <item>GRAD OSIJEK, Upravni odjel za financije i nabavu, OIB 30050049642, Kuhačečva 9, 31000 Osijek</item>
      <item>KREŠIMIR, OIB 91116964857, M. Gupca 93, 33514 Mikleuš</item>
      <item>GRAD SPLIT, OIB 78755598868, Branimirova obala 17, 21000 Split</item>
      <item>BETA obrt za prijevoz, trgovinu i građevinske usluge, OIB 26352919324, Tituša Brezovačkog 18, 31207 Tenja</item>
      <item>GRAD  OSIJEK, Upravni odjel za urbanizam i graditeljstvo, komunalno-stambeno gospodarstvo, promet i zaštitu okoliša te mjesnu, OIB 30050049642, Kuhačeva 9, 31000 Osijek</item>
      <item>LUKA TRANZIT OSIJEK d.o.o. za obavljanje lučkih i skladišnih djelatnosti i trgovinu, OIB 97083647226, Vukovarska Cesta 229/b, 31000 Osijek</item>
      <item>Hrvatske vode, pravna osoba za upravljanje vodama, OIB 28921383001, Grada Vukovara 220, 10000 Zagreb</item>
      <item>Milena Šimić, OIB 72995603659, Ante Starčevića 12, 43500 Daruvar zastupanog po punomoćniku ZAJEDNIČKI ODVJETNIČKI URED JOVAN DONESKI, MELITA BABIĆ, PERICA MEDAKOVIĆ, HRVOJE ČAČIĆ I NERA KAUCKI</item>
      <item>Nenad Šimić, OIB 42766632511, Ante Starčevića 12, 43500 Daruvar zastupanog po punomoćniku ZAJEDNIČKI ODVJETNIČKI URED JOVAN DONESKI, MELITA BABIĆ, PERICA MEDAKOVIĆ, HRVOJE ČAČIĆ I NERA KAUCKI</item>
      <item>Transporti BETA d.o.o. za prijevoz, trgovinu i građevinske usluge, OIB 85370122904, Tituša Brezovačkog 18, 31207 Tenja</item>
      <item>HRVATSKE VODE vodnogospodarski odjel za Dunav i donju Dravu, Vodnogospodarska ispostava za mali sliv "Vuka", OIB 28921383001, Splavarska 2a, 31000 Osijek</item>
      <item>H-ABDUCO društvo s ograničenom odgovornošću za usluge, OIB 13667298928, Slavonska avenija 6A, Zagreb</item>
      <item>Jela Milanović, OIB 83386962460, Marina Getaldića 31, 21000 Split</item>
      <item>Sandra Fićok, OIB 44399135533, Martina Divalta 111, 31000 Osijek</item>
      <item>VODOVOD-OSIJEK d.o.o. za vodoopskrbu i odvodnju, OIB 43654507669, Poljski Put 1, 31000 Osijek</item>
      <item>HEP-Operator distribucijskog sustava d.o.o. za distribuciju i opskrbu električne energije, OIB 46830600751, Vrisovci 8, 21310 Omiš</item>
      <item>MODUS d.o.o. za usluge u arhitektonskoj i građevinskoj djelatnosti, OIB 43475981413, Hrvatske Republike 31/A, 31000 Osijek</item>
      <item>B2  KAPITAL d.o.o. za poslovne usluge, OIB 57509775367, Radnička cesta 41, Zagreb</item>
    </derivirana_varijabla>
  </DomainObject.Predmet.StrankaListFormatedWithAdressOIB>
  <DomainObject.Predmet.StrankaListNazivFormated>
    <izvorni_sadrzaj>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zvorni_sadrzaj>
    <derivirana_varijabla naziv="DomainObject.Predmet.StrankaListNazivFormated_1">
      <item>FINA Split</item>
      <item>OTOS ortopedska tehnika d.o.o.</item>
      <item>RH MINISTARSTVO FINANCIJA</item>
      <item>HEP-Operator distribucijskog sustava d.o.o. za distribuciju i opskrbu električne energije</item>
      <item>ZAGREBAČKA BANKA DIONIČKO DRUŠTVO</item>
      <item>FINANCIJSKA AGENCIJA</item>
      <item>HRVATSKE ŠUME društvo s ograničenom odgovornošću</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derivirana_varijabla>
  </DomainObject.Predmet.StrankaListNazivFormated>
  <DomainObject.Predmet.StrankaListNazivFormatedOIB>
    <izvorni_sadrzaj>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izvorni_sadrzaj>
    <derivirana_varijabla naziv="DomainObject.Predmet.StrankaListNazivFormatedOIB_1">
      <item>FINA Split, OIB 85821130368</item>
      <item>OTOS ortopedska tehnika d.o.o., OIB 86363078612</item>
      <item>RH MINISTARSTVO FINANCIJA, OIB 18683136487</item>
      <item>HEP-Operator distribucijskog sustava d.o.o. za distribuciju i opskrbu električne energije, OIB 46830600751</item>
      <item>ZAGREBAČKA BANKA DIONIČKO DRUŠTVO, OIB 92963223473</item>
      <item>FINANCIJSKA AGENCIJA, OIB 85821130368</item>
      <item>HRVATSKE ŠUME društvo s ograničenom odgovornošću, OIB 69693144506</item>
      <item>GRAD OSIJEK, Upravni odjel za financije i nabavu, OIB 30050049642</item>
      <item>KREŠIMIR, OIB 91116964857</item>
      <item>GRAD SPLIT, OIB 78755598868</item>
      <item>BETA obrt za prijevoz, trgovinu i građevinske usluge, OIB 26352919324</item>
      <item>GRAD  OSIJEK, Upravni odjel za urbanizam i graditeljstvo, komunalno-stambeno gospodarstvo, promet i zaštitu okoliša te mjesnu, OIB 30050049642</item>
      <item>LUKA TRANZIT OSIJEK d.o.o. za obavljanje lučkih i skladišnih djelatnosti i trgovinu, OIB 97083647226</item>
      <item>Hrvatske vode, pravna osoba za upravljanje vodama, OIB 28921383001</item>
      <item>Milena Šimić, OIB 72995603659</item>
      <item>Nenad Šimić, OIB 42766632511</item>
      <item>Transporti BETA d.o.o. za prijevoz, trgovinu i građevinske usluge, OIB 85370122904</item>
      <item>HRVATSKE VODE vodnogospodarski odjel za Dunav i donju Dravu, Vodnogospodarska ispostava za mali sliv "Vuka", OIB 28921383001</item>
      <item>H-ABDUCO društvo s ograničenom odgovornošću za usluge, OIB 13667298928</item>
      <item>Jela Milanović, OIB 83386962460</item>
      <item>Sandra Fićok, OIB 44399135533</item>
      <item>VODOVOD-OSIJEK d.o.o. za vodoopskrbu i odvodnju, OIB 43654507669</item>
      <item>HEP-Operator distribucijskog sustava d.o.o. za distribuciju i opskrbu električne energije, OIB 46830600751</item>
      <item>MODUS d.o.o. za usluge u arhitektonskoj i građevinskoj djelatnosti, OIB 43475981413</item>
      <item>B2  KAPITAL d.o.o. za poslovne usluge, OIB 57509775367</item>
    </derivirana_varijabla>
  </DomainObject.Predmet.StrankaListNazivFormatedOIB>
  <DomainObject.Predmet.ProtuStrankaListFormated>
    <izvorni_sadrzaj>
      <item>LEUTAR društvo s ograničenom odgovornošću za graditeljstvo i trgovinu</item>
    </izvorni_sadrzaj>
    <derivirana_varijabla naziv="DomainObject.Predmet.ProtuStrankaListFormated_1">
      <item>LEUTAR društvo s ograničenom odgovornošću za graditeljstvo i trgovinu</item>
    </derivirana_varijabla>
  </DomainObject.Predmet.ProtuStrankaListFormated>
  <DomainObject.Predmet.ProtuStrankaListFormatedOIB>
    <izvorni_sadrzaj>
      <item>LEUTAR društvo s ograničenom odgovornošću za graditeljstvo i trgovinu, OIB 47805232684</item>
    </izvorni_sadrzaj>
    <derivirana_varijabla naziv="DomainObject.Predmet.ProtuStrankaListFormatedOIB_1">
      <item>LEUTAR društvo s ograničenom odgovornošću za graditeljstvo i trgovinu, OIB 47805232684</item>
    </derivirana_varijabla>
  </DomainObject.Predmet.ProtuStrankaListFormatedOIB>
  <DomainObject.Predmet.ProtuStrankaListFormatedWithAdress>
    <izvorni_sadrzaj>
      <item>LEUTAR društvo s ograničenom odgovornošću za graditeljstvo i trgovinu, Doverska 15, Split</item>
    </izvorni_sadrzaj>
    <derivirana_varijabla naziv="DomainObject.Predmet.ProtuStrankaListFormatedWithAdress_1">
      <item>LEUTAR društvo s ograničenom odgovornošću za graditeljstvo i trgovinu, Doverska 15, Split</item>
    </derivirana_varijabla>
  </DomainObject.Predmet.ProtuStrankaListFormatedWithAdress>
  <DomainObject.Predmet.ProtuStrankaListFormatedWithAdressOIB>
    <izvorni_sadrzaj>
      <item>LEUTAR društvo s ograničenom odgovornošću za graditeljstvo i trgovinu, OIB 47805232684, Doverska 15, Split</item>
    </izvorni_sadrzaj>
    <derivirana_varijabla naziv="DomainObject.Predmet.ProtuStrankaListFormatedWithAdressOIB_1">
      <item>LEUTAR društvo s ograničenom odgovornošću za graditeljstvo i trgovinu, OIB 47805232684, Doverska 15, Split</item>
    </derivirana_varijabla>
  </DomainObject.Predmet.ProtuStrankaListFormatedWithAdressOIB>
  <DomainObject.Predmet.ProtuStrankaListNazivFormated>
    <izvorni_sadrzaj>
      <item>LEUTAR društvo s ograničenom odgovornošću za graditeljstvo i trgovinu</item>
    </izvorni_sadrzaj>
    <derivirana_varijabla naziv="DomainObject.Predmet.ProtuStrankaListNazivFormated_1">
      <item>LEUTAR društvo s ograničenom odgovornošću za graditeljstvo i trgovinu</item>
    </derivirana_varijabla>
  </DomainObject.Predmet.ProtuStrankaListNazivFormated>
  <DomainObject.Predmet.ProtuStrankaListNazivFormatedOIB>
    <izvorni_sadrzaj>
      <item>LEUTAR društvo s ograničenom odgovornošću za graditeljstvo i trgovinu, OIB 47805232684</item>
    </izvorni_sadrzaj>
    <derivirana_varijabla naziv="DomainObject.Predmet.ProtuStrankaListNazivFormatedOIB_1">
      <item>LEUTAR društvo s ograničenom odgovornošću za graditeljstvo i trgovinu, OIB 47805232684</item>
    </derivirana_varijabla>
  </DomainObject.Predmet.ProtuStrankaListNazivFormatedOIB>
  <DomainObject.Predmet.OstaliListFormated>
    <izvorni_sadrzaj>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_1">
      <item>JOSIP LEUTAR</item>
      <item>PERICA MITROVIĆ</item>
      <item>ŽUPANIJSKO DRŽAVNO ODVJETNIŠTVO U SPLITU punomoćnik sudionika u postupku RH MINISTARSTVO FINANCIJA</item>
      <item>Zoran Tomić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
  <DomainObject.Predmet.OstaliListFormatedOIB>
    <izvorni_sadrzaj>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izvorni_sadrzaj>
    <derivirana_varijabla naziv="DomainObject.Predmet.OstaliListFormatedOIB_1">
      <item>JOSIP LEUTAR, OIB 85865433060</item>
      <item>PERICA MITROVIĆ, OIB 29538074286</item>
      <item>ŽUPANIJSKO DRŽAVNO ODVJETNIŠTVO U SPLITU punomoćnik sudionika u postupku RH MINISTARSTVO FINANCIJA</item>
      <item>Zoran Tomić, OIB 80809284399 punomoćnik sudionika u postupku HRVATSKE ŠUME društvo s ograničenom odgovornošću</item>
      <item>ZAJEDNIČKI ODVJETNIČKI URED JOVAN DONESKI, MELITA BABIĆ, PERICA MEDAKOVIĆ, HRVOJE ČAČIĆ I NERA KAUCKI punomoćnik sudionika u postupku Nenad Šimić; Milena Šimić</item>
      <item>Dragica Dumančić</item>
    </derivirana_varijabla>
  </DomainObject.Predmet.OstaliListFormatedOIB>
  <DomainObject.Predmet.OstaliListFormatedWithAdress>
    <izvorni_sadrzaj>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_1">
      <item>JOSIP LEUTAR, Doverska 15, 21000 Split</item>
      <item>PERICA MITROVIĆ, Kardinala A. Stepinca 35, 31000 Osijek</item>
      <item>ŽUPANIJSKO DRŽAVNO ODVJETNIŠTVO U SPLITU, Gundulićeva 29a, 21000 Split punomoćnik sudionika u postupku RH MINISTARSTVO FINANCIJA</item>
      <item>Zoran Tomić,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
  <DomainObject.Predmet.OstaliListFormatedWithAdressOIB>
    <izvorni_sadrzaj>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izvorni_sadrzaj>
    <derivirana_varijabla naziv="DomainObject.Predmet.OstaliListFormatedWithAdressOIB_1">
      <item>JOSIP LEUTAR, OIB 85865433060, Doverska 15, 21000 Split</item>
      <item>PERICA MITROVIĆ, OIB 29538074286, Kardinala A. Stepinca 35, 31000 Osijek</item>
      <item>ŽUPANIJSKO DRŽAVNO ODVJETNIŠTVO U SPLITU, Gundulićeva 29a, 21000 Split punomoćnik sudionika u postupku RH MINISTARSTVO FINANCIJA</item>
      <item>Zoran Tomić, OIB 80809284399, Zelinska 2/I, 10000 Zagreb punomoćnik sudionika u postupku HRVATSKE ŠUME društvo s ograničenom odgovornošću</item>
      <item>ZAJEDNIČKI ODVJETNIČKI URED JOVAN DONESKI, MELITA BABIĆ, PERICA MEDAKOVIĆ, HRVOJE ČAČIĆ I NERA KAUCKI, P. Preradovića 20, 43500 Daruvar punomoćnik sudionika u postupku Nenad Šimić; Milena Šimić</item>
      <item>Dragica Dumančić, Vrt Jagode Truhelke 3, 31000 Osijek</item>
    </derivirana_varijabla>
  </DomainObject.Predmet.OstaliListFormatedWithAdressOIB>
  <DomainObject.Predmet.OstaliListNazivFormated>
    <izvorni_sadrzaj>
      <item>JOSIP LEUTAR</item>
      <item>PERICA MITROVIĆ</item>
      <item>ŽUPANIJSKO DRŽAVNO ODVJETNIŠTVO U SPLITU</item>
      <item>Zoran Tomić</item>
      <item>ZAJEDNIČKI ODVJETNIČKI URED JOVAN DONESKI, MELITA BABIĆ, PERICA MEDAKOVIĆ, HRVOJE ČAČIĆ I NERA KAUCKI</item>
      <item>Dragica Dumančić</item>
    </izvorni_sadrzaj>
    <derivirana_varijabla naziv="DomainObject.Predmet.OstaliListNazivFormated_1">
      <item>JOSIP LEUTAR</item>
      <item>PERICA MITROVIĆ</item>
      <item>ŽUPANIJSKO DRŽAVNO ODVJETNIŠTVO U SPLITU</item>
      <item>Zoran Tomić</item>
      <item>ZAJEDNIČKI ODVJETNIČKI URED JOVAN DONESKI, MELITA BABIĆ, PERICA MEDAKOVIĆ, HRVOJE ČAČIĆ I NERA KAUCKI</item>
      <item>Dragica Dumančić</item>
    </derivirana_varijabla>
  </DomainObject.Predmet.OstaliListNazivFormated>
  <DomainObject.Predmet.OstaliListNazivFormatedOIB>
    <izvorni_sadrzaj>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tem>Dragica Dumančić</item>
    </izvorni_sadrzaj>
    <derivirana_varijabla naziv="DomainObject.Predmet.OstaliListNazivFormatedOIB_1">
      <item>JOSIP LEUTAR, OIB 85865433060</item>
      <item>PERICA MITROVIĆ, OIB 29538074286</item>
      <item>ŽUPANIJSKO DRŽAVNO ODVJETNIŠTVO U SPLITU</item>
      <item>Zoran Tomić, OIB 80809284399</item>
      <item>ZAJEDNIČKI ODVJETNIČKI URED JOVAN DONESKI, MELITA BABIĆ, PERICA MEDAKOVIĆ, HRVOJE ČAČIĆ I NERA KAUCKI</item>
      <item>Dragica Dumančić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svibnja 2016.</izvorni_sadrzaj>
    <derivirana_varijabla naziv="DomainObject.Datum_1">13. svibnja 2016.</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LEUTAR društvo s ograničenom odgovornošću za graditeljstvo i trgovinu</izvorni_sadrzaj>
    <derivirana_varijabla naziv="DomainObject.Predmet.ProtustrankaIDrugi_1">LEUTAR društvo s ograničenom odgovornošću za graditeljstvo i trgovinu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LEUTAR društvo s ograničenom odgovornošću za graditeljstvo i trgovinu, OIB 47805232684, Doverska 15, Split</izvorni_sadrzaj>
    <derivirana_varijabla naziv="DomainObject.Predmet.ProtustrankaIDrugiAdressOIB_1">LEUTAR društvo s ograničenom odgovornošću za graditeljstvo i trgovinu, OIB 47805232684, Doverska 15,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izvorni_sadrzaj>
    <derivirana_varijabla naziv="DomainObject.Predmet.SudioniciListNaziv_1">
      <item>FINA Split</item>
      <item>LEUTAR društvo s ograničenom odgovornošću za graditeljstvo i trgovinu</item>
      <item>JOSIP LEUTAR</item>
      <item>PERICA MITROVIĆ</item>
      <item>OTOS ortopedska tehnika d.o.o.</item>
      <item>RH MINISTARSTVO FINANCIJA</item>
      <item>ŽUPANIJSKO DRŽAVNO ODVJETNIŠTVO U SPLITU</item>
      <item>HEP-Operator distribucijskog sustava d.o.o. za distribuciju i opskrbu električne energije</item>
      <item>ZAGREBAČKA BANKA DIONIČKO DRUŠTVO</item>
      <item>FINANCIJSKA AGENCIJA</item>
      <item>HRVATSKE ŠUME društvo s ograničenom odgovornošću</item>
      <item>Zoran Tomić</item>
      <item>GRAD OSIJEK, Upravni odjel za financije i nabavu</item>
      <item>KREŠIMIR</item>
      <item>GRAD SPLIT</item>
      <item>BETA obrt za prijevoz, trgovinu i građevinske usluge</item>
      <item>GRAD  OSIJEK, Upravni odjel za urbanizam i graditeljstvo, komunalno-stambeno gospodarstvo, promet i zaštitu okoliša te mjesnu</item>
      <item>LUKA TRANZIT OSIJEK d.o.o. za obavljanje lučkih i skladišnih djelatnosti i trgovinu</item>
      <item>Hrvatske vode, pravna osoba za upravljanje vodama</item>
      <item>Milena Šimić</item>
      <item>Nenad Šimić</item>
      <item>ZAJEDNIČKI ODVJETNIČKI URED JOVAN DONESKI, MELITA BABIĆ, PERICA MEDAKOVIĆ, HRVOJE ČAČIĆ I NERA KAUCKI</item>
      <item>Transporti BETA d.o.o. za prijevoz, trgovinu i građevinske usluge</item>
      <item>HRVATSKE VODE vodnogospodarski odjel za Dunav i donju Dravu, Vodnogospodarska ispostava za mali sliv "Vuka"</item>
      <item>H-ABDUCO društvo s ograničenom odgovornošću za usluge</item>
      <item>Jela Milanović</item>
      <item>Sandra Fićok</item>
      <item>VODOVOD-OSIJEK d.o.o. za vodoopskrbu i odvodnju</item>
      <item>HEP-Operator distribucijskog sustava d.o.o. za distribuciju i opskrbu električne energije</item>
      <item>MODUS d.o.o. za usluge u arhitektonskoj i građevinskoj djelatnosti</item>
      <item>B2  KAPITAL d.o.o. za poslovne usluge</item>
      <item>Dragica Dumančić</item>
    </derivirana_varijabla>
  </DomainObject.Predmet.SudioniciListNaziv>
  <DomainObject.Predmet.SudioniciListAdressOIB>
    <izvorni_sadrzaj>
      <item>FINA Split, OIB 85821130368,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izvorni_sadrzaj>
    <derivirana_varijabla naziv="DomainObject.Predmet.SudioniciListAdressOIB_1">
      <item>FINA Split, OIB 85821130368, Mažuranićevo šetalište 24 b,21000 Split</item>
      <item>LEUTAR društvo s ograničenom odgovornošću za graditeljstvo i trgovinu, OIB 47805232684, Doverska 15,Split</item>
      <item>JOSIP LEUTAR, OIB 85865433060, Doverska 15,21000 Split</item>
      <item>PERICA MITROVIĆ, OIB 29538074286, Kardinala A. Stepinca 35,31000 Osijek</item>
      <item>OTOS ortopedska tehnika d.o.o., OIB 86363078612, Vukovarska 1,31000 Osijek</item>
      <item>RH MINISTARSTVO FINANCIJA, OIB 18683136487, Katančićeva 5,10000 Zagreb</item>
      <item>ŽUPANIJSKO DRŽAVNO ODVJETNIŠTVO U SPLITU, Gundulićeva 29a,21000 Split</item>
      <item>HEP-Operator distribucijskog sustava d.o.o. za distribuciju i opskrbu električne energije, OIB 46830600751, Ulica grada Vukovara 37,10000 Zagreb</item>
      <item>ZAGREBAČKA BANKA DIONIČKO DRUŠTVO, OIB 92963223473, Trg bana Josipa Jelačića 10,10000 Zagreb</item>
      <item>FINANCIJSKA AGENCIJA, OIB 85821130368, Vrtni put 3,10000 Zagreb</item>
      <item>HRVATSKE ŠUME društvo s ograničenom odgovornošću, OIB 69693144506, Ul.Ljudevita Farkaša Vukotinovića 2,10000 Zagreb</item>
      <item>Zoran Tomić, OIB 80809284399, Zelinska 2/I,10000 Zagreb</item>
      <item>GRAD OSIJEK, Upravni odjel za financije i nabavu, OIB 30050049642, Kuhačečva 9,31000 Osijek</item>
      <item>KREŠIMIR, OIB 91116964857, M. Gupca 93,33514 Mikleuš</item>
      <item>GRAD SPLIT, OIB 78755598868, Branimirova obala 17,21000 Split</item>
      <item>BETA obrt za prijevoz, trgovinu i građevinske usluge, OIB 26352919324, Tituša Brezovačkog 18,31207 Tenja</item>
      <item>GRAD  OSIJEK, Upravni odjel za urbanizam i graditeljstvo, komunalno-stambeno gospodarstvo, promet i zaštitu okoliša te mjesnu, OIB 30050049642, Kuhačeva 9,31000 Osijek</item>
      <item>LUKA TRANZIT OSIJEK d.o.o. za obavljanje lučkih i skladišnih djelatnosti i trgovinu, OIB 97083647226, Vukovarska Cesta 229/b,31000 Osijek</item>
      <item>Hrvatske vode, pravna osoba za upravljanje vodama, OIB 28921383001, Grada Vukovara 220,10000 Zagreb</item>
      <item>Milena Šimić, OIB 72995603659, Ante Starčevića 12,43500 Daruvar</item>
      <item>Nenad Šimić, OIB 42766632511, Ante Starčevića 12,43500 Daruvar</item>
      <item>ZAJEDNIČKI ODVJETNIČKI URED JOVAN DONESKI, MELITA BABIĆ, PERICA MEDAKOVIĆ, HRVOJE ČAČIĆ I NERA KAUCKI, P. Preradovića 20,43500 Daruvar</item>
      <item>Transporti BETA d.o.o. za prijevoz, trgovinu i građevinske usluge, OIB 85370122904, Tituša Brezovačkog 18,31207 Tenja</item>
      <item>HRVATSKE VODE vodnogospodarski odjel za Dunav i donju Dravu, Vodnogospodarska ispostava za mali sliv "Vuka", OIB 28921383001, Splavarska 2a,31000 Osijek</item>
      <item>H-ABDUCO društvo s ograničenom odgovornošću za usluge, OIB 13667298928, Slavonska avenija 6A,Zagreb</item>
      <item>Jela Milanović, OIB 83386962460, Marina Getaldića 31,21000 Split</item>
      <item>Sandra Fićok, OIB 44399135533, Martina Divalta 111,31000 Osijek</item>
      <item>VODOVOD-OSIJEK d.o.o. za vodoopskrbu i odvodnju, OIB 43654507669, Poljski Put 1,31000 Osijek</item>
      <item>HEP-Operator distribucijskog sustava d.o.o. za distribuciju i opskrbu električne energije, OIB 46830600751, Vrisovci 8,21310 Omiš</item>
      <item>MODUS d.o.o. za usluge u arhitektonskoj i građevinskoj djelatnosti, OIB 43475981413, Hrvatske Republike 31/A,31000 Osijek</item>
      <item>B2  KAPITAL d.o.o. za poslovne usluge, OIB 57509775367, Radnička cesta 41,Zagreb</item>
      <item>Dragica Dumančić, Vrt Jagode Truhelke 3,31000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izvorni_sadrzaj>
    <derivirana_varijabla naziv="DomainObject.Predmet.SudioniciListNazivOIB_1">
      <item>, OIB 85821130368</item>
      <item>, OIB 47805232684</item>
      <item>, OIB 85865433060</item>
      <item>, OIB 29538074286</item>
      <item>, OIB 86363078612</item>
      <item>, OIB 18683136487</item>
      <item>, OIB null</item>
      <item>, OIB 46830600751</item>
      <item>, OIB 92963223473</item>
      <item>, OIB 85821130368</item>
      <item>, OIB 69693144506</item>
      <item>, OIB 80809284399</item>
      <item>, OIB 30050049642</item>
      <item>, OIB 91116964857</item>
      <item>, OIB 78755598868</item>
      <item>, OIB 26352919324</item>
      <item>, OIB 30050049642</item>
      <item>, OIB 97083647226</item>
      <item>, OIB 28921383001</item>
      <item>, OIB 72995603659</item>
      <item>, OIB 42766632511</item>
      <item>, OIB null</item>
      <item>, OIB 85370122904</item>
      <item>, OIB 28921383001</item>
      <item>, OIB 13667298928</item>
      <item>, OIB 83386962460</item>
      <item>, OIB 44399135533</item>
      <item>, OIB 43654507669</item>
      <item>, OIB 46830600751</item>
      <item>, OIB 43475981413</item>
      <item>, OIB 57509775367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Perica Mitrović, OIB 29538074286, Kardinala A. Stepinca 35 Osijek</item>
    </izvorni_sadrzaj>
    <derivirana_varijabla naziv="DomainObject.Predmet.StecajniUpraviteljiListAddressOIB_1">
      <item>Perica Mitrović, OIB 29538074286,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325</properties:Words>
  <properties:Characters>1897</properties:Characters>
  <properties:Lines>74</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2238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2016-05-13T07:00:00Z</cp:lastPrinted>
  <dcterms:modified xmlns:xsi="http://www.w3.org/2001/XMLSchema-instance" xsi:type="dcterms:W3CDTF">2016-05-13T07:06:00Z</dcterms:modified>
  <cp:revision>9</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