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c030" w14:paraId="e74c030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78077D">
        <w:t>24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78077D">
        <w:t>CENTAR ZA FITOTERAPIJU I AROMATERAPIJU „AVICENA“ Zagreb, Usorska 10, OIB 91674121517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8077D">
        <w:t>CENTAR ZA FITOTERAPIJU I AROMATERAPIJU „AVICENA“ Zagreb, Usorska 10, OIB 91674121517</w:t>
      </w:r>
      <w:r w:rsidR="006E4744">
        <w:t xml:space="preserve"> </w:t>
      </w:r>
      <w:r>
        <w:t>iznosi</w:t>
      </w:r>
      <w:r w:rsidR="0078077D">
        <w:t xml:space="preserve"> 24.368,62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</w:t>
      </w:r>
      <w:r w:rsidR="0078077D">
        <w:t>predsjednik udruge</w:t>
      </w:r>
      <w:r>
        <w:t xml:space="preserve">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78077D">
        <w:t>24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077D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7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7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CENTAR ZA FITOTERAPIJU I AROMATERAPIJU ''AVICENA''</izvorni_sadrzaj>
    <derivirana_varijabla naziv="DomainObject.Predmet.ProtustrankaFormated_1">  CENTAR ZA FITOTERAPIJU I AROMATERAPIJU ''AVICENA''</derivirana_varijabla>
  </DomainObject.Predmet.ProtustrankaFormated>
  <DomainObject.Predmet.ProtustrankaFormatedOIB>
    <izvorni_sadrzaj>  CENTAR ZA FITOTERAPIJU I AROMATERAPIJU ''AVICENA'', OIB 91674121517</izvorni_sadrzaj>
    <derivirana_varijabla naziv="DomainObject.Predmet.ProtustrankaFormatedOIB_1">  CENTAR ZA FITOTERAPIJU I AROMATERAPIJU ''AVICENA'', OIB 91674121517</derivirana_varijabla>
  </DomainObject.Predmet.ProtustrankaFormatedOIB>
  <DomainObject.Predmet.ProtustrankaFormatedWithAdress>
    <izvorni_sadrzaj> CENTAR ZA FITOTERAPIJU I AROMATERAPIJU ''AVICENA'', Usorska 10, 10000 Zagreb</izvorni_sadrzaj>
    <derivirana_varijabla naziv="DomainObject.Predmet.ProtustrankaFormatedWithAdress_1"> CENTAR ZA FITOTERAPIJU I AROMATERAPIJU ''AVICENA'', Usorska 10, 10000 Zagreb</derivirana_varijabla>
  </DomainObject.Predmet.ProtustrankaFormatedWithAdress>
  <DomainObject.Predmet.ProtustrankaFormatedWithAdressOIB>
    <izvorni_sadrzaj> CENTAR ZA FITOTERAPIJU I AROMATERAPIJU ''AVICENA'', OIB 91674121517, Usorska 10, 10000 Zagreb</izvorni_sadrzaj>
    <derivirana_varijabla naziv="DomainObject.Predmet.ProtustrankaFormatedWithAdressOIB_1"> CENTAR ZA FITOTERAPIJU I AROMATERAPIJU ''AVICENA'', OIB 91674121517, Usorska 10, 10000 Zagreb</derivirana_varijabla>
  </DomainObject.Predmet.ProtustrankaFormatedWithAdressOIB>
  <DomainObject.Predmet.ProtustrankaWithAdress>
    <izvorni_sadrzaj>CENTAR ZA FITOTERAPIJU I AROMATERAPIJU ''AVICENA'' Usorska 10, 10000 Zagreb</izvorni_sadrzaj>
    <derivirana_varijabla naziv="DomainObject.Predmet.ProtustrankaWithAdress_1">CENTAR ZA FITOTERAPIJU I AROMATERAPIJU ''AVICENA'' Usorska 10, 10000 Zagreb</derivirana_varijabla>
  </DomainObject.Predmet.ProtustrankaWithAdress>
  <DomainObject.Predmet.ProtustrankaWithAdressOIB>
    <izvorni_sadrzaj>CENTAR ZA FITOTERAPIJU I AROMATERAPIJU ''AVICENA'', OIB 91674121517, Usorska 10, 10000 Zagreb</izvorni_sadrzaj>
    <derivirana_varijabla naziv="DomainObject.Predmet.ProtustrankaWithAdressOIB_1">CENTAR ZA FITOTERAPIJU I AROMATERAPIJU ''AVICENA'', OIB 91674121517, Usorska 10, 10000 Zagreb</derivirana_varijabla>
  </DomainObject.Predmet.ProtustrankaWithAdressOIB>
  <DomainObject.Predmet.ProtustrankaNazivFormated>
    <izvorni_sadrzaj>CENTAR ZA FITOTERAPIJU I AROMATERAPIJU ''AVICENA''</izvorni_sadrzaj>
    <derivirana_varijabla naziv="DomainObject.Predmet.ProtustrankaNazivFormated_1">CENTAR ZA FITOTERAPIJU I AROMATERAPIJU ''AVICENA''</derivirana_varijabla>
  </DomainObject.Predmet.ProtustrankaNazivFormated>
  <DomainObject.Predmet.ProtustrankaNazivFormatedOIB>
    <izvorni_sadrzaj>CENTAR ZA FITOTERAPIJU I AROMATERAPIJU ''AVICENA'', OIB 91674121517</izvorni_sadrzaj>
    <derivirana_varijabla naziv="DomainObject.Predmet.ProtustrankaNazivFormatedOIB_1">CENTAR ZA FITOTERAPIJU I AROMATERAPIJU ''AVICENA'', OIB 91674121517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FITOTERAPIJU I AROMATERAPIJU ''AVICENA''</item>
    </izvorni_sadrzaj>
    <derivirana_varijabla naziv="DomainObject.Predmet.ProtuStrankaListFormated_1">
      <item>CENTAR ZA FITOTERAPIJU I AROMATERAPIJU ''AVICENA''</item>
    </derivirana_varijabla>
  </DomainObject.Predmet.ProtuStrankaListFormated>
  <DomainObject.Predmet.ProtuStrankaListFormatedOIB>
    <izvorni_sadrzaj>
      <item>CENTAR ZA FITOTERAPIJU I AROMATERAPIJU ''AVICENA'', OIB 91674121517</item>
    </izvorni_sadrzaj>
    <derivirana_varijabla naziv="DomainObject.Predmet.ProtuStrankaListFormatedOIB_1">
      <item>CENTAR ZA FITOTERAPIJU I AROMATERAPIJU ''AVICENA'', OIB 91674121517</item>
    </derivirana_varijabla>
  </DomainObject.Predmet.ProtuStrankaListFormatedOIB>
  <DomainObject.Predmet.ProtuStrankaListFormatedWithAdress>
    <izvorni_sadrzaj>
      <item>CENTAR ZA FITOTERAPIJU I AROMATERAPIJU ''AVICENA'', Usorska 10, 10000 Zagreb</item>
    </izvorni_sadrzaj>
    <derivirana_varijabla naziv="DomainObject.Predmet.ProtuStrankaListFormatedWithAdress_1">
      <item>CENTAR ZA FITOTERAPIJU I AROMATERAPIJU ''AVICENA'', Usorska 10, 10000 Zagreb</item>
    </derivirana_varijabla>
  </DomainObject.Predmet.ProtuStrankaListFormatedWithAdress>
  <DomainObject.Predmet.ProtuStrankaListFormatedWithAdressOIB>
    <izvorni_sadrzaj>
      <item>CENTAR ZA FITOTERAPIJU I AROMATERAPIJU ''AVICENA'', OIB 91674121517, Usorska 10, 10000 Zagreb</item>
    </izvorni_sadrzaj>
    <derivirana_varijabla naziv="DomainObject.Predmet.ProtuStrankaListFormatedWithAdressOIB_1">
      <item>CENTAR ZA FITOTERAPIJU I AROMATERAPIJU ''AVICENA'', OIB 91674121517, Usorska 10, 10000 Zagreb</item>
    </derivirana_varijabla>
  </DomainObject.Predmet.ProtuStrankaListFormatedWithAdressOIB>
  <DomainObject.Predmet.ProtuStrankaListNazivFormated>
    <izvorni_sadrzaj>
      <item>CENTAR ZA FITOTERAPIJU I AROMATERAPIJU ''AVICENA''</item>
    </izvorni_sadrzaj>
    <derivirana_varijabla naziv="DomainObject.Predmet.ProtuStrankaListNazivFormated_1">
      <item>CENTAR ZA FITOTERAPIJU I AROMATERAPIJU ''AVICENA''</item>
    </derivirana_varijabla>
  </DomainObject.Predmet.ProtuStrankaListNazivFormated>
  <DomainObject.Predmet.ProtuStrankaListNazivFormatedOIB>
    <izvorni_sadrzaj>
      <item>CENTAR ZA FITOTERAPIJU I AROMATERAPIJU ''AVICENA'', OIB 91674121517</item>
    </izvorni_sadrzaj>
    <derivirana_varijabla naziv="DomainObject.Predmet.ProtuStrankaListNazivFormatedOIB_1">
      <item>CENTAR ZA FITOTERAPIJU I AROMATERAPIJU ''AVICENA'', OIB 91674121517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FITOTERAPIJU I AROMATERAPIJU ''AVICENA''</izvorni_sadrzaj>
    <derivirana_varijabla naziv="DomainObject.Predmet.ProtustrankaIDrugi_1">CENTAR ZA FITOTERAPIJU I AROMATERAPIJU ''AVICENA''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FITOTERAPIJU I AROMATERAPIJU ''AVICENA'', OIB 91674121517, Usorska 10, 10000 Zagreb</izvorni_sadrzaj>
    <derivirana_varijabla naziv="DomainObject.Predmet.ProtustrankaIDrugiAdressOIB_1">CENTAR ZA FITOTERAPIJU I AROMATERAPIJU ''AVICENA'', OIB 91674121517, Usorska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FITOTERAPIJU I AROMATERAPIJU ''AVICENA''</item>
      <item>FINA Regionalni centar Zagreb</item>
    </izvorni_sadrzaj>
    <derivirana_varijabla naziv="DomainObject.Predmet.SudioniciListNaziv_1">
      <item>CENTAR ZA FITOTERAPIJU I AROMATERAPIJU ''AVICENA''</item>
      <item>FINA Regionalni centar Zagreb</item>
    </derivirana_varijabla>
  </DomainObject.Predmet.SudioniciListNaziv>
  <DomainObject.Predmet.SudioniciListAdressOIB>
    <izvorni_sadrzaj>
      <item>CENTAR ZA FITOTERAPIJU I AROMATERAPIJU ''AVICENA'', OIB 91674121517, Usorska 10,10000 Zagreb</item>
      <item>FINA Regionalni centar Zagreb, OIB 85821130368, Trg svibanjskih žrtava 1995. br. 1,10000 Zagreb</item>
    </izvorni_sadrzaj>
    <derivirana_varijabla naziv="DomainObject.Predmet.SudioniciListAdressOIB_1">
      <item>CENTAR ZA FITOTERAPIJU I AROMATERAPIJU ''AVICENA'', OIB 91674121517, Usorska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91674121517</item>
      <item>, OIB 85821130368</item>
    </izvorni_sadrzaj>
    <derivirana_varijabla naziv="DomainObject.Predmet.SudioniciListNazivOIB_1">
      <item>, OIB 91674121517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6935E-714F-440F-AE9D-5F5757FA7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1836</properties:Characters>
  <properties:Lines>49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2017-03-01T07:29:00Z</cp:lastPrinted>
  <dcterms:modified xmlns:xsi="http://www.w3.org/2001/XMLSchema-instance" xsi:type="dcterms:W3CDTF">2017-03-01T07:29:00Z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