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63114" w14:paraId="4863114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2B37BC">
        <w:t>6763</w:t>
      </w:r>
      <w:r>
        <w:t>/2015</w:t>
      </w:r>
      <w:r w:rsidR="00185CF7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CE76E2" w:rsidRPr="00CE76E2">
        <w:t>KID EX DIZAJN d.o.o., Zeleni dol 3/a, Zagreb, OIB: 34119931814</w:t>
      </w:r>
      <w:r>
        <w:t xml:space="preserve">, dana  </w:t>
      </w:r>
      <w:r w:rsidR="00CE76E2">
        <w:t>11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CE76E2" w:rsidRPr="00CE76E2">
        <w:t>KID EX DIZAJN d.o.o., Zeleni dol 3/a, Zagreb, OIB: 34119931814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</w:t>
      </w:r>
      <w:r w:rsidR="00CE76E2">
        <w:t>11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7B7B8B">
        <w:t xml:space="preserve"> </w:t>
      </w:r>
      <w:r w:rsidR="007B7B8B" w:rsidRPr="007B7B8B">
        <w:t>ZDRAVKO FRLETA iz Zagreba, Brune Bušića 40, OIB: 16983053469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CE76E2" w:rsidRPr="00CE76E2">
        <w:t>KID EX DIZAJN d.o.o., Zeleni dol 3/a, Zagreb, OIB: 34119931814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CE76E2">
        <w:t xml:space="preserve"> 11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185CF7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85CF7" w:rsidP="00185CF7" w:rsidR="00185CF7">
      <w:pPr>
        <w:pStyle w:val="Bezproreda"/>
        <w:jc w:val="right"/>
      </w:pPr>
      <w:r>
        <w:br/>
        <w:t>Za točnost otpravka-ovlašteni službenik:</w:t>
      </w:r>
    </w:p>
    <w:p w:rsidRDefault="00185CF7" w:rsidP="00185CF7" w:rsidR="00185CF7">
      <w:pPr>
        <w:pStyle w:val="Bezproreda"/>
        <w:jc w:val="right"/>
      </w:pPr>
      <w:r>
        <w:t xml:space="preserve">Tanja Štraubert 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3EC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2B37BC" w:rsidRPr="002B37BC">
          <w:t>6763/2015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85CF7"/>
    <w:rsid w:val="001B22F8"/>
    <w:rsid w:val="0024388B"/>
    <w:rsid w:val="002B37BC"/>
    <w:rsid w:val="003A3366"/>
    <w:rsid w:val="004E266D"/>
    <w:rsid w:val="005B53EC"/>
    <w:rsid w:val="00677951"/>
    <w:rsid w:val="007B7B8B"/>
    <w:rsid w:val="00AA7372"/>
    <w:rsid w:val="00AA7B27"/>
    <w:rsid w:val="00AE11D4"/>
    <w:rsid w:val="00BA2A5A"/>
    <w:rsid w:val="00BC1874"/>
    <w:rsid w:val="00C136F3"/>
    <w:rsid w:val="00CE76E2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85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C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C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C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C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85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C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C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C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C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6763</izvorni_sadrzaj>
    <derivirana_varijabla naziv="DomainObject.Predmet.Broj_1">6763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St-6763/2015</izvorni_sadrzaj>
    <derivirana_varijabla naziv="DomainObject.Predmet.OznakaBroj_1">St-6763/2015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KID EX DIZAJN d.o.o. zastupanog po punomoćniku Darko Berić</izvorni_sadrzaj>
    <derivirana_varijabla naziv="DomainObject.Predmet.ProtustrankaFormated_1">  KID EX DIZAJN d.o.o. zastupanog po punomoćniku Darko Berić</derivirana_varijabla>
  </DomainObject.Predmet.ProtustrankaFormated>
  <DomainObject.Predmet.ProtustrankaFormatedOIB>
    <izvorni_sadrzaj>  KID EX DIZAJN d.o.o., OIB 34119931814 zastupanog po punomoćniku Darko Berić</izvorni_sadrzaj>
    <derivirana_varijabla naziv="DomainObject.Predmet.ProtustrankaFormatedOIB_1">  KID EX DIZAJN d.o.o., OIB 34119931814 zastupanog po punomoćniku Darko Berić</derivirana_varijabla>
  </DomainObject.Predmet.ProtustrankaFormatedOIB>
  <DomainObject.Predmet.ProtustrankaFormatedWithAdress>
    <izvorni_sadrzaj> KID EX DIZAJN d.o.o., Zeleni dol 3/a, 10000 Zagreb zastupanog po punomoćniku Darko Berić</izvorni_sadrzaj>
    <derivirana_varijabla naziv="DomainObject.Predmet.ProtustrankaFormatedWithAdress_1"> KID EX DIZAJN d.o.o., Zeleni dol 3/a, 10000 Zagreb zastupanog po punomoćniku Darko Berić</derivirana_varijabla>
  </DomainObject.Predmet.ProtustrankaFormatedWithAdress>
  <DomainObject.Predmet.ProtustrankaFormatedWithAdressOIB>
    <izvorni_sadrzaj> KID EX DIZAJN d.o.o., OIB 34119931814, Zeleni dol 3/a, 10000 Zagreb zastupanog po punomoćniku Darko Berić</izvorni_sadrzaj>
    <derivirana_varijabla naziv="DomainObject.Predmet.ProtustrankaFormatedWithAdressOIB_1"> KID EX DIZAJN d.o.o., OIB 34119931814, Zeleni dol 3/a, 10000 Zagreb zastupanog po punomoćniku Darko Berić</derivirana_varijabla>
  </DomainObject.Predmet.ProtustrankaFormatedWithAdressOIB>
  <DomainObject.Predmet.ProtustrankaWithAdress>
    <izvorni_sadrzaj>KID EX DIZAJN d.o.o. Zeleni dol 3/a, 10000 Zagreb</izvorni_sadrzaj>
    <derivirana_varijabla naziv="DomainObject.Predmet.ProtustrankaWithAdress_1">KID EX DIZAJN d.o.o. Zeleni dol 3/a, 10000 Zagreb</derivirana_varijabla>
  </DomainObject.Predmet.ProtustrankaWithAdress>
  <DomainObject.Predmet.ProtustrankaWithAdressOIB>
    <izvorni_sadrzaj>KID EX DIZAJN d.o.o., OIB 34119931814, Zeleni dol 3/a, 10000 Zagreb</izvorni_sadrzaj>
    <derivirana_varijabla naziv="DomainObject.Predmet.ProtustrankaWithAdressOIB_1">KID EX DIZAJN d.o.o., OIB 34119931814, Zeleni dol 3/a, 10000 Zagreb</derivirana_varijabla>
  </DomainObject.Predmet.ProtustrankaWithAdressOIB>
  <DomainObject.Predmet.ProtustrankaNazivFormated>
    <izvorni_sadrzaj>KID EX DIZAJN d.o.o.</izvorni_sadrzaj>
    <derivirana_varijabla naziv="DomainObject.Predmet.ProtustrankaNazivFormated_1">KID EX DIZAJN d.o.o.</derivirana_varijabla>
  </DomainObject.Predmet.ProtustrankaNazivFormated>
  <DomainObject.Predmet.ProtustrankaNazivFormatedOIB>
    <izvorni_sadrzaj>KID EX DIZAJN d.o.o., OIB 34119931814</izvorni_sadrzaj>
    <derivirana_varijabla naziv="DomainObject.Predmet.ProtustrankaNazivFormatedOIB_1">KID EX DIZAJN d.o.o., OIB 34119931814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KID EX DIZAJN d.o.o. zastupanog po punomoćniku Darko Berić</item>
    </izvorni_sadrzaj>
    <derivirana_varijabla naziv="DomainObject.Predmet.ProtuStrankaListFormated_1">
      <item>KID EX DIZAJN d.o.o. zastupanog po punomoćniku Darko Berić</item>
    </derivirana_varijabla>
  </DomainObject.Predmet.ProtuStrankaListFormated>
  <DomainObject.Predmet.ProtuStrankaListFormatedOIB>
    <izvorni_sadrzaj>
      <item>KID EX DIZAJN d.o.o., OIB 34119931814 zastupanog po punomoćniku Darko Berić</item>
    </izvorni_sadrzaj>
    <derivirana_varijabla naziv="DomainObject.Predmet.ProtuStrankaListFormatedOIB_1">
      <item>KID EX DIZAJN d.o.o., OIB 34119931814 zastupanog po punomoćniku Darko Berić</item>
    </derivirana_varijabla>
  </DomainObject.Predmet.ProtuStrankaListFormatedOIB>
  <DomainObject.Predmet.ProtuStrankaListFormatedWithAdress>
    <izvorni_sadrzaj>
      <item>KID EX DIZAJN d.o.o., Zeleni dol 3/a, 10000 Zagreb zastupanog po punomoćniku Darko Berić</item>
    </izvorni_sadrzaj>
    <derivirana_varijabla naziv="DomainObject.Predmet.ProtuStrankaListFormatedWithAdress_1">
      <item>KID EX DIZAJN d.o.o., Zeleni dol 3/a, 10000 Zagreb zastupanog po punomoćniku Darko Berić</item>
    </derivirana_varijabla>
  </DomainObject.Predmet.ProtuStrankaListFormatedWithAdress>
  <DomainObject.Predmet.ProtuStrankaListFormatedWithAdressOIB>
    <izvorni_sadrzaj>
      <item>KID EX DIZAJN d.o.o., OIB 34119931814, Zeleni dol 3/a, 10000 Zagreb zastupanog po punomoćniku Darko Berić</item>
    </izvorni_sadrzaj>
    <derivirana_varijabla naziv="DomainObject.Predmet.ProtuStrankaListFormatedWithAdressOIB_1">
      <item>KID EX DIZAJN d.o.o., OIB 34119931814, Zeleni dol 3/a, 10000 Zagreb zastupanog po punomoćniku Darko Berić</item>
    </derivirana_varijabla>
  </DomainObject.Predmet.ProtuStrankaListFormatedWithAdressOIB>
  <DomainObject.Predmet.ProtuStrankaListNazivFormated>
    <izvorni_sadrzaj>
      <item>KID EX DIZAJN d.o.o.</item>
    </izvorni_sadrzaj>
    <derivirana_varijabla naziv="DomainObject.Predmet.ProtuStrankaListNazivFormated_1">
      <item>KID EX DIZAJN d.o.o.</item>
    </derivirana_varijabla>
  </DomainObject.Predmet.ProtuStrankaListNazivFormated>
  <DomainObject.Predmet.ProtuStrankaListNazivFormatedOIB>
    <izvorni_sadrzaj>
      <item>KID EX DIZAJN d.o.o., OIB 34119931814</item>
    </izvorni_sadrzaj>
    <derivirana_varijabla naziv="DomainObject.Predmet.ProtuStrankaListNazivFormatedOIB_1">
      <item>KID EX DIZAJN d.o.o., OIB 34119931814</item>
    </derivirana_varijabla>
  </DomainObject.Predmet.ProtuStrankaListNazivFormatedOIB>
  <DomainObject.Predmet.OstaliListFormated>
    <izvorni_sadrzaj>
      <item>Zdravko Frleta</item>
      <item>Darko Berić punomoćnik sudionika u postupku KID EX DIZAJN d.o.o.</item>
    </izvorni_sadrzaj>
    <derivirana_varijabla naziv="DomainObject.Predmet.OstaliListFormated_1">
      <item>Zdravko Frleta</item>
      <item>Darko Berić punomoćnik sudionika u postupku KID EX DIZAJN d.o.o.</item>
    </derivirana_varijabla>
  </DomainObject.Predmet.OstaliListFormated>
  <DomainObject.Predmet.OstaliListFormatedOIB>
    <izvorni_sadrzaj>
      <item>Zdravko Frleta, OIB 16983053469</item>
      <item>Darko Berić, OIB 58539007579 punomoćnik sudionika u postupku KID EX DIZAJN d.o.o.</item>
    </izvorni_sadrzaj>
    <derivirana_varijabla naziv="DomainObject.Predmet.OstaliListFormatedOIB_1">
      <item>Zdravko Frleta, OIB 16983053469</item>
      <item>Darko Berić, OIB 58539007579 punomoćnik sudionika u postupku KID EX DIZAJN d.o.o.</item>
    </derivirana_varijabla>
  </DomainObject.Predmet.OstaliListFormatedOIB>
  <DomainObject.Predmet.OstaliListFormatedWithAdress>
    <izvorni_sadrzaj>
      <item>Zdravko Frleta, Ulica Brune Bušića 40, 10000 Zagreb</item>
      <item>Darko Berić, Nemetova 7, 10000 Zagreb punomoćnik sudionika u postupku KID EX DIZAJN d.o.o.</item>
    </izvorni_sadrzaj>
    <derivirana_varijabla naziv="DomainObject.Predmet.OstaliListFormatedWithAdress_1">
      <item>Zdravko Frleta, Ulica Brune Bušića 40, 10000 Zagreb</item>
      <item>Darko Berić, Nemetova 7, 10000 Zagreb punomoćnik sudionika u postupku KID EX DIZAJN d.o.o.</item>
    </derivirana_varijabla>
  </DomainObject.Predmet.OstaliListFormatedWithAdress>
  <DomainObject.Predmet.OstaliListFormatedWithAdressOIB>
    <izvorni_sadrzaj>
      <item>Zdravko Frleta, OIB 16983053469, Ulica Brune Bušića 40, 10000 Zagreb</item>
      <item>Darko Berić, OIB 58539007579, Nemetova 7, 10000 Zagreb punomoćnik sudionika u postupku KID EX DIZAJN d.o.o.</item>
    </izvorni_sadrzaj>
    <derivirana_varijabla naziv="DomainObject.Predmet.OstaliListFormatedWithAdressOIB_1">
      <item>Zdravko Frleta, OIB 16983053469, Ulica Brune Bušića 40, 10000 Zagreb</item>
      <item>Darko Berić, OIB 58539007579, Nemetova 7, 10000 Zagreb punomoćnik sudionika u postupku KID EX DIZAJN d.o.o.</item>
    </derivirana_varijabla>
  </DomainObject.Predmet.OstaliListFormatedWithAdressOIB>
  <DomainObject.Predmet.OstaliListNazivFormated>
    <izvorni_sadrzaj>
      <item>Zdravko Frleta</item>
      <item>Darko Berić</item>
    </izvorni_sadrzaj>
    <derivirana_varijabla naziv="DomainObject.Predmet.OstaliListNazivFormated_1">
      <item>Zdravko Frleta</item>
      <item>Darko Berić</item>
    </derivirana_varijabla>
  </DomainObject.Predmet.OstaliListNazivFormated>
  <DomainObject.Predmet.OstaliListNazivFormatedOIB>
    <izvorni_sadrzaj>
      <item>Zdravko Frleta, OIB 16983053469</item>
      <item>Darko Berić, OIB 58539007579</item>
    </izvorni_sadrzaj>
    <derivirana_varijabla naziv="DomainObject.Predmet.OstaliListNazivFormatedOIB_1">
      <item>Zdravko Frleta, OIB 16983053469</item>
      <item>Darko Berić, OIB 58539007579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KID EX DIZAJN d.o.o.</izvorni_sadrzaj>
    <derivirana_varijabla naziv="DomainObject.Predmet.ProtustrankaIDrugi_1">KID EX DIZAJN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KID EX DIZAJN d.o.o., OIB 34119931814, Zeleni dol 3/a, 10000 Zagreb</izvorni_sadrzaj>
    <derivirana_varijabla naziv="DomainObject.Predmet.ProtustrankaIDrugiAdressOIB_1">KID EX DIZAJN d.o.o., OIB 34119931814, Zeleni dol 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KID EX DIZAJN d.o.o.</item>
      <item>Zdravko Frleta</item>
      <item>Darko Berić</item>
    </izvorni_sadrzaj>
    <derivirana_varijabla naziv="DomainObject.Predmet.SudioniciListNaziv_1">
      <item>FINA Regionalni centar Zagreb</item>
      <item>KID EX DIZAJN d.o.o.</item>
      <item>Zdravko Frleta</item>
      <item>Darko Berić</item>
    </derivirana_varijabla>
  </DomainObject.Predmet.SudioniciListNaziv>
  <DomainObject.Predmet.SudioniciListAdressOIB>
    <izvorni_sadrzaj>
      <item>FINA Regionalni centar Zagreb, OIB 85821130368, Trg svibanjskih žrtava 1995.1,10000 Zagreb</item>
      <item>KID EX DIZAJN d.o.o., OIB 34119931814, Zeleni dol 3/a,10000 Zagreb</item>
      <item>Zdravko Frleta, OIB 16983053469, Ulica Brune Bušića 40,10000 Zagreb</item>
      <item>Darko Berić, OIB 58539007579, Nemetova 7,10000 Zagreb</item>
    </izvorni_sadrzaj>
    <derivirana_varijabla naziv="DomainObject.Predmet.SudioniciListAdressOIB_1">
      <item>FINA Regionalni centar Zagreb, OIB 85821130368, Trg svibanjskih žrtava 1995.1,10000 Zagreb</item>
      <item>KID EX DIZAJN d.o.o., OIB 34119931814, Zeleni dol 3/a,10000 Zagreb</item>
      <item>Zdravko Frleta, OIB 16983053469, Ulica Brune Bušića 40,10000 Zagreb</item>
      <item>Darko Berić, OIB 58539007579, Nemetova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34119931814</item>
      <item>, OIB 16983053469</item>
      <item>, OIB 58539007579</item>
    </izvorni_sadrzaj>
    <derivirana_varijabla naziv="DomainObject.Predmet.SudioniciListNazivOIB_1">
      <item>, OIB 85821130368</item>
      <item>, OIB 34119931814</item>
      <item>, OIB 16983053469</item>
      <item>, OIB 58539007579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1982</properties:Characters>
  <properties:Lines>71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2016-05-11T11:48:00Z</dcterms:created>
  <dc:creator>Sandra Rotar Vogrin</dc:creator>
  <cp:lastModifiedBy>Tanja Štraubert</cp:lastModifiedBy>
  <cp:lastPrinted>2016-05-11T12:38:00Z</cp:lastPrinted>
  <dcterms:modified xmlns:xsi="http://www.w3.org/2001/XMLSchema-instance" xsi:type="dcterms:W3CDTF">2016-05-11T12:38:00Z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