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7a52" w14:paraId="c827a52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C04D78">
        <w:t>2076</w:t>
      </w:r>
      <w:r w:rsidR="00E94D82">
        <w:t>/</w:t>
      </w:r>
      <w:r w:rsidR="00F2638E">
        <w:t>16</w:t>
      </w:r>
      <w:r w:rsidR="00E94D82">
        <w:t>-</w:t>
      </w:r>
      <w:r w:rsidR="00C04D78">
        <w:t>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7A2E7C" w:rsidP="008D6901" w:rsidR="007A2E7C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0E1251" w:rsidR="008D6901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 xml:space="preserve">nad dužnikom </w:t>
      </w:r>
      <w:r w:rsidR="00C04D78">
        <w:t>FILAKOV  d.o.o. za proizvodnju, trgovinu i usluge, u stečaju, Vladimira Nazora 3E, Gajić, MBS: 030116183, OIB: 32867090710</w:t>
      </w:r>
      <w:r w:rsidRPr="009D4DD6">
        <w:t xml:space="preserve">, dana </w:t>
      </w:r>
      <w:r w:rsidR="002F0A97">
        <w:t>19</w:t>
      </w:r>
      <w:r w:rsidR="00C04D78">
        <w:t xml:space="preserve">. veljače 2018. </w:t>
      </w:r>
      <w:r w:rsidR="008D6901" w:rsidRPr="005D1548">
        <w:t xml:space="preserve">  </w:t>
      </w:r>
      <w:r w:rsidR="000E1251">
        <w:t xml:space="preserve">               </w:t>
      </w: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C04D78">
        <w:t>Ivanu Mikić, Nova Gradiška, Gundulićeva bb, OIB 72220905423</w:t>
      </w:r>
      <w:r>
        <w:t>, odobrava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C04D78">
        <w:t>FILAKOV  d.o.o. za proizvodnju, trgovinu i usluge, u stečaju, Vladimira Nazora 3E, Gajić, MBS: 030116183, OIB: 32867090710.</w:t>
      </w:r>
    </w:p>
    <w:p w:rsidRDefault="00262189" w:rsidP="00262189" w:rsidR="00262189">
      <w:pPr>
        <w:pStyle w:val="Tijeloteksta"/>
        <w:ind w:left="1065"/>
      </w:pPr>
    </w:p>
    <w:p w:rsidRDefault="00C04D78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>Stečajnom upravitelj</w:t>
      </w:r>
      <w:r w:rsidRPr="00C04D78">
        <w:t xml:space="preserve"> </w:t>
      </w:r>
      <w:r>
        <w:t>Ivanu Mikić, Nova Gradiška, Gundulićeva bb, OIB 72220905423</w:t>
      </w:r>
      <w:r w:rsidR="000D06C6">
        <w:t>, odobrava se naknada stvarnih troškova, nastalih u prethodnom postup</w:t>
      </w:r>
      <w:r w:rsidR="00F42A0A">
        <w:t xml:space="preserve">ku, u neto iznosu od </w:t>
      </w:r>
      <w:r>
        <w:t xml:space="preserve">761,70 </w:t>
      </w:r>
      <w:r w:rsidR="00262189">
        <w:t>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>,</w:t>
      </w:r>
      <w:r w:rsidR="00092876">
        <w:t xml:space="preserve"> Ivana Mikić, Nova Gradiška, Gundulićeva bb, OIB 72220905423, </w:t>
      </w:r>
      <w:r w:rsidR="00546588">
        <w:t>IBAN: HR</w:t>
      </w:r>
      <w:r w:rsidR="00092876">
        <w:t>6223600003112474338</w:t>
      </w:r>
      <w:r w:rsidR="00546588">
        <w:t>, a poreze i doprinose na odgovarajuće žiro račune</w:t>
      </w:r>
      <w:r w:rsidR="00DD0651">
        <w:t xml:space="preserve">, </w:t>
      </w:r>
      <w:r w:rsidR="00546588">
        <w:t xml:space="preserve">sa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092876">
        <w:t>Ivana Mikić, Nova Gradiška, Gundulićeva bb, OIB 72220905423</w:t>
      </w:r>
      <w:r w:rsidRPr="00F42A0A">
        <w:t>,</w:t>
      </w:r>
      <w:r w:rsidR="00092876">
        <w:t xml:space="preserve">  IBAN: HR6223600003112474338, s</w:t>
      </w:r>
      <w:r w:rsidRPr="00F42A0A">
        <w:t>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231AA0" w:rsidP="00916CB5" w:rsidR="00231AA0">
      <w:pPr>
        <w:pStyle w:val="Odlomakpopisa"/>
        <w:rPr>
          <w:bCs/>
        </w:rPr>
      </w:pPr>
    </w:p>
    <w:p w:rsidRDefault="00231AA0" w:rsidP="00916CB5" w:rsidR="00231AA0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231AA0" w:rsidP="00231AA0" w:rsidR="00231AA0">
      <w:pPr>
        <w:jc w:val="right"/>
      </w:pPr>
      <w:r>
        <w:t>13 St-2076/16-20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231AA0" w:rsidP="000E1251" w:rsidR="00231AA0">
      <w:pPr>
        <w:pStyle w:val="Tijeloteksta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231AA0" w:rsidP="00A84420" w:rsidR="00231AA0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31AA0">
        <w:rPr>
          <w:bCs/>
        </w:rPr>
        <w:t>2076/16-5 od 13. rujna 2017.</w:t>
      </w:r>
      <w:r>
        <w:rPr>
          <w:bCs/>
        </w:rPr>
        <w:t xml:space="preserve"> godine pokrenut je prethodni postupak nad dužnikom </w:t>
      </w:r>
      <w:r w:rsidR="00231AA0">
        <w:t>FILAKOV  d.o.o. za proizvodnju, trgovinu i usluge, u stečaju, Vladimira Nazora 3E, Gajić, MBS: 030116183, OIB: 32867090710</w:t>
      </w:r>
      <w:r w:rsidR="00DD0651"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</w:t>
      </w:r>
      <w:r w:rsidR="00231AA0">
        <w:rPr>
          <w:bCs/>
        </w:rPr>
        <w:t>Ivan Mikić iz Nove Gradiške</w:t>
      </w:r>
      <w:r w:rsidR="00DD0651">
        <w:rPr>
          <w:bCs/>
        </w:rPr>
        <w:t>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 w:rsidR="00870949">
        <w:rPr>
          <w:bCs/>
        </w:rPr>
        <w:t>ročišt</w:t>
      </w:r>
      <w:r w:rsidR="00231AA0">
        <w:rPr>
          <w:bCs/>
        </w:rPr>
        <w:t xml:space="preserve">u </w:t>
      </w:r>
      <w:r>
        <w:rPr>
          <w:bCs/>
        </w:rPr>
        <w:t xml:space="preserve"> radi izjašnjenja o prijedlogu i raspravi o pretpostavkama  za otvaranje stečajnog postupka održan</w:t>
      </w:r>
      <w:r w:rsidR="00231AA0">
        <w:rPr>
          <w:bCs/>
        </w:rPr>
        <w:t>o</w:t>
      </w:r>
      <w:r w:rsidR="00870949">
        <w:rPr>
          <w:bCs/>
        </w:rPr>
        <w:t>m</w:t>
      </w:r>
      <w:r>
        <w:rPr>
          <w:bCs/>
        </w:rPr>
        <w:t xml:space="preserve"> dana </w:t>
      </w:r>
      <w:r w:rsidR="00870949">
        <w:rPr>
          <w:bCs/>
        </w:rPr>
        <w:t>1</w:t>
      </w:r>
      <w:r w:rsidR="00231AA0">
        <w:rPr>
          <w:bCs/>
        </w:rPr>
        <w:t xml:space="preserve">8. listopada 2017. godine.                   </w:t>
      </w:r>
      <w:r w:rsidR="00870949">
        <w:rPr>
          <w:bCs/>
        </w:rPr>
        <w:t xml:space="preserve">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0E1251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231AA0">
        <w:rPr>
          <w:bCs/>
        </w:rPr>
        <w:t>20. listopada 2</w:t>
      </w:r>
      <w:r>
        <w:rPr>
          <w:bCs/>
        </w:rPr>
        <w:t>017.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 xml:space="preserve">tečajnog postupka nad dužnikom i to troškova </w:t>
      </w:r>
      <w:r w:rsidR="000E1251">
        <w:rPr>
          <w:bCs/>
        </w:rPr>
        <w:t>poštarine kao i putnih troškova korištenja osobnog automobila na relaciji Baćindol – Osijek – Baćindol.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2F0A97">
        <w:t>19</w:t>
      </w:r>
      <w:r w:rsidR="000E1251">
        <w:t>. veljače 2018.</w:t>
      </w:r>
      <w:r w:rsidR="009A6857">
        <w:t xml:space="preserve">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0E1251">
        <w:t>. 12/3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55E41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2876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1251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AA0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0A97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4D78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St-2076/2016-20</izvorni_sadrzaj>
    <derivirana_varijabla naziv="DomainObject.Oznaka_1">St-2076/2016-20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FILAKOV d.o.o. za proizvodnju, trgovinu i usluge</izvorni_sadrzaj>
    <derivirana_varijabla naziv="DomainObject.Predmet.ProtustrankaFormated_1">  FILAKOV d.o.o. za proizvodnju, trgovinu i usluge</derivirana_varijabla>
  </DomainObject.Predmet.ProtustrankaFormated>
  <DomainObject.Predmet.ProtustrankaFormatedOIB>
    <izvorni_sadrzaj>  FILAKOV d.o.o. za proizvodnju, trgovinu i usluge, OIB 32867090710</izvorni_sadrzaj>
    <derivirana_varijabla naziv="DomainObject.Predmet.ProtustrankaFormatedOIB_1">  FILAKOV d.o.o. za proizvodnju, trgovinu i usluge, OIB 32867090710</derivirana_varijabla>
  </DomainObject.Predmet.ProtustrankaFormatedOIB>
  <DomainObject.Predmet.ProtustrankaFormatedWithAdress>
    <izvorni_sadrzaj> FILAKOV d.o.o. za proizvodnju, trgovinu i usluge, Vladimira Nazora 3E , 31305 Gajić</izvorni_sadrzaj>
    <derivirana_varijabla naziv="DomainObject.Predmet.ProtustrankaFormatedWithAdress_1"> FILAKOV d.o.o. za proizvodnju, trgovinu i usluge, Vladimira Nazora 3E , 31305 Gajić</derivirana_varijabla>
  </DomainObject.Predmet.ProtustrankaFormatedWithAdress>
  <DomainObject.Predmet.ProtustrankaFormatedWithAdressOIB>
    <izvorni_sadrzaj> FILAKOV d.o.o. za proizvodnju, trgovinu i usluge, OIB 32867090710, Vladimira Nazora 3E , 31305 Gajić</izvorni_sadrzaj>
    <derivirana_varijabla naziv="DomainObject.Predmet.ProtustrankaFormatedWithAdressOIB_1"> FILAKOV d.o.o. za proizvodnju, trgovinu i usluge, OIB 32867090710, Vladimira Nazora 3E , 31305 Gajić</derivirana_varijabla>
  </DomainObject.Predmet.ProtustrankaFormatedWithAdressOIB>
  <DomainObject.Predmet.ProtustrankaWithAdress>
    <izvorni_sadrzaj>FILAKOV d.o.o. za proizvodnju, trgovinu i usluge Vladimira Nazora 3E , 31305 Gajić</izvorni_sadrzaj>
    <derivirana_varijabla naziv="DomainObject.Predmet.ProtustrankaWithAdress_1">FILAKOV d.o.o. za proizvodnju, trgovinu i usluge Vladimira Nazora 3E , 31305 Gajić</derivirana_varijabla>
  </DomainObject.Predmet.ProtustrankaWithAdress>
  <DomainObject.Predmet.ProtustrankaWithAdressOIB>
    <izvorni_sadrzaj>FILAKOV d.o.o. za proizvodnju, trgovinu i usluge, OIB 32867090710, Vladimira Nazora 3E , 31305 Gajić</izvorni_sadrzaj>
    <derivirana_varijabla naziv="DomainObject.Predmet.ProtustrankaWithAdressOIB_1">FILAKOV d.o.o. za proizvodnju, trgovinu i usluge, OIB 32867090710, Vladimira Nazora 3E , 31305 Gajić</derivirana_varijabla>
  </DomainObject.Predmet.ProtustrankaWithAdressOIB>
  <DomainObject.Predmet.ProtustrankaNazivFormated>
    <izvorni_sadrzaj>FILAKOV d.o.o. za proizvodnju, trgovinu i usluge</izvorni_sadrzaj>
    <derivirana_varijabla naziv="DomainObject.Predmet.ProtustrankaNazivFormated_1">FILAKOV d.o.o. za proizvodnju, trgovinu i usluge</derivirana_varijabla>
  </DomainObject.Predmet.ProtustrankaNazivFormated>
  <DomainObject.Predmet.ProtustrankaNazivFormatedOIB>
    <izvorni_sadrzaj>FILAKOV d.o.o. za proizvodnju, trgovinu i usluge, OIB 32867090710</izvorni_sadrzaj>
    <derivirana_varijabla naziv="DomainObject.Predmet.ProtustrankaNazivFormatedOIB_1">FILAKOV d.o.o. za proizvodnju, trgovinu i usluge, OIB 32867090710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FILAKOV d.o.o. za proizvodnju, trgovinu i usluge</item>
    </izvorni_sadrzaj>
    <derivirana_varijabla naziv="DomainObject.Predmet.ProtuStrankaListFormated_1">
      <item>FILAKOV d.o.o. za proizvodnju, trgovinu i usluge</item>
    </derivirana_varijabla>
  </DomainObject.Predmet.ProtuStrankaListFormated>
  <DomainObject.Predmet.ProtuStrankaListFormatedOIB>
    <izvorni_sadrzaj>
      <item>FILAKOV d.o.o. za proizvodnju, trgovinu i usluge, OIB 32867090710</item>
    </izvorni_sadrzaj>
    <derivirana_varijabla naziv="DomainObject.Predmet.ProtuStrankaListFormatedOIB_1">
      <item>FILAKOV d.o.o. za proizvodnju, trgovinu i usluge, OIB 32867090710</item>
    </derivirana_varijabla>
  </DomainObject.Predmet.ProtuStrankaListFormatedOIB>
  <DomainObject.Predmet.ProtuStrankaListFormatedWithAdress>
    <izvorni_sadrzaj>
      <item>FILAKOV d.o.o. za proizvodnju, trgovinu i usluge, Vladimira Nazora 3E , 31305 Gajić</item>
    </izvorni_sadrzaj>
    <derivirana_varijabla naziv="DomainObject.Predmet.ProtuStrankaListFormatedWithAdress_1">
      <item>FILAKOV d.o.o. za proizvodnju, trgovinu i usluge, Vladimira Nazora 3E , 31305 Gajić</item>
    </derivirana_varijabla>
  </DomainObject.Predmet.ProtuStrankaListFormatedWithAdress>
  <DomainObject.Predmet.ProtuStrankaListFormatedWithAdressOIB>
    <izvorni_sadrzaj>
      <item>FILAKOV d.o.o. za proizvodnju, trgovinu i usluge, OIB 32867090710, Vladimira Nazora 3E , 31305 Gajić</item>
    </izvorni_sadrzaj>
    <derivirana_varijabla naziv="DomainObject.Predmet.ProtuStrankaListFormatedWithAdressOIB_1">
      <item>FILAKOV d.o.o. za proizvodnju, trgovinu i usluge, OIB 32867090710, Vladimira Nazora 3E , 31305 Gajić</item>
    </derivirana_varijabla>
  </DomainObject.Predmet.ProtuStrankaListFormatedWithAdressOIB>
  <DomainObject.Predmet.ProtuStrankaListNazivFormated>
    <izvorni_sadrzaj>
      <item>FILAKOV d.o.o. za proizvodnju, trgovinu i usluge</item>
    </izvorni_sadrzaj>
    <derivirana_varijabla naziv="DomainObject.Predmet.ProtuStrankaListNazivFormated_1">
      <item>FILAKOV d.o.o. za proizvodnju, trgovinu i usluge</item>
    </derivirana_varijabla>
  </DomainObject.Predmet.ProtuStrankaListNazivFormated>
  <DomainObject.Predmet.ProtuStrankaListNazivFormatedOIB>
    <izvorni_sadrzaj>
      <item>FILAKOV d.o.o. za proizvodnju, trgovinu i usluge, OIB 32867090710</item>
    </izvorni_sadrzaj>
    <derivirana_varijabla naziv="DomainObject.Predmet.ProtuStrankaListNazivFormatedOIB_1">
      <item>FILAKOV d.o.o. za proizvodnju, trgovinu i usluge, OIB 32867090710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St-2076/2016-20</izvorni_sadrzaj>
    <derivirana_varijabla naziv="DomainObject.PoslovniBrojDokumenta_1">St-2076/2016-20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FILAKOV d.o.o. za proizvodnju, trgovinu i usluge</izvorni_sadrzaj>
    <derivirana_varijabla naziv="DomainObject.Predmet.ProtustrankaIDrugi_1">FILAKOV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FILAKOV d.o.o. za proizvodnju, trgovinu i usluge, OIB 32867090710, Vladimira Nazora 3E , 31305 Gajić</izvorni_sadrzaj>
    <derivirana_varijabla naziv="DomainObject.Predmet.ProtustrankaIDrugiAdressOIB_1">FILAKOV d.o.o. za proizvodnju, trgovinu i usluge, OIB 32867090710, Vladimira Nazora 3E 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FILAKOV d.o.o. za proizvodnju, trgovinu i usluge</item>
    </izvorni_sadrzaj>
    <derivirana_varijabla naziv="DomainObject.Predmet.SudioniciListNaziv_1">
      <item>FINA RC OSIJEK</item>
      <item>FILAKOV d.o.o. za proizvodnju, trgovinu i usluge</item>
    </derivirana_varijabla>
  </DomainObject.Predmet.SudioniciListNaziv>
  <DomainObject.Predmet.SudioniciListAdressOIB>
    <izvorni_sadrzaj>
      <item>FINA RC OSIJEK, OIB 85821130368</item>
      <item>FILAKOV d.o.o. za proizvodnju, trgovinu i usluge, OIB 32867090710, Vladimira Nazora 3E ,31305 Gajić</item>
    </izvorni_sadrzaj>
    <derivirana_varijabla naziv="DomainObject.Predmet.SudioniciListAdressOIB_1">
      <item>FINA RC OSIJEK, OIB 85821130368</item>
      <item>FILAKOV d.o.o. za proizvodnju, trgovinu i usluge, OIB 32867090710, Vladimira Nazora 3E 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32867090710</item>
    </izvorni_sadrzaj>
    <derivirana_varijabla naziv="DomainObject.Predmet.SudioniciListNazivOIB_1">
      <item>, OIB 85821130368</item>
      <item>, OIB 32867090710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5DEB0-4CD3-4398-833C-9A339BBC2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3296</properties:Characters>
  <properties:Lines>100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2018-02-19T12:37:00Z</dcterms:created>
  <dc:creator>hermanj</dc:creator>
  <cp:lastModifiedBy>Maja Kocijan</cp:lastModifiedBy>
  <cp:lastPrinted>2018-02-19T12:46:00Z</cp:lastPrinted>
  <dcterms:modified xmlns:xsi="http://www.w3.org/2001/XMLSchema-instance" xsi:type="dcterms:W3CDTF">2018-02-19T13:27:00Z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nagrada st. upr.docx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