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f532" w14:paraId="fd6f532" w:rsidRDefault="00E20E47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St-879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E20E47">
        <w:rPr>
          <w:rFonts w:cs="Times New Roman" w:hAnsi="Times New Roman" w:ascii="Times New Roman"/>
          <w:sz w:val="24"/>
          <w:szCs w:val="24"/>
        </w:rPr>
        <w:t>FORTUNA MARIS d.o.o., Murter, Barenova 6, MBS: 110026420, OIB: 32503996036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E20E4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E20E47">
        <w:rPr>
          <w:rFonts w:cs="Times New Roman" w:hAnsi="Times New Roman" w:ascii="Times New Roman"/>
          <w:sz w:val="24"/>
          <w:szCs w:val="24"/>
        </w:rPr>
        <w:t>FORTUNA MARIS d.o.o., Murter, Barenova 6, MBS: 110026420, OIB: 32503996036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437039">
        <w:rPr>
          <w:rFonts w:cs="Times New Roman" w:hAnsi="Times New Roman" w:ascii="Times New Roman"/>
          <w:sz w:val="24"/>
          <w:szCs w:val="24"/>
        </w:rPr>
        <w:t>k, Građansko-upravni odjel j</w:t>
      </w:r>
      <w:r w:rsidR="00430421">
        <w:rPr>
          <w:rFonts w:cs="Times New Roman" w:hAnsi="Times New Roman" w:ascii="Times New Roman"/>
          <w:sz w:val="24"/>
          <w:szCs w:val="24"/>
        </w:rPr>
        <w:t xml:space="preserve">e </w:t>
      </w:r>
      <w:r w:rsidR="00E20E47">
        <w:rPr>
          <w:rFonts w:cs="Times New Roman" w:hAnsi="Times New Roman" w:ascii="Times New Roman"/>
          <w:sz w:val="24"/>
          <w:szCs w:val="24"/>
        </w:rPr>
        <w:t>07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E20E47">
        <w:rPr>
          <w:rFonts w:cs="Times New Roman" w:hAnsi="Times New Roman" w:ascii="Times New Roman"/>
          <w:sz w:val="24"/>
          <w:szCs w:val="24"/>
        </w:rPr>
        <w:t>FORTUNA MARIS d.o.o., Murter, Barenova 6, MBS: 110026420, OIB: 32503996036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predlagateljici nepodmirene obveze u iznosu od </w:t>
      </w:r>
      <w:r w:rsidR="00E20E47">
        <w:rPr>
          <w:rFonts w:cs="Times New Roman" w:hAnsi="Times New Roman" w:ascii="Times New Roman"/>
          <w:sz w:val="24"/>
          <w:szCs w:val="24"/>
        </w:rPr>
        <w:t>309.121,43</w:t>
      </w:r>
      <w:r>
        <w:rPr>
          <w:rFonts w:cs="Times New Roman" w:hAnsi="Times New Roman" w:ascii="Times New Roman"/>
          <w:sz w:val="24"/>
          <w:szCs w:val="24"/>
        </w:rPr>
        <w:t xml:space="preserve"> kuna te da je u blokadi </w:t>
      </w:r>
      <w:r w:rsidR="00E20E47">
        <w:rPr>
          <w:rFonts w:cs="Times New Roman" w:hAnsi="Times New Roman" w:ascii="Times New Roman"/>
          <w:sz w:val="24"/>
          <w:szCs w:val="24"/>
        </w:rPr>
        <w:t>1135</w:t>
      </w:r>
      <w:r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</w:t>
      </w:r>
      <w:r>
        <w:rPr>
          <w:rFonts w:cs="Times New Roman" w:hAnsi="Times New Roman" w:ascii="Times New Roman"/>
          <w:sz w:val="24"/>
          <w:szCs w:val="24"/>
        </w:rPr>
        <w:lastRenderedPageBreak/>
        <w:t>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E20E47">
        <w:rPr>
          <w:rFonts w:cs="Times New Roman" w:hAnsi="Times New Roman" w:ascii="Times New Roman"/>
          <w:sz w:val="24"/>
          <w:szCs w:val="24"/>
        </w:rPr>
        <w:t>da pod poslovnim brojem 9 St-407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E20E47">
        <w:rPr>
          <w:rFonts w:cs="Times New Roman" w:hAnsi="Times New Roman" w:ascii="Times New Roman"/>
          <w:sz w:val="24"/>
          <w:szCs w:val="24"/>
        </w:rPr>
        <w:t>FORTUNA MARIS d.o.o., Murter, Barenova 6, MBS: 110026420, OIB: 32503996036</w:t>
      </w:r>
      <w:r>
        <w:rPr>
          <w:rFonts w:cs="Times New Roman" w:hAnsi="Times New Roman" w:ascii="Times New Roman"/>
          <w:sz w:val="24"/>
          <w:szCs w:val="24"/>
        </w:rPr>
        <w:t xml:space="preserve"> 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>te u kojem predmetu je dana 0</w:t>
      </w:r>
      <w:r w:rsidR="006D450D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33B" w:rsidP="00DD21BE" w:rsidR="00BE133B">
      <w:pPr>
        <w:spacing w:lineRule="auto" w:line="240" w:after="0"/>
      </w:pPr>
      <w:r>
        <w:separator/>
      </w:r>
    </w:p>
  </w:endnote>
  <w:endnote w:id="0" w:type="continuationSeparator">
    <w:p w:rsidRDefault="00BE133B" w:rsidP="00DD21BE" w:rsidR="00BE13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33B" w:rsidP="00DD21BE" w:rsidR="00BE133B">
      <w:pPr>
        <w:spacing w:lineRule="auto" w:line="240" w:after="0"/>
      </w:pPr>
      <w:r>
        <w:separator/>
      </w:r>
    </w:p>
  </w:footnote>
  <w:footnote w:id="0" w:type="continuationSeparator">
    <w:p w:rsidRDefault="00BE133B" w:rsidP="00DD21BE" w:rsidR="00BE13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1408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E20E47">
          <w:rPr>
            <w:rFonts w:cs="Times New Roman" w:hAnsi="Times New Roman" w:ascii="Times New Roman"/>
            <w:sz w:val="24"/>
            <w:szCs w:val="24"/>
          </w:rPr>
          <w:t xml:space="preserve"> 9 St-879</w:t>
        </w:r>
        <w:r w:rsidRPr="00DD21BE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121FC0"/>
    <w:rsid w:val="003210F8"/>
    <w:rsid w:val="00430421"/>
    <w:rsid w:val="00437039"/>
    <w:rsid w:val="00484442"/>
    <w:rsid w:val="005D0136"/>
    <w:rsid w:val="006806EC"/>
    <w:rsid w:val="006D450D"/>
    <w:rsid w:val="00714087"/>
    <w:rsid w:val="00763A70"/>
    <w:rsid w:val="00792D4D"/>
    <w:rsid w:val="00922DEC"/>
    <w:rsid w:val="00991068"/>
    <w:rsid w:val="009A1E3A"/>
    <w:rsid w:val="00BA3F4F"/>
    <w:rsid w:val="00BB1FB8"/>
    <w:rsid w:val="00BE133B"/>
    <w:rsid w:val="00C728ED"/>
    <w:rsid w:val="00DC3707"/>
    <w:rsid w:val="00DD21BE"/>
    <w:rsid w:val="00DE48BB"/>
    <w:rsid w:val="00E20E47"/>
    <w:rsid w:val="00F77DEB"/>
    <w:rsid w:val="00F94CFE"/>
    <w:rsid w:val="00F96A2F"/>
    <w:rsid w:val="00FD77DC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121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F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FC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F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F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121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F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F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F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F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St-879/2015</izvorni_sadrzaj>
    <derivirana_varijabla naziv="DomainObject.Predmet.OznakaBroj_1">St-879/2015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MARIS društvo s ograničenom odgovornošću za turizam, turistička agencija</izvorni_sadrzaj>
    <derivirana_varijabla naziv="DomainObject.Predmet.ProtustrankaFormated_1">  FORTUNA MARIS društvo s ograničenom odgovornošću za turizam, turistička agencija</derivirana_varijabla>
  </DomainObject.Predmet.ProtustrankaFormated>
  <DomainObject.Predmet.ProtustrankaFormatedOIB>
    <izvorni_sadrzaj>  FORTUNA MARIS društvo s ograničenom odgovornošću za turizam, turistička agencija, OIB 32503996036</izvorni_sadrzaj>
    <derivirana_varijabla naziv="DomainObject.Predmet.ProtustrankaFormatedOIB_1">  FORTUNA MARIS društvo s ograničenom odgovornošću za turizam, turistička agencija, OIB 32503996036</derivirana_varijabla>
  </DomainObject.Predmet.ProtustrankaFormatedOIB>
  <DomainObject.Predmet.ProtustrankaFormatedWithAdress>
    <izvorni_sadrzaj> FORTUNA MARIS društvo s ograničenom odgovornošću za turizam, turistička agencija, Barenova 6 , 22243 Murter</izvorni_sadrzaj>
    <derivirana_varijabla naziv="DomainObject.Predmet.ProtustrankaFormatedWithAdress_1"> FORTUNA MARIS društvo s ograničenom odgovornošću za turizam, turistička agencija, Barenova 6 , 22243 Murter</derivirana_varijabla>
  </DomainObject.Predmet.ProtustrankaFormatedWithAdress>
  <DomainObject.Predmet.ProtustrankaFormatedWithAdressOIB>
    <izvorni_sadrzaj> FORTUNA MARIS društvo s ograničenom odgovornošću za turizam, turistička agencija, OIB 32503996036, Barenova 6 , 22243 Murter</izvorni_sadrzaj>
    <derivirana_varijabla naziv="DomainObject.Predmet.ProtustrankaFormatedWithAdressOIB_1"> FORTUNA MARIS društvo s ograničenom odgovornošću za turizam, turistička agencija, OIB 32503996036, Barenova 6 , 22243 Murter</derivirana_varijabla>
  </DomainObject.Predmet.ProtustrankaFormatedWithAdressOIB>
  <DomainObject.Predmet.ProtustrankaWithAdress>
    <izvorni_sadrzaj>FORTUNA MARIS društvo s ograničenom odgovornošću za turizam, turistička agencija Barenova 6 , 22243 Murter</izvorni_sadrzaj>
    <derivirana_varijabla naziv="DomainObject.Predmet.ProtustrankaWithAdress_1">FORTUNA MARIS društvo s ograničenom odgovornošću za turizam, turistička agencija Barenova 6 , 22243 Murter</derivirana_varijabla>
  </DomainObject.Predmet.ProtustrankaWithAdress>
  <DomainObject.Predmet.ProtustrankaWithAdressOIB>
    <izvorni_sadrzaj>FORTUNA MARIS društvo s ograničenom odgovornošću za turizam, turistička agencija, OIB 32503996036, Barenova 6 , 22243 Murter</izvorni_sadrzaj>
    <derivirana_varijabla naziv="DomainObject.Predmet.ProtustrankaWithAdressOIB_1">FORTUNA MARIS društvo s ograničenom odgovornošću za turizam, turistička agencija, OIB 32503996036, Barenova 6 , 22243 Murter</derivirana_varijabla>
  </DomainObject.Predmet.ProtustrankaWithAdressOIB>
  <DomainObject.Predmet.ProtustrankaNazivFormated>
    <izvorni_sadrzaj>FORTUNA MARIS društvo s ograničenom odgovornošću za turizam, turistička agencija</izvorni_sadrzaj>
    <derivirana_varijabla naziv="DomainObject.Predmet.ProtustrankaNazivFormated_1">FORTUNA MARIS društvo s ograničenom odgovornošću za turizam, turistička agencija</derivirana_varijabla>
  </DomainObject.Predmet.ProtustrankaNazivFormated>
  <DomainObject.Predmet.ProtustrankaNazivFormatedOIB>
    <izvorni_sadrzaj>FORTUNA MARIS društvo s ograničenom odgovornošću za turizam, turistička agencija, OIB 32503996036</izvorni_sadrzaj>
    <derivirana_varijabla naziv="DomainObject.Predmet.ProtustrankaNazivFormatedOIB_1">FORTUNA MARIS društvo s ograničenom odgovornošću za turizam, turistička agencija, OIB 32503996036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 upravni odjel</izvorni_sadrzaj>
    <derivirana_varijabla naziv="DomainObject.Predmet.StrankaFormated_1">  RHMF POREZNA UPRAVA - Područni ured Dalmacija zastupanog po punomoćniku ŽDO U ŠIBENIKU - Građansko upravni odjel</derivirana_varijabla>
  </DomainObject.Predmet.StrankaFormated>
  <DomainObject.Predmet.StrankaFormatedOIB>
    <izvorni_sadrzaj>  RHMF POREZNA UPRAVA - Područni ured Dalmacija, OIB 18683136487 zastupanog po punomoćniku ŽDO U ŠIBENIKU - Građansko upravni odjel</izvorni_sadrzaj>
    <derivirana_varijabla naziv="DomainObject.Predmet.StrankaFormatedOIB_1">  RHMF POREZNA UPRAVA - Područni ured Dalmacija, OIB 18683136487 zastupanog po punomoćniku ŽDO U ŠIBENIKU - Građansko upravni odjel</derivirana_varijabla>
  </DomainObject.Predmet.StrankaFormatedOIB>
  <DomainObject.Predmet.StrankaFormatedWithAdress>
    <izvorni_sadrzaj> RHMF POREZNA UPRAVA - Područni ured Dalmacija, Obala Hrvatske mornarice 3, 22000 Šibenik zastupanog po punomoćniku ŽDO U ŠIBENIKU - Građansko upravni odjel</izvorni_sadrzaj>
    <derivirana_varijabla naziv="DomainObject.Predmet.StrankaFormatedWithAdress_1"> RHMF POREZNA UPRAVA - Područni ured Dalmacija, Obala Hrvatske mornarice 3, 22000 Šibenik zastupanog po punomoćniku ŽDO U ŠIBENIKU - Građansko upravni odjel</derivirana_varijabla>
  </DomainObject.Predmet.StrankaFormatedWithAdress>
  <DomainObject.Predmet.StrankaFormatedWithAdressOIB>
    <izvorni_sadrzaj> RHMF POREZNA UPRAVA - Područni ured Dalmacija, OIB 18683136487, Obala Hrvatske mornarice 3, 22000 Šibenik zastupanog po punomoćniku ŽDO U ŠIBENIKU - Građansko upravni odjel</izvorni_sadrzaj>
    <derivirana_varijabla naziv="DomainObject.Predmet.StrankaFormatedWithAdressOIB_1"> RHMF POREZNA UPRAVA - Područni ured Dalmacija, OIB 18683136487, Obala Hrvatske mornarice 3, 22000 Šibenik zastupanog po punomoćniku ŽDO U ŠIBENIKU - Građansko upravni odjel</derivirana_varijabla>
  </DomainObject.Predmet.StrankaFormatedWithAdressOIB>
  <DomainObject.Predmet.StrankaWithAdress>
    <izvorni_sadrzaj>RHMF POREZNA UPRAVA - Područni ured Dalmacija Obala Hrvatske mornarice 3,22000 Šibenik</izvorni_sadrzaj>
    <derivirana_varijabla naziv="DomainObject.Predmet.StrankaWithAdress_1">RHMF POREZNA UPRAVA - Područni ured Dalmacija Obala Hrvatske mornarice 3,22000 Šibenik</derivirana_varijabla>
  </DomainObject.Predmet.StrankaWithAdress>
  <DomainObject.Predmet.StrankaWithAdressOIB>
    <izvorni_sadrzaj>RHMF POREZNA UPRAVA - Područni ured Dalmacija, OIB 18683136487, Obala Hrvatske mornarice 3,22000 Šibenik</izvorni_sadrzaj>
    <derivirana_varijabla naziv="DomainObject.Predmet.StrankaWithAdressOIB_1">RHMF POREZNA UPRAVA - Područni ured Dalmacija, OIB 18683136487, Obala Hrvatske mornarice 3,22000 Šibenik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 upravni odjel</item>
    </izvorni_sadrzaj>
    <derivirana_varijabla naziv="DomainObject.Predmet.StrankaListFormated_1">
      <item>RHMF POREZNA UPRAVA - Područni ured Dalmacija zastupanog po punomoćniku ŽDO U ŠIBENIKU - Građansko 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 upravni odjel</item>
    </izvorni_sadrzaj>
    <derivirana_varijabla naziv="DomainObject.Predmet.StrankaListFormatedOIB_1">
      <item>RHMF POREZNA UPRAVA - Područni ured Dalmacija, OIB 18683136487 zastupanog po punomoćniku ŽDO U ŠIBENIKU - Građansko upravni odjel</item>
    </derivirana_varijabla>
  </DomainObject.Predmet.StrankaListFormatedOIB>
  <DomainObject.Predmet.StrankaListFormatedWithAdress>
    <izvorni_sadrzaj>
      <item>RHMF POREZNA UPRAVA - Područni ured Dalmacija, Obala Hrvatske mornarice 3, 22000 Šibenik zastupanog po punomoćniku ŽDO U ŠIBENIKU - Građansko upravni odjel</item>
    </izvorni_sadrzaj>
    <derivirana_varijabla naziv="DomainObject.Predmet.StrankaListFormatedWithAdress_1">
      <item>RHMF POREZNA UPRAVA - Područni ured Dalmacija, Obala Hrvatske mornarice 3, 22000 Šibenik zastupanog po punomoćniku ŽDO U ŠIBENIKU - Građansko upravni odjel</item>
    </derivirana_varijabla>
  </DomainObject.Predmet.StrankaListFormatedWithAdress>
  <DomainObject.Predmet.StrankaListFormatedWithAdressOIB>
    <izvorni_sadrzaj>
      <item>RHMF POREZNA UPRAVA - Područni ured Dalmacija, OIB 18683136487, Obala Hrvatske mornarice 3, 22000 Šibenik zastupanog po punomoćniku ŽDO U ŠIBENIKU - Građansko upravni odjel</item>
    </izvorni_sadrzaj>
    <derivirana_varijabla naziv="DomainObject.Predmet.StrankaListFormatedWithAdressOIB_1">
      <item>RHMF POREZNA UPRAVA - Područni ured Dalmacija, OIB 18683136487, Obala Hrvatske mornarice 3, 22000 Šibenik zastupanog po punomoćniku ŽDO U ŠIBENIKU - Građansko 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FORTUNA MARIS društvo s ograničenom odgovornošću za turizam, turistička agencija</item>
    </izvorni_sadrzaj>
    <derivirana_varijabla naziv="DomainObject.Predmet.ProtuStrankaListFormated_1">
      <item>FORTUNA MARIS društvo s ograničenom odgovornošću za turizam, turistička agencija</item>
    </derivirana_varijabla>
  </DomainObject.Predmet.ProtuStrankaListFormated>
  <DomainObject.Predmet.ProtuStrankaListFormatedOIB>
    <izvorni_sadrzaj>
      <item>FORTUNA MARIS društvo s ograničenom odgovornošću za turizam, turistička agencija, OIB 32503996036</item>
    </izvorni_sadrzaj>
    <derivirana_varijabla naziv="DomainObject.Predmet.ProtuStrankaListFormatedOIB_1">
      <item>FORTUNA MARIS društvo s ograničenom odgovornošću za turizam, turistička agencija, OIB 32503996036</item>
    </derivirana_varijabla>
  </DomainObject.Predmet.ProtuStrankaListFormatedOIB>
  <DomainObject.Predmet.ProtuStrankaListFormatedWithAdress>
    <izvorni_sadrzaj>
      <item>FORTUNA MARIS društvo s ograničenom odgovornošću za turizam, turistička agencija, Barenova 6 , 22243 Murter</item>
    </izvorni_sadrzaj>
    <derivirana_varijabla naziv="DomainObject.Predmet.ProtuStrankaListFormatedWithAdress_1">
      <item>FORTUNA MARIS društvo s ograničenom odgovornošću za turizam, turistička agencija, Barenova 6 , 22243 Murter</item>
    </derivirana_varijabla>
  </DomainObject.Predmet.ProtuStrankaListFormatedWithAdress>
  <DomainObject.Predmet.ProtuStrankaListFormatedWithAdressOIB>
    <izvorni_sadrzaj>
      <item>FORTUNA MARIS društvo s ograničenom odgovornošću za turizam, turistička agencija, OIB 32503996036, Barenova 6 , 22243 Murter</item>
    </izvorni_sadrzaj>
    <derivirana_varijabla naziv="DomainObject.Predmet.ProtuStrankaListFormatedWithAdressOIB_1">
      <item>FORTUNA MARIS društvo s ograničenom odgovornošću za turizam, turistička agencija, OIB 32503996036, Barenova 6 , 22243 Murter</item>
    </derivirana_varijabla>
  </DomainObject.Predmet.ProtuStrankaListFormatedWithAdressOIB>
  <DomainObject.Predmet.ProtuStrankaListNazivFormated>
    <izvorni_sadrzaj>
      <item>FORTUNA MARIS društvo s ograničenom odgovornošću za turizam, turistička agencija</item>
    </izvorni_sadrzaj>
    <derivirana_varijabla naziv="DomainObject.Predmet.ProtuStrankaListNazivFormated_1">
      <item>FORTUNA MARIS društvo s ograničenom odgovornošću za turizam, turistička agencija</item>
    </derivirana_varijabla>
  </DomainObject.Predmet.ProtuStrankaListNazivFormated>
  <DomainObject.Predmet.ProtuStrankaListNazivFormatedOIB>
    <izvorni_sadrzaj>
      <item>FORTUNA MARIS društvo s ograničenom odgovornošću za turizam, turistička agencija, OIB 32503996036</item>
    </izvorni_sadrzaj>
    <derivirana_varijabla naziv="DomainObject.Predmet.ProtuStrankaListNazivFormatedOIB_1">
      <item>FORTUNA MARIS društvo s ograničenom odgovornošću za turizam, turistička agencija, OIB 32503996036</item>
    </derivirana_varijabla>
  </DomainObject.Predmet.ProtuStrankaListNazivFormatedOIB>
  <DomainObject.Predmet.OstaliListFormated>
    <izvorni_sadrzaj>
      <item>ŽDO U ŠIBENIKU - Građansko upravni odjel punomoćnik sudionika u postupku RHMF POREZNA UPRAVA - Područni ured Dalmacija</item>
    </izvorni_sadrzaj>
    <derivirana_varijabla naziv="DomainObject.Predmet.OstaliListFormated_1">
      <item>ŽDO U ŠIBENIKU - Građansko upravni odjel punomoćnik sudionika u postupku RHMF POREZNA UPRAVA - Područni ured Dalmacija</item>
    </derivirana_varijabla>
  </DomainObject.Predmet.OstaliListFormated>
  <DomainObject.Predmet.OstaliListFormatedOIB>
    <izvorni_sadrzaj>
      <item>ŽDO U ŠIBENIKU - Građansko upravni odjel punomoćnik sudionika u postupku RHMF POREZNA UPRAVA - Područni ured Dalmacija</item>
    </izvorni_sadrzaj>
    <derivirana_varijabla naziv="DomainObject.Predmet.OstaliListFormatedOIB_1">
      <item>ŽDO U ŠIBENIKU - Građansko upravni odjel punomoćnik sudionika u postupku RHMF POREZNA UPRAVA - Područni ured Dalmacija</item>
    </derivirana_varijabla>
  </DomainObject.Predmet.OstaliListFormatedOIB>
  <DomainObject.Predmet.OstaliListFormatedWithAdress>
    <izvorni_sadrzaj>
      <item>ŽDO U ŠIBENIKU - Građansko upravni odjel, P. Grubišića 3, 22000 Šibenik punomoćnik sudionika u postupku RHMF POREZNA UPRAVA - Područni ured Dalmacija</item>
    </izvorni_sadrzaj>
    <derivirana_varijabla naziv="DomainObject.Predmet.OstaliListFormatedWithAdress_1">
      <item>ŽDO U ŠIBENIKU - Građansko upravni odjel, P. Grubišića 3, 22000 Šibenik punomoćnik sudionika u postupku RHMF POREZNA UPRAVA - Područni ured Dalmacija</item>
    </derivirana_varijabla>
  </DomainObject.Predmet.OstaliListFormatedWithAdress>
  <DomainObject.Predmet.OstaliListFormatedWithAdressOIB>
    <izvorni_sadrzaj>
      <item>ŽDO U ŠIBENIKU - Građansko upravni odjel, P. Grubišića 3, 22000 Šibenik punomoćnik sudionika u postupku RHMF POREZNA UPRAVA - Područni ured Dalmacija</item>
    </izvorni_sadrzaj>
    <derivirana_varijabla naziv="DomainObject.Predmet.OstaliListFormatedWithAdressOIB_1">
      <item>ŽDO U ŠIBENIKU - Građansko upravni odjel, P. Grubišića 3, 22000 Šibenik punomoćnik sudionika u postupku RHMF POREZNA UPRAVA - Područni ured Dalmacija</item>
    </derivirana_varijabla>
  </DomainObject.Predmet.OstaliListFormatedWithAdressOIB>
  <DomainObject.Predmet.OstaliListNazivFormated>
    <izvorni_sadrzaj>
      <item>ŽDO U ŠIBENIKU - Građansko upravni odjel</item>
    </izvorni_sadrzaj>
    <derivirana_varijabla naziv="DomainObject.Predmet.OstaliListNazivFormated_1">
      <item>ŽDO U ŠIBENIKU - Građansko upravni odjel</item>
    </derivirana_varijabla>
  </DomainObject.Predmet.OstaliListNazivFormated>
  <DomainObject.Predmet.OstaliListNazivFormatedOIB>
    <izvorni_sadrzaj>
      <item>ŽDO U ŠIBENIKU - Građansko upravni odjel</item>
    </izvorni_sadrzaj>
    <derivirana_varijabla naziv="DomainObject.Predmet.OstaliListNazivFormatedOIB_1">
      <item>ŽDO U ŠIBENIKU -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FORTUNA MARIS društvo s ograničenom odgovornošću za turizam, turistička agencija</izvorni_sadrzaj>
    <derivirana_varijabla naziv="DomainObject.Predmet.ProtustrankaIDrugi_1">FORTUNA MARIS društvo s ograničenom odgovornošću za turizam, turistička agencija</derivirana_varijabla>
  </DomainObject.Predmet.ProtustrankaIDrugi>
  <DomainObject.Predmet.StrankaIDrugiAdressOIB>
    <izvorni_sadrzaj>RHMF POREZNA UPRAVA - Područni ured Dalmacija, OIB 18683136487, Obala Hrvatske mornarice 3, 22000 Šibenik</izvorni_sadrzaj>
    <derivirana_varijabla naziv="DomainObject.Predmet.StrankaIDrugiAdressOIB_1">RHMF POREZNA UPRAVA - Područni ured Dalmacija, OIB 18683136487, Obala Hrvatske mornarice 3, 22000 Šibenik</derivirana_varijabla>
  </DomainObject.Predmet.StrankaIDrugiAdressOIB>
  <DomainObject.Predmet.ProtustrankaIDrugiAdressOIB>
    <izvorni_sadrzaj>FORTUNA MARIS društvo s ograničenom odgovornošću za turizam, turistička agencija, OIB 32503996036, Barenova 6 , 22243 Murter</izvorni_sadrzaj>
    <derivirana_varijabla naziv="DomainObject.Predmet.ProtustrankaIDrugiAdressOIB_1">FORTUNA MARIS društvo s ograničenom odgovornošću za turizam, turistička agencija, OIB 32503996036, Barenova 6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FORTUNA MARIS društvo s ograničenom odgovornošću za turizam, turistička agencija</item>
      <item>ŽDO U ŠIBENIKU - Građansko upravni odjel</item>
    </izvorni_sadrzaj>
    <derivirana_varijabla naziv="DomainObject.Predmet.SudioniciListNaziv_1">
      <item>RHMF POREZNA UPRAVA - Područni ured Dalmacija</item>
      <item>FORTUNA MARIS društvo s ograničenom odgovornošću za turizam, turistička agencija</item>
      <item>ŽDO U ŠIBENIKU - Građansko upravni odjel</item>
    </derivirana_varijabla>
  </DomainObject.Predmet.SudioniciListNaziv>
  <DomainObject.Predmet.SudioniciListAdressOIB>
    <izvorni_sadrzaj>
      <item>RHMF POREZNA UPRAVA - Područni ured Dalmacija, OIB 18683136487, Obala Hrvatske mornarice 3,22000 Šibenik</item>
      <item>FORTUNA MARIS društvo s ograničenom odgovornošću za turizam, turistička agencija, OIB 32503996036, Barenova 6 ,22243 Murter</item>
      <item>ŽDO U ŠIBENIKU - Građansko upravni odjel, P. Grubišića 3,22000 Šibenik</item>
    </izvorni_sadrzaj>
    <derivirana_varijabla naziv="DomainObject.Predmet.SudioniciListAdressOIB_1">
      <item>RHMF POREZNA UPRAVA - Područni ured Dalmacija, OIB 18683136487, Obala Hrvatske mornarice 3,22000 Šibenik</item>
      <item>FORTUNA MARIS društvo s ograničenom odgovornošću za turizam, turistička agencija, OIB 32503996036, Barenova 6 ,22243 Murter</item>
      <item>ŽDO U ŠIBENIKU - Građansko 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32503996036</item>
      <item>, OIB null</item>
    </izvorni_sadrzaj>
    <derivirana_varijabla naziv="DomainObject.Predmet.SudioniciListNazivOIB_1">
      <item>, OIB 18683136487</item>
      <item>, OIB 32503996036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3169</properties:Characters>
  <properties:Lines>93</properties:Lines>
  <properties:Paragraphs>24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2015-12-15T10:36:00Z</cp:lastPrinted>
  <dcterms:modified xmlns:xsi="http://www.w3.org/2001/XMLSchema-instance" xsi:type="dcterms:W3CDTF">2015-12-15T10:36:00Z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