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4645" w14:paraId="64e4645" w:rsidRDefault="00FA04DB" w:rsidP="00FA04DB" w:rsidR="00C64EB0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C64EB0" w:rsidRPr="007B1E6A">
        <w:t xml:space="preserve">1 St </w:t>
      </w:r>
      <w:r w:rsidR="00F434E0" w:rsidRPr="007B1E6A">
        <w:t>–</w:t>
      </w:r>
      <w:r w:rsidR="00C64EB0" w:rsidRPr="007B1E6A">
        <w:t xml:space="preserve"> </w:t>
      </w:r>
      <w:r w:rsidR="00970289">
        <w:t>449</w:t>
      </w:r>
      <w:r>
        <w:t>/17</w:t>
      </w:r>
      <w:r w:rsidR="000465FC">
        <w:t>-</w:t>
      </w:r>
      <w:r w:rsidR="00970289">
        <w:t>20</w:t>
      </w:r>
    </w:p>
    <w:p w:rsidRDefault="00FA04DB" w:rsidP="00FA04DB" w:rsidR="00FA04DB">
      <w:pPr>
        <w:jc w:val="right"/>
      </w:pPr>
    </w:p>
    <w:p w:rsidRDefault="00FA04DB" w:rsidP="00FA04DB" w:rsidR="00FA04DB">
      <w:pPr>
        <w:jc w:val="right"/>
      </w:pPr>
    </w:p>
    <w:p w:rsidRDefault="00FA04DB" w:rsidP="00FA04DB" w:rsidR="00FA04DB">
      <w:pPr>
        <w:jc w:val="right"/>
      </w:pPr>
    </w:p>
    <w:p w:rsidRDefault="00FA04DB" w:rsidP="00FA04DB" w:rsidR="00FA04DB">
      <w:pPr>
        <w:jc w:val="right"/>
      </w:pPr>
    </w:p>
    <w:p w:rsidRDefault="00FA04DB" w:rsidP="00FA04DB" w:rsidR="00FA04DB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A04DB" w:rsidP="00FA04DB" w:rsidR="00FA04DB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FA04DB" w:rsidP="00FA04DB" w:rsidR="00FA04D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FA04DB" w:rsidP="00FA04DB" w:rsidR="00FA04D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15A8F">
        <w:t xml:space="preserve"> </w:t>
      </w:r>
      <w:r w:rsidR="00970289">
        <w:t>DOBRO PROPERTY d.o.o., Zadar, Slave Raškaj 14A, OIB: 67205535103</w:t>
      </w:r>
      <w:r w:rsidR="001034FE">
        <w:t xml:space="preserve"> </w:t>
      </w:r>
      <w:r w:rsidR="00615D63">
        <w:t xml:space="preserve">koga zastupa </w:t>
      </w:r>
      <w:r w:rsidR="00970289">
        <w:t>privremeni</w:t>
      </w:r>
      <w:r w:rsidR="00BA3FF2">
        <w:t xml:space="preserve"> </w:t>
      </w:r>
      <w:r w:rsidR="00FA04DB">
        <w:t>stečajn</w:t>
      </w:r>
      <w:r w:rsidR="00970289">
        <w:t>i</w:t>
      </w:r>
      <w:r w:rsidR="00615D63">
        <w:t xml:space="preserve"> upravitelj </w:t>
      </w:r>
      <w:r w:rsidR="00970289">
        <w:t>Ante Vukašina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7A31BD">
        <w:t>11</w:t>
      </w:r>
      <w:r w:rsidR="009E3292">
        <w:t xml:space="preserve">. </w:t>
      </w:r>
      <w:r w:rsidR="00970289">
        <w:t>srpnja</w:t>
      </w:r>
      <w:r w:rsidR="00BA3FF2">
        <w:t xml:space="preserve"> </w:t>
      </w:r>
      <w:r w:rsidR="009E3292">
        <w:t>2018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64C65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970289">
        <w:t>og</w:t>
      </w:r>
      <w:r w:rsidR="00B3003A">
        <w:t xml:space="preserve"> </w:t>
      </w:r>
      <w:r w:rsidRPr="003573CC">
        <w:t>stečajn</w:t>
      </w:r>
      <w:r w:rsidR="00970289">
        <w:t>og</w:t>
      </w:r>
      <w:r w:rsidRPr="003573CC">
        <w:t xml:space="preserve"> upravitelj</w:t>
      </w:r>
      <w:r w:rsidR="00970289">
        <w:t>a</w:t>
      </w:r>
      <w:r w:rsidR="00486D35">
        <w:t xml:space="preserve"> </w:t>
      </w:r>
      <w:r w:rsidR="00970289">
        <w:t>Ante Vukašine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FA43F2">
        <w:t>3</w:t>
      </w:r>
      <w:r w:rsidR="00BA3FF2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864C65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970289">
        <w:t>18</w:t>
      </w:r>
      <w:r w:rsidR="00C041C5">
        <w:t xml:space="preserve">. </w:t>
      </w:r>
      <w:r w:rsidR="00970289">
        <w:t>siječnja</w:t>
      </w:r>
      <w:r w:rsidR="009433E3">
        <w:t xml:space="preserve"> 201</w:t>
      </w:r>
      <w:r w:rsidR="00970289">
        <w:t>8</w:t>
      </w:r>
      <w:r w:rsidR="00B4287C">
        <w:t>.</w:t>
      </w:r>
      <w:r w:rsidR="009433E3">
        <w:t xml:space="preserve"> godine</w:t>
      </w:r>
      <w:r w:rsidRPr="0064286F">
        <w:t xml:space="preserve"> imenovan</w:t>
      </w:r>
      <w:r w:rsidR="00970289">
        <w:t xml:space="preserve"> je privremeni</w:t>
      </w:r>
      <w:r w:rsidRPr="0064286F">
        <w:t xml:space="preserve"> stečajn</w:t>
      </w:r>
      <w:r w:rsidR="00970289">
        <w:t xml:space="preserve">i </w:t>
      </w:r>
      <w:r>
        <w:t xml:space="preserve">upravitelj </w:t>
      </w:r>
      <w:r w:rsidRPr="0064286F">
        <w:t>koj</w:t>
      </w:r>
      <w:r w:rsidR="00970289">
        <w:t>i</w:t>
      </w:r>
      <w:r w:rsidRPr="0064286F">
        <w:t xml:space="preserve"> je </w:t>
      </w:r>
      <w:r w:rsidR="00970289">
        <w:t>27</w:t>
      </w:r>
      <w:r w:rsidR="00C041C5">
        <w:t xml:space="preserve">. </w:t>
      </w:r>
      <w:r w:rsidR="00970289">
        <w:t>veljače</w:t>
      </w:r>
      <w:r w:rsidR="00BA3FF2">
        <w:t xml:space="preserve"> </w:t>
      </w:r>
      <w:r w:rsidR="009433E3">
        <w:t xml:space="preserve"> 201</w:t>
      </w:r>
      <w:r w:rsidR="00FA04DB">
        <w:t>8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</w:t>
      </w:r>
      <w:r w:rsidR="00DD79DF">
        <w:t xml:space="preserve"> koju je valjalo popisati </w:t>
      </w:r>
      <w:r>
        <w:t>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A2023F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970289">
        <w:t>11</w:t>
      </w:r>
      <w:r w:rsidR="009E3292">
        <w:t xml:space="preserve">. </w:t>
      </w:r>
      <w:r w:rsidR="00970289">
        <w:t>srpnja</w:t>
      </w:r>
      <w:r w:rsidR="00417312">
        <w:t xml:space="preserve"> </w:t>
      </w:r>
      <w:r w:rsidR="00BA3FF2">
        <w:t>201</w:t>
      </w:r>
      <w:r w:rsidR="009E3292">
        <w:t>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516641" w:rsidP="00B50EFC" w:rsidR="009D4DEA" w:rsidRPr="009D4DEA">
      <w:r>
        <w:t>Za točnost otpravka – ovlašteni službenik</w:t>
      </w:r>
      <w:r w:rsidR="00FA04DB">
        <w:tab/>
      </w:r>
      <w:r w:rsidR="00FA04DB">
        <w:tab/>
      </w:r>
      <w:r w:rsidR="00FA04DB">
        <w:tab/>
      </w:r>
      <w:r w:rsidR="00FA04DB">
        <w:tab/>
      </w:r>
      <w:r w:rsidR="00FA04DB">
        <w:tab/>
      </w:r>
      <w:r w:rsidR="009D4DEA" w:rsidRPr="009D4DEA">
        <w:t>Sutkinja</w:t>
      </w:r>
    </w:p>
    <w:p w:rsidRDefault="00516641" w:rsidP="00B50EFC" w:rsidR="009D4DEA" w:rsidRPr="009D4DEA">
      <w:r>
        <w:t>Ante Rubelj</w:t>
      </w:r>
      <w:r w:rsidR="00B50EFC">
        <w:tab/>
      </w:r>
      <w:r w:rsidR="00B50EFC">
        <w:tab/>
      </w:r>
      <w:r w:rsidR="00B50EFC">
        <w:tab/>
      </w:r>
      <w:r w:rsidR="00B50EFC">
        <w:tab/>
      </w:r>
      <w:r w:rsidR="00B50EFC">
        <w:tab/>
      </w:r>
      <w:r w:rsidR="00B50EFC">
        <w:tab/>
      </w:r>
      <w:r w:rsidR="00B50EFC">
        <w:tab/>
      </w:r>
      <w:r w:rsidR="00B50EFC">
        <w:tab/>
      </w:r>
      <w:r w:rsidR="00FA04DB">
        <w:tab/>
      </w:r>
      <w:r w:rsidR="009D4DEA" w:rsidRPr="009D4DEA">
        <w:t>Ardena Bajlo</w:t>
      </w:r>
      <w:r>
        <w:t>, v.r.</w:t>
      </w:r>
    </w:p>
    <w:p w:rsidRDefault="00B50947" w:rsidP="00C64EB0" w:rsidR="00B50947"/>
    <w:p w:rsidRDefault="00FA04DB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417312" w:rsidP="00B50947" w:rsidR="00B50947">
      <w:r>
        <w:t xml:space="preserve">                </w:t>
      </w:r>
      <w:r w:rsidR="00B74A47">
        <w:t xml:space="preserve"> </w:t>
      </w:r>
    </w:p>
    <w:p w:rsidRDefault="009D4DEA" w:rsidP="009D4DEA" w:rsidR="009D4DEA" w:rsidRPr="003573CC">
      <w:r>
        <w:t xml:space="preserve">   D</w:t>
      </w:r>
      <w:r w:rsidRPr="003573CC">
        <w:t>ostaviti:</w:t>
      </w:r>
    </w:p>
    <w:p w:rsidRDefault="009D4DEA" w:rsidP="009D4DEA" w:rsidR="009D4DEA">
      <w:pPr>
        <w:numPr>
          <w:ilvl w:val="0"/>
          <w:numId w:val="2"/>
        </w:numPr>
      </w:pPr>
      <w:r w:rsidRPr="003573CC">
        <w:t>stečajnom upravitelju</w:t>
      </w:r>
    </w:p>
    <w:p w:rsidRDefault="009D4DEA" w:rsidP="009D4DEA" w:rsidR="009D4DEA" w:rsidRPr="003573CC">
      <w:pPr>
        <w:numPr>
          <w:ilvl w:val="0"/>
          <w:numId w:val="2"/>
        </w:numPr>
      </w:pPr>
      <w:r>
        <w:t>računovodstvo suda</w:t>
      </w:r>
    </w:p>
    <w:p w:rsidRDefault="009D4DEA" w:rsidP="00417312" w:rsidR="00B3003A">
      <w:pPr>
        <w:numPr>
          <w:ilvl w:val="0"/>
          <w:numId w:val="2"/>
        </w:numPr>
      </w:pPr>
      <w:r>
        <w:t>e-oglasna ploča</w:t>
      </w:r>
    </w:p>
    <w:sectPr w:rsidSect="00E25E9B" w:rsidR="00B3003A">
      <w:pgSz w:code="9" w:h="16838" w:w="11906"/>
      <w:pgMar w:gutter="0" w:footer="709" w:header="709" w:left="1418" w:bottom="284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034FE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17312"/>
    <w:rsid w:val="004630AA"/>
    <w:rsid w:val="00486D35"/>
    <w:rsid w:val="00516641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6724A"/>
    <w:rsid w:val="00670CE2"/>
    <w:rsid w:val="006B6E1C"/>
    <w:rsid w:val="006C3CE6"/>
    <w:rsid w:val="006D30A4"/>
    <w:rsid w:val="00710A26"/>
    <w:rsid w:val="00731A40"/>
    <w:rsid w:val="007421EA"/>
    <w:rsid w:val="00794C76"/>
    <w:rsid w:val="007A31BD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B570D"/>
    <w:rsid w:val="008F62EA"/>
    <w:rsid w:val="00907187"/>
    <w:rsid w:val="00911FC8"/>
    <w:rsid w:val="009250E5"/>
    <w:rsid w:val="009433E3"/>
    <w:rsid w:val="00970289"/>
    <w:rsid w:val="00986612"/>
    <w:rsid w:val="009909B0"/>
    <w:rsid w:val="009920C6"/>
    <w:rsid w:val="009A60C6"/>
    <w:rsid w:val="009B4F44"/>
    <w:rsid w:val="009D4DEA"/>
    <w:rsid w:val="009E1B98"/>
    <w:rsid w:val="009E3292"/>
    <w:rsid w:val="00A2023F"/>
    <w:rsid w:val="00A3183B"/>
    <w:rsid w:val="00A5489C"/>
    <w:rsid w:val="00A91588"/>
    <w:rsid w:val="00A95436"/>
    <w:rsid w:val="00AB4E9C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50EFC"/>
    <w:rsid w:val="00B74A47"/>
    <w:rsid w:val="00B86F75"/>
    <w:rsid w:val="00BA3FF2"/>
    <w:rsid w:val="00BB192C"/>
    <w:rsid w:val="00C041C5"/>
    <w:rsid w:val="00C64EB0"/>
    <w:rsid w:val="00CA2AA9"/>
    <w:rsid w:val="00CC5867"/>
    <w:rsid w:val="00CE069C"/>
    <w:rsid w:val="00CF2E75"/>
    <w:rsid w:val="00CF7517"/>
    <w:rsid w:val="00D129EB"/>
    <w:rsid w:val="00D27BB2"/>
    <w:rsid w:val="00D375C3"/>
    <w:rsid w:val="00DB4782"/>
    <w:rsid w:val="00DD4D11"/>
    <w:rsid w:val="00DD79DF"/>
    <w:rsid w:val="00E25E9B"/>
    <w:rsid w:val="00E3275A"/>
    <w:rsid w:val="00E3307B"/>
    <w:rsid w:val="00E44A35"/>
    <w:rsid w:val="00E52205"/>
    <w:rsid w:val="00E62116"/>
    <w:rsid w:val="00E702CF"/>
    <w:rsid w:val="00E826E9"/>
    <w:rsid w:val="00E8470F"/>
    <w:rsid w:val="00EA687B"/>
    <w:rsid w:val="00F124A2"/>
    <w:rsid w:val="00F16AC3"/>
    <w:rsid w:val="00F4089B"/>
    <w:rsid w:val="00F434E0"/>
    <w:rsid w:val="00F8463C"/>
    <w:rsid w:val="00F86DD3"/>
    <w:rsid w:val="00F87909"/>
    <w:rsid w:val="00F91B0E"/>
    <w:rsid w:val="00F91EAA"/>
    <w:rsid w:val="00FA04DB"/>
    <w:rsid w:val="00FA43F2"/>
    <w:rsid w:val="00FA6547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04DB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A04DB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6A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A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A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A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A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04DB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A04DB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6A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A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A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A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A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St-449/2017</izvorni_sadrzaj>
    <derivirana_varijabla naziv="DomainObject.Predmet.OznakaBroj_1">St-449/2017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 PROPERTY d.o.o. za trgovinu i poslovanje nekretninama</izvorni_sadrzaj>
    <derivirana_varijabla naziv="DomainObject.Predmet.ProtustrankaFormated_1">  DOBRO PROPERTY d.o.o. za trgovinu i poslovanje nekretninama</derivirana_varijabla>
  </DomainObject.Predmet.ProtustrankaFormated>
  <DomainObject.Predmet.ProtustrankaFormatedOIB>
    <izvorni_sadrzaj>  DOBRO PROPERTY d.o.o. za trgovinu i poslovanje nekretninama, OIB 67205535103</izvorni_sadrzaj>
    <derivirana_varijabla naziv="DomainObject.Predmet.ProtustrankaFormatedOIB_1">  DOBRO PROPERTY d.o.o. za trgovinu i poslovanje nekretninama, OIB 67205535103</derivirana_varijabla>
  </DomainObject.Predmet.ProtustrankaFormatedOIB>
  <DomainObject.Predmet.ProtustrankaFormatedWithAdress>
    <izvorni_sadrzaj> DOBRO PROPERTY d.o.o. za trgovinu i poslovanje nekretninama, Slave Raškaj 14A, 23000 Zadar</izvorni_sadrzaj>
    <derivirana_varijabla naziv="DomainObject.Predmet.ProtustrankaFormatedWithAdress_1"> DOBRO PROPERTY d.o.o. za trgovinu i poslovanje nekretninama, Slave Raškaj 14A, 23000 Zadar</derivirana_varijabla>
  </DomainObject.Predmet.ProtustrankaFormatedWithAdress>
  <DomainObject.Predmet.ProtustrankaFormatedWithAdressOIB>
    <izvorni_sadrzaj> DOBRO PROPERTY d.o.o. za trgovinu i poslovanje nekretninama, OIB 67205535103, Slave Raškaj 14A, 23000 Zadar</izvorni_sadrzaj>
    <derivirana_varijabla naziv="DomainObject.Predmet.ProtustrankaFormatedWithAdressOIB_1"> DOBRO PROPERTY d.o.o. za trgovinu i poslovanje nekretninama, OIB 67205535103, Slave Raškaj 14A, 23000 Zadar</derivirana_varijabla>
  </DomainObject.Predmet.ProtustrankaFormatedWithAdressOIB>
  <DomainObject.Predmet.ProtustrankaWithAdress>
    <izvorni_sadrzaj>DOBRO PROPERTY d.o.o. za trgovinu i poslovanje nekretninama Slave Raškaj 14A, 23000 Zadar</izvorni_sadrzaj>
    <derivirana_varijabla naziv="DomainObject.Predmet.ProtustrankaWithAdress_1">DOBRO PROPERTY d.o.o. za trgovinu i poslovanje nekretninama Slave Raškaj 14A, 23000 Zadar</derivirana_varijabla>
  </DomainObject.Predmet.ProtustrankaWithAdress>
  <DomainObject.Predmet.ProtustrankaWithAdressOIB>
    <izvorni_sadrzaj>DOBRO PROPERTY d.o.o. za trgovinu i poslovanje nekretninama, OIB 67205535103, Slave Raškaj 14A, 23000 Zadar</izvorni_sadrzaj>
    <derivirana_varijabla naziv="DomainObject.Predmet.ProtustrankaWithAdressOIB_1">DOBRO PROPERTY d.o.o. za trgovinu i poslovanje nekretninama, OIB 67205535103, Slave Raškaj 14A, 23000 Zadar</derivirana_varijabla>
  </DomainObject.Predmet.ProtustrankaWithAdressOIB>
  <DomainObject.Predmet.ProtustrankaNazivFormated>
    <izvorni_sadrzaj>DOBRO PROPERTY d.o.o. za trgovinu i poslovanje nekretninama</izvorni_sadrzaj>
    <derivirana_varijabla naziv="DomainObject.Predmet.ProtustrankaNazivFormated_1">DOBRO PROPERTY d.o.o. za trgovinu i poslovanje nekretninama</derivirana_varijabla>
  </DomainObject.Predmet.ProtustrankaNazivFormated>
  <DomainObject.Predmet.ProtustrankaNazivFormatedOIB>
    <izvorni_sadrzaj>DOBRO PROPERTY d.o.o. za trgovinu i poslovanje nekretninama, OIB 67205535103</izvorni_sadrzaj>
    <derivirana_varijabla naziv="DomainObject.Predmet.ProtustrankaNazivFormatedOIB_1">DOBRO PROPERTY d.o.o. za trgovinu i poslovanje nekretninama, OIB 67205535103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DOBRO PROPERTY d.o.o. za trgovinu i poslovanje nekretninama</item>
    </izvorni_sadrzaj>
    <derivirana_varijabla naziv="DomainObject.Predmet.ProtuStrankaListFormated_1">
      <item>DOBRO PROPERTY d.o.o. za trgovinu i poslovanje nekretninama</item>
    </derivirana_varijabla>
  </DomainObject.Predmet.ProtuStrankaListFormated>
  <DomainObject.Predmet.ProtuStrankaListFormatedOIB>
    <izvorni_sadrzaj>
      <item>DOBRO PROPERTY d.o.o. za trgovinu i poslovanje nekretninama, OIB 67205535103</item>
    </izvorni_sadrzaj>
    <derivirana_varijabla naziv="DomainObject.Predmet.ProtuStrankaListFormatedOIB_1">
      <item>DOBRO PROPERTY d.o.o. za trgovinu i poslovanje nekretninama, OIB 67205535103</item>
    </derivirana_varijabla>
  </DomainObject.Predmet.ProtuStrankaListFormatedOIB>
  <DomainObject.Predmet.ProtuStrankaListFormatedWithAdress>
    <izvorni_sadrzaj>
      <item>DOBRO PROPERTY d.o.o. za trgovinu i poslovanje nekretninama, Slave Raškaj 14A, 23000 Zadar</item>
    </izvorni_sadrzaj>
    <derivirana_varijabla naziv="DomainObject.Predmet.ProtuStrankaListFormatedWithAdress_1">
      <item>DOBRO PROPERTY d.o.o. za trgovinu i poslovanje nekretninama, Slave Raškaj 14A, 23000 Zadar</item>
    </derivirana_varijabla>
  </DomainObject.Predmet.ProtuStrankaListFormatedWithAdress>
  <DomainObject.Predmet.ProtuStrankaListFormatedWithAdressOIB>
    <izvorni_sadrzaj>
      <item>DOBRO PROPERTY d.o.o. za trgovinu i poslovanje nekretninama, OIB 67205535103, Slave Raškaj 14A, 23000 Zadar</item>
    </izvorni_sadrzaj>
    <derivirana_varijabla naziv="DomainObject.Predmet.ProtuStrankaListFormatedWithAdressOIB_1">
      <item>DOBRO PROPERTY d.o.o. za trgovinu i poslovanje nekretninama, OIB 67205535103, Slave Raškaj 14A, 23000 Zadar</item>
    </derivirana_varijabla>
  </DomainObject.Predmet.ProtuStrankaListFormatedWithAdressOIB>
  <DomainObject.Predmet.ProtuStrankaListNazivFormated>
    <izvorni_sadrzaj>
      <item>DOBRO PROPERTY d.o.o. za trgovinu i poslovanje nekretninama</item>
    </izvorni_sadrzaj>
    <derivirana_varijabla naziv="DomainObject.Predmet.ProtuStrankaListNazivFormated_1">
      <item>DOBRO PROPERTY d.o.o. za trgovinu i poslovanje nekretninama</item>
    </derivirana_varijabla>
  </DomainObject.Predmet.ProtuStrankaListNazivFormated>
  <DomainObject.Predmet.ProtuStrankaListNazivFormatedOIB>
    <izvorni_sadrzaj>
      <item>DOBRO PROPERTY d.o.o. za trgovinu i poslovanje nekretninama, OIB 67205535103</item>
    </izvorni_sadrzaj>
    <derivirana_varijabla naziv="DomainObject.Predmet.ProtuStrankaListNazivFormatedOIB_1">
      <item>DOBRO PROPERTY d.o.o. za trgovinu i poslovanje nekretninama, OIB 67205535103</item>
    </derivirana_varijabla>
  </DomainObject.Predmet.ProtuStrankaListNazivFormatedOIB>
  <DomainObject.Predmet.OstaliListFormated>
    <izvorni_sadrzaj>
      <item>Andrej Kylian</item>
    </izvorni_sadrzaj>
    <derivirana_varijabla naziv="DomainObject.Predmet.OstaliListFormated_1">
      <item>Andrej Kylian</item>
    </derivirana_varijabla>
  </DomainObject.Predmet.OstaliListFormated>
  <DomainObject.Predmet.OstaliListFormatedOIB>
    <izvorni_sadrzaj>
      <item>Andrej Kylian, OIB 07152123785</item>
    </izvorni_sadrzaj>
    <derivirana_varijabla naziv="DomainObject.Predmet.OstaliListFormatedOIB_1">
      <item>Andrej Kylian, OIB 07152123785</item>
    </derivirana_varijabla>
  </DomainObject.Predmet.OstaliListFormatedOIB>
  <DomainObject.Predmet.OstaliListFormatedWithAdress>
    <izvorni_sadrzaj>
      <item>Andrej Kylian</item>
    </izvorni_sadrzaj>
    <derivirana_varijabla naziv="DomainObject.Predmet.OstaliListFormatedWithAdress_1">
      <item>Andrej Kylian</item>
    </derivirana_varijabla>
  </DomainObject.Predmet.OstaliListFormatedWithAdress>
  <DomainObject.Predmet.OstaliListFormatedWithAdressOIB>
    <izvorni_sadrzaj>
      <item>Andrej Kylian, OIB 07152123785</item>
    </izvorni_sadrzaj>
    <derivirana_varijabla naziv="DomainObject.Predmet.OstaliListFormatedWithAdressOIB_1">
      <item>Andrej Kylian, OIB 07152123785</item>
    </derivirana_varijabla>
  </DomainObject.Predmet.OstaliListFormatedWithAdressOIB>
  <DomainObject.Predmet.OstaliListNazivFormated>
    <izvorni_sadrzaj>
      <item>Andrej Kylian</item>
    </izvorni_sadrzaj>
    <derivirana_varijabla naziv="DomainObject.Predmet.OstaliListNazivFormated_1">
      <item>Andrej Kylian</item>
    </derivirana_varijabla>
  </DomainObject.Predmet.OstaliListNazivFormated>
  <DomainObject.Predmet.OstaliListNazivFormatedOIB>
    <izvorni_sadrzaj>
      <item>Andrej Kylian, OIB 07152123785</item>
    </izvorni_sadrzaj>
    <derivirana_varijabla naziv="DomainObject.Predmet.OstaliListNazivFormatedOIB_1">
      <item>Andrej Kylian, OIB 07152123785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DOBRO PROPERTY d.o.o. za trgovinu i poslovanje nekretninama</izvorni_sadrzaj>
    <derivirana_varijabla naziv="DomainObject.Predmet.ProtustrankaIDrugi_1">DOBRO PROPERTY d.o.o. za trgovinu i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DOBRO PROPERTY d.o.o. za trgovinu i poslovanje nekretninama, OIB 67205535103, Slave Raškaj 14A, 23000 Zadar</izvorni_sadrzaj>
    <derivirana_varijabla naziv="DomainObject.Predmet.ProtustrankaIDrugiAdressOIB_1">DOBRO PROPERTY d.o.o. za trgovinu i poslovanje nekretninama, OIB 67205535103, Slave Raškaj 14A,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 PROPERTY d.o.o. za trgovinu i poslovanje nekretninama</item>
      <item>fina</item>
      <item>Andrej Kylian</item>
    </izvorni_sadrzaj>
    <derivirana_varijabla naziv="DomainObject.Predmet.SudioniciListNaziv_1">
      <item>DOBRO PROPERTY d.o.o. za trgovinu i poslovanje nekretninama</item>
      <item>fina</item>
      <item>Andrej Kylian</item>
    </derivirana_varijabla>
  </DomainObject.Predmet.SudioniciListNaziv>
  <DomainObject.Predmet.SudioniciListAdressOIB>
    <izvorni_sadrzaj>
      <item>DOBRO PROPERTY d.o.o. za trgovinu i poslovanje nekretninama, OIB 67205535103, Slave Raškaj 14A,23000 Zadar</item>
      <item>fina, OIB 85821130368</item>
      <item>Andrej Kylian, OIB 07152123785</item>
    </izvorni_sadrzaj>
    <derivirana_varijabla naziv="DomainObject.Predmet.SudioniciListAdressOIB_1">
      <item>DOBRO PROPERTY d.o.o. za trgovinu i poslovanje nekretninama, OIB 67205535103, Slave Raškaj 14A,23000 Zadar</item>
      <item>fina, OIB 85821130368</item>
      <item>Andrej Kylian, OIB 07152123785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67205535103</item>
      <item>, OIB 85821130368</item>
      <item>, OIB 07152123785</item>
    </izvorni_sadrzaj>
    <derivirana_varijabla naziv="DomainObject.Predmet.SudioniciListNazivOIB_1">
      <item>, OIB 67205535103</item>
      <item>, OIB 85821130368</item>
      <item>, OIB 07152123785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247</properties:Words>
  <properties:Characters>1203</properties:Characters>
  <properties:Lines>53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2018-07-11T08:23:00Z</dcterms:created>
  <dc:creator>abajlo</dc:creator>
  <cp:lastModifiedBy>Ante Rubelj</cp:lastModifiedBy>
  <cp:lastPrinted>2018-07-11T09:38:00Z</cp:lastPrinted>
  <dcterms:modified xmlns:xsi="http://www.w3.org/2001/XMLSchema-instance" xsi:type="dcterms:W3CDTF">2018-07-11T09:39:00Z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(1ST-449-17- Ante Vukašina - privremeni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