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c156" w14:paraId="191c156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</w:t>
      </w:r>
      <w:r w:rsidR="00C93A2B"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P="00C93A2B" w:rsidR="00B22A1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B22A1D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B22A1D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241F1E" w:rsidP="00B22A1D" w:rsidR="00241F1E">
      <w:pPr>
        <w:rPr>
          <w:b/>
          <w:sz w:val="24"/>
          <w:szCs w:val="24"/>
        </w:rPr>
      </w:pPr>
    </w:p>
    <w:p w:rsidRDefault="00241F1E" w:rsidP="00241F1E" w:rsidR="00241F1E" w:rsidRPr="00241F1E">
      <w:pPr>
        <w:rPr>
          <w:sz w:val="24"/>
          <w:szCs w:val="24"/>
        </w:rPr>
      </w:pPr>
    </w:p>
    <w:p w:rsidRDefault="00241F1E" w:rsidP="00B22A1D" w:rsidR="00241F1E">
      <w:pPr>
        <w:rPr>
          <w:b/>
          <w:sz w:val="24"/>
          <w:szCs w:val="24"/>
        </w:rPr>
      </w:pPr>
    </w:p>
    <w:p w:rsidRDefault="00241F1E" w:rsidP="00241F1E" w:rsidR="00B22A1D" w:rsidRPr="00241F1E">
      <w:pPr>
        <w:tabs>
          <w:tab w:pos="3825" w:val="left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241F1E">
        <w:rPr>
          <w:sz w:val="24"/>
          <w:szCs w:val="24"/>
        </w:rPr>
        <w:t>20. St-</w:t>
      </w:r>
      <w:r w:rsidR="00EC2FCF">
        <w:rPr>
          <w:sz w:val="24"/>
          <w:szCs w:val="24"/>
        </w:rPr>
        <w:t>2632</w:t>
      </w:r>
      <w:r w:rsidR="00506D62">
        <w:rPr>
          <w:sz w:val="24"/>
          <w:szCs w:val="24"/>
        </w:rPr>
        <w:t>/18</w:t>
      </w:r>
      <w:r w:rsidR="00A446BA">
        <w:rPr>
          <w:sz w:val="24"/>
          <w:szCs w:val="24"/>
        </w:rPr>
        <w:t>-4</w:t>
      </w:r>
      <w:r w:rsidR="00B22A1D" w:rsidRPr="00241F1E">
        <w:rPr>
          <w:sz w:val="24"/>
          <w:szCs w:val="24"/>
        </w:rPr>
        <w:br w:clear="all" w:type="textWrapping"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  <w:t xml:space="preserve">               </w:t>
      </w:r>
    </w:p>
    <w:p w:rsidRDefault="006F7D2B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22A1D">
        <w:rPr>
          <w:sz w:val="24"/>
          <w:szCs w:val="24"/>
        </w:rPr>
        <w:t xml:space="preserve">R E P U B L I K A   H R V A T S K A </w:t>
      </w:r>
    </w:p>
    <w:p w:rsidRDefault="006F7D2B" w:rsidP="006F7D2B" w:rsidR="006F7D2B">
      <w:pPr>
        <w:rPr>
          <w:sz w:val="24"/>
          <w:szCs w:val="24"/>
        </w:rPr>
      </w:pPr>
    </w:p>
    <w:p w:rsidRDefault="00B22A1D" w:rsidP="006F7D2B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EC2FCF">
        <w:rPr>
          <w:sz w:val="24"/>
          <w:szCs w:val="24"/>
        </w:rPr>
        <w:t>TOMFIL PROMET j.d.o.o., Brezovica (Grad Zagreb),Brezovička cesta 61,OIB 11931555108</w:t>
      </w:r>
      <w:r>
        <w:rPr>
          <w:sz w:val="24"/>
          <w:szCs w:val="24"/>
        </w:rPr>
        <w:t xml:space="preserve">, </w:t>
      </w:r>
      <w:r w:rsidR="00C93A2B">
        <w:rPr>
          <w:sz w:val="24"/>
          <w:szCs w:val="24"/>
          <w:lang w:val="pt-BR"/>
        </w:rPr>
        <w:t>dana 14</w:t>
      </w:r>
      <w:r>
        <w:rPr>
          <w:sz w:val="24"/>
          <w:szCs w:val="24"/>
          <w:lang w:val="pt-BR"/>
        </w:rPr>
        <w:t xml:space="preserve">. </w:t>
      </w:r>
      <w:r w:rsidR="00C93A2B">
        <w:rPr>
          <w:sz w:val="24"/>
          <w:szCs w:val="24"/>
          <w:lang w:val="pt-BR"/>
        </w:rPr>
        <w:t>veljače 2019</w:t>
      </w:r>
      <w:r>
        <w:rPr>
          <w:sz w:val="24"/>
          <w:szCs w:val="24"/>
          <w:lang w:val="pt-BR"/>
        </w:rPr>
        <w:t>.</w:t>
      </w:r>
      <w:r w:rsidR="00C93A2B">
        <w:rPr>
          <w:sz w:val="24"/>
          <w:szCs w:val="24"/>
          <w:lang w:val="pt-BR"/>
        </w:rPr>
        <w:t xml:space="preserve"> godine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EC2FCF">
        <w:rPr>
          <w:sz w:val="24"/>
          <w:szCs w:val="24"/>
        </w:rPr>
        <w:t>Tomislav Filipčić, OIB: 86190287427, Brezovica, Brezovička cesta 61</w:t>
      </w:r>
      <w:r>
        <w:rPr>
          <w:sz w:val="24"/>
          <w:szCs w:val="24"/>
        </w:rPr>
        <w:t xml:space="preserve">, dužnika </w:t>
      </w:r>
      <w:r w:rsidR="00EC2FCF">
        <w:rPr>
          <w:sz w:val="24"/>
          <w:szCs w:val="24"/>
        </w:rPr>
        <w:t>TOMFIL PROMET j.d.o.o., Brezovica (Grad Zagreb),Brezovička cesta 61,OIB 11931555108</w:t>
      </w:r>
      <w:r>
        <w:rPr>
          <w:sz w:val="24"/>
          <w:szCs w:val="24"/>
        </w:rPr>
        <w:t>, da u roku od 8 dana od dana primitka ovog rješenja plati: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F54581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22A1D">
        <w:rPr>
          <w:sz w:val="24"/>
          <w:szCs w:val="24"/>
        </w:rPr>
        <w:t xml:space="preserve"> iznos predujma od 1.000,00 kn u Fond  za namirenje troškova stečajnog  postupka, na račun Trgovačkog suda u Zagrebu, otvorenog u Hrvatskoj poštanskoj banci d.d., Zagreb, broj IBAN: HR9223900011300000460, mod</w:t>
      </w:r>
      <w:r w:rsidR="00CA23B1">
        <w:rPr>
          <w:sz w:val="24"/>
          <w:szCs w:val="24"/>
        </w:rPr>
        <w:t>el 00</w:t>
      </w:r>
      <w:r w:rsidR="00B22A1D">
        <w:rPr>
          <w:sz w:val="24"/>
          <w:szCs w:val="24"/>
        </w:rPr>
        <w:t>, s pozivom na broj 2001-</w:t>
      </w:r>
      <w:r w:rsidR="00EC2FCF">
        <w:rPr>
          <w:sz w:val="24"/>
          <w:szCs w:val="24"/>
        </w:rPr>
        <w:t>2632</w:t>
      </w:r>
      <w:r w:rsidR="00506D62">
        <w:rPr>
          <w:sz w:val="24"/>
          <w:szCs w:val="24"/>
        </w:rPr>
        <w:t>18</w:t>
      </w:r>
      <w:r w:rsidR="00B22A1D">
        <w:rPr>
          <w:sz w:val="24"/>
          <w:szCs w:val="24"/>
        </w:rPr>
        <w:t>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kao predlagatelj je na temelju propisane dužnosti opisane u čl. 110. st.1. Stečajnog zakona (NN 71/15,104/17, dalje u tekstu SZ), ovom sudu podnijela prijedlog za otvaranje stečajnog postupka nad </w:t>
      </w:r>
      <w:r w:rsidR="00506D62">
        <w:rPr>
          <w:sz w:val="24"/>
          <w:szCs w:val="24"/>
        </w:rPr>
        <w:t>predmetnim dužnikom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EC2FCF" w:rsidP="00EC2FCF" w:rsidR="00EC2FC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EC2FCF" w:rsidP="00B22A1D" w:rsidR="00EC2FCF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0567D9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</w:t>
      </w:r>
      <w:r w:rsidR="00B22A1D">
        <w:rPr>
          <w:sz w:val="24"/>
          <w:szCs w:val="24"/>
        </w:rPr>
        <w:t xml:space="preserve"> da</w:t>
      </w:r>
      <w:r>
        <w:rPr>
          <w:sz w:val="24"/>
          <w:szCs w:val="24"/>
        </w:rPr>
        <w:t>, ako</w:t>
      </w:r>
      <w:r w:rsidR="00B22A1D">
        <w:rPr>
          <w:sz w:val="24"/>
          <w:szCs w:val="24"/>
        </w:rPr>
        <w:t xml:space="preserve"> osobe iz čl. 110. st.2. citiranog zakona ne podnesu prijedloga za otvaranje stečajnog postupka u propisanom roku, da će im sud po službenoj dužnosti, a u slučajevima iz čl. 114. st.3. istog zakona, naložiti plaćanje predujma za namirenje troškova steč</w:t>
      </w:r>
      <w:r>
        <w:rPr>
          <w:sz w:val="24"/>
          <w:szCs w:val="24"/>
        </w:rPr>
        <w:t>ajnog postupka u roku od 8 dana, te st. 3. citiranog članka da ako osoba ne plati predujam u propisanom roku da će se na odgovarajući način primijeniti pravila o prisilnoj naplati novčane kazne u parničnom postupku, pa je slijedom iznesenog doneseno ovog rješenje.</w:t>
      </w:r>
    </w:p>
    <w:p w:rsidRDefault="00B22A1D" w:rsidP="00B22A1D" w:rsidR="00B22A1D">
      <w:pPr>
        <w:jc w:val="both"/>
        <w:rPr>
          <w:sz w:val="24"/>
          <w:szCs w:val="24"/>
          <w:u w:val="single"/>
        </w:rPr>
      </w:pPr>
    </w:p>
    <w:p w:rsidRDefault="00506D62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14</w:t>
      </w:r>
      <w:r w:rsidR="00B22A1D">
        <w:rPr>
          <w:sz w:val="24"/>
          <w:szCs w:val="24"/>
        </w:rPr>
        <w:t xml:space="preserve">. </w:t>
      </w:r>
      <w:r>
        <w:rPr>
          <w:sz w:val="24"/>
          <w:szCs w:val="24"/>
        </w:rPr>
        <w:t>veljače 2019</w:t>
      </w:r>
      <w:r w:rsidR="00B22A1D">
        <w:rPr>
          <w:sz w:val="24"/>
          <w:szCs w:val="24"/>
        </w:rPr>
        <w:t>.</w:t>
      </w:r>
    </w:p>
    <w:p w:rsidRDefault="00B22A1D" w:rsidP="00B22A1D" w:rsidR="00B22A1D">
      <w:pPr>
        <w:ind w:firstLine="720"/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A446BA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B22A1D" w:rsidP="00B22A1D" w:rsidR="00B22A1D">
      <w:pPr>
        <w:jc w:val="both"/>
      </w:pPr>
      <w:r>
        <w:rPr>
          <w:color w:val="FFFFFF"/>
          <w:sz w:val="24"/>
          <w:szCs w:val="24"/>
        </w:rPr>
        <w:t>dndnn</w:t>
      </w:r>
    </w:p>
    <w:p w:rsidRDefault="00A446BA" w:rsidP="00692346" w:rsidR="00A446BA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 točnost otpravka-ovlašteni službenik</w:t>
      </w:r>
    </w:p>
    <w:p w:rsidRDefault="00A446BA" w:rsidP="00C662EE" w:rsidR="00A446BA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>Monika Grbac</w:t>
      </w:r>
    </w:p>
    <w:p w:rsidRDefault="00536424" w:rsidR="00B22A1D" w:rsidRPr="00B22A1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B22A1D" w:rsidR="00B22A1D" w:rsidRPr="00B22A1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D89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EC2FCF">
          <w:rPr>
            <w:sz w:val="24"/>
          </w:rPr>
          <w:t>2632</w:t>
        </w:r>
        <w:r w:rsidR="00506D62">
          <w:rPr>
            <w:sz w:val="24"/>
          </w:rPr>
          <w:t>/18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034664"/>
    <w:rsid w:val="000567D9"/>
    <w:rsid w:val="000B6958"/>
    <w:rsid w:val="001D3EFB"/>
    <w:rsid w:val="00241F1E"/>
    <w:rsid w:val="00261016"/>
    <w:rsid w:val="00291D81"/>
    <w:rsid w:val="002B4A0D"/>
    <w:rsid w:val="003D3A4F"/>
    <w:rsid w:val="00492D89"/>
    <w:rsid w:val="004A0D92"/>
    <w:rsid w:val="00506D62"/>
    <w:rsid w:val="00530E0B"/>
    <w:rsid w:val="00536424"/>
    <w:rsid w:val="00560B92"/>
    <w:rsid w:val="005A5021"/>
    <w:rsid w:val="005A5C4B"/>
    <w:rsid w:val="00646FFE"/>
    <w:rsid w:val="0065109A"/>
    <w:rsid w:val="0068723F"/>
    <w:rsid w:val="00692233"/>
    <w:rsid w:val="006E1AB0"/>
    <w:rsid w:val="006F7D2B"/>
    <w:rsid w:val="00741EE5"/>
    <w:rsid w:val="009359B9"/>
    <w:rsid w:val="009D5BC2"/>
    <w:rsid w:val="00A446BA"/>
    <w:rsid w:val="00AF12DB"/>
    <w:rsid w:val="00B22A1D"/>
    <w:rsid w:val="00B47615"/>
    <w:rsid w:val="00C54E92"/>
    <w:rsid w:val="00C93A2B"/>
    <w:rsid w:val="00CA23B1"/>
    <w:rsid w:val="00CA40BA"/>
    <w:rsid w:val="00D93E24"/>
    <w:rsid w:val="00DF4E86"/>
    <w:rsid w:val="00DF5459"/>
    <w:rsid w:val="00E70719"/>
    <w:rsid w:val="00EC2FCF"/>
    <w:rsid w:val="00EE22A2"/>
    <w:rsid w:val="00F41BBF"/>
    <w:rsid w:val="00F54581"/>
    <w:rsid w:val="00FC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4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6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6B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6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6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4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6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6B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6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6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8254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2632</izvorni_sadrzaj>
    <derivirana_varijabla naziv="DomainObject.Predmet.Broj_1">2632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St-2632/2018</izvorni_sadrzaj>
    <derivirana_varijabla naziv="DomainObject.Predmet.OznakaBroj_1">St-2632/2018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TOMFIL PROMET j.d.o.o. za usluge</izvorni_sadrzaj>
    <derivirana_varijabla naziv="DomainObject.Predmet.ProtustrankaFormated_1">  TOMFIL PROMET j.d.o.o. za usluge</derivirana_varijabla>
  </DomainObject.Predmet.ProtustrankaFormated>
  <DomainObject.Predmet.ProtustrankaFormatedOIB>
    <izvorni_sadrzaj>  TOMFIL PROMET j.d.o.o. za usluge, OIB 11931555108</izvorni_sadrzaj>
    <derivirana_varijabla naziv="DomainObject.Predmet.ProtustrankaFormatedOIB_1">  TOMFIL PROMET j.d.o.o. za usluge, OIB 11931555108</derivirana_varijabla>
  </DomainObject.Predmet.ProtustrankaFormatedOIB>
  <DomainObject.Predmet.ProtustrankaFormatedWithAdress>
    <izvorni_sadrzaj> TOMFIL PROMET j.d.o.o. za usluge, Brezovička cesta 61, 10257 Brezovica</izvorni_sadrzaj>
    <derivirana_varijabla naziv="DomainObject.Predmet.ProtustrankaFormatedWithAdress_1"> TOMFIL PROMET j.d.o.o. za usluge, Brezovička cesta 61, 10257 Brezovica</derivirana_varijabla>
  </DomainObject.Predmet.ProtustrankaFormatedWithAdress>
  <DomainObject.Predmet.ProtustrankaFormatedWithAdressOIB>
    <izvorni_sadrzaj> TOMFIL PROMET j.d.o.o. za usluge, OIB 11931555108, Brezovička cesta 61, 10257 Brezovica</izvorni_sadrzaj>
    <derivirana_varijabla naziv="DomainObject.Predmet.ProtustrankaFormatedWithAdressOIB_1"> TOMFIL PROMET j.d.o.o. za usluge, OIB 11931555108, Brezovička cesta 61, 10257 Brezovica</derivirana_varijabla>
  </DomainObject.Predmet.ProtustrankaFormatedWithAdressOIB>
  <DomainObject.Predmet.ProtustrankaWithAdress>
    <izvorni_sadrzaj>TOMFIL PROMET j.d.o.o. za usluge Brezovička cesta 61, 10257 Brezovica</izvorni_sadrzaj>
    <derivirana_varijabla naziv="DomainObject.Predmet.ProtustrankaWithAdress_1">TOMFIL PROMET j.d.o.o. za usluge Brezovička cesta 61, 10257 Brezovica</derivirana_varijabla>
  </DomainObject.Predmet.ProtustrankaWithAdress>
  <DomainObject.Predmet.ProtustrankaWithAdressOIB>
    <izvorni_sadrzaj>TOMFIL PROMET j.d.o.o. za usluge, OIB 11931555108, Brezovička cesta 61, 10257 Brezovica</izvorni_sadrzaj>
    <derivirana_varijabla naziv="DomainObject.Predmet.ProtustrankaWithAdressOIB_1">TOMFIL PROMET j.d.o.o. za usluge, OIB 11931555108, Brezovička cesta 61, 10257 Brezovica</derivirana_varijabla>
  </DomainObject.Predmet.ProtustrankaWithAdressOIB>
  <DomainObject.Predmet.ProtustrankaNazivFormated>
    <izvorni_sadrzaj>TOMFIL PROMET j.d.o.o. za usluge</izvorni_sadrzaj>
    <derivirana_varijabla naziv="DomainObject.Predmet.ProtustrankaNazivFormated_1">TOMFIL PROMET j.d.o.o. za usluge</derivirana_varijabla>
  </DomainObject.Predmet.ProtustrankaNazivFormated>
  <DomainObject.Predmet.ProtustrankaNazivFormatedOIB>
    <izvorni_sadrzaj>TOMFIL PROMET j.d.o.o. za usluge, OIB 11931555108</izvorni_sadrzaj>
    <derivirana_varijabla naziv="DomainObject.Predmet.ProtustrankaNazivFormatedOIB_1">TOMFIL PROMET j.d.o.o. za usluge, OIB 11931555108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TOMFIL PROMET j.d.o.o. za usluge</item>
    </izvorni_sadrzaj>
    <derivirana_varijabla naziv="DomainObject.Predmet.ProtuStrankaListFormated_1">
      <item>TOMFIL PROMET j.d.o.o. za usluge</item>
    </derivirana_varijabla>
  </DomainObject.Predmet.ProtuStrankaListFormated>
  <DomainObject.Predmet.ProtuStrankaListFormatedOIB>
    <izvorni_sadrzaj>
      <item>TOMFIL PROMET j.d.o.o. za usluge, OIB 11931555108</item>
    </izvorni_sadrzaj>
    <derivirana_varijabla naziv="DomainObject.Predmet.ProtuStrankaListFormatedOIB_1">
      <item>TOMFIL PROMET j.d.o.o. za usluge, OIB 11931555108</item>
    </derivirana_varijabla>
  </DomainObject.Predmet.ProtuStrankaListFormatedOIB>
  <DomainObject.Predmet.ProtuStrankaListFormatedWithAdress>
    <izvorni_sadrzaj>
      <item>TOMFIL PROMET j.d.o.o. za usluge, Brezovička cesta 61, 10257 Brezovica</item>
    </izvorni_sadrzaj>
    <derivirana_varijabla naziv="DomainObject.Predmet.ProtuStrankaListFormatedWithAdress_1">
      <item>TOMFIL PROMET j.d.o.o. za usluge, Brezovička cesta 61, 10257 Brezovica</item>
    </derivirana_varijabla>
  </DomainObject.Predmet.ProtuStrankaListFormatedWithAdress>
  <DomainObject.Predmet.ProtuStrankaListFormatedWithAdressOIB>
    <izvorni_sadrzaj>
      <item>TOMFIL PROMET j.d.o.o. za usluge, OIB 11931555108, Brezovička cesta 61, 10257 Brezovica</item>
    </izvorni_sadrzaj>
    <derivirana_varijabla naziv="DomainObject.Predmet.ProtuStrankaListFormatedWithAdressOIB_1">
      <item>TOMFIL PROMET j.d.o.o. za usluge, OIB 11931555108, Brezovička cesta 61, 10257 Brezovica</item>
    </derivirana_varijabla>
  </DomainObject.Predmet.ProtuStrankaListFormatedWithAdressOIB>
  <DomainObject.Predmet.ProtuStrankaListNazivFormated>
    <izvorni_sadrzaj>
      <item>TOMFIL PROMET j.d.o.o. za usluge</item>
    </izvorni_sadrzaj>
    <derivirana_varijabla naziv="DomainObject.Predmet.ProtuStrankaListNazivFormated_1">
      <item>TOMFIL PROMET j.d.o.o. za usluge</item>
    </derivirana_varijabla>
  </DomainObject.Predmet.ProtuStrankaListNazivFormated>
  <DomainObject.Predmet.ProtuStrankaListNazivFormatedOIB>
    <izvorni_sadrzaj>
      <item>TOMFIL PROMET j.d.o.o. za usluge, OIB 11931555108</item>
    </izvorni_sadrzaj>
    <derivirana_varijabla naziv="DomainObject.Predmet.ProtuStrankaListNazivFormatedOIB_1">
      <item>TOMFIL PROMET j.d.o.o. za usluge, OIB 11931555108</item>
    </derivirana_varijabla>
  </DomainObject.Predmet.ProtuStrankaListNazivFormatedOIB>
  <DomainObject.Predmet.OstaliListFormated>
    <izvorni_sadrzaj>
      <item>Tomislav Filipčić</item>
    </izvorni_sadrzaj>
    <derivirana_varijabla naziv="DomainObject.Predmet.OstaliListFormated_1">
      <item>Tomislav Filipčić</item>
    </derivirana_varijabla>
  </DomainObject.Predmet.OstaliListFormated>
  <DomainObject.Predmet.OstaliListFormatedOIB>
    <izvorni_sadrzaj>
      <item>Tomislav Filipčić, OIB 86190287427</item>
    </izvorni_sadrzaj>
    <derivirana_varijabla naziv="DomainObject.Predmet.OstaliListFormatedOIB_1">
      <item>Tomislav Filipčić, OIB 86190287427</item>
    </derivirana_varijabla>
  </DomainObject.Predmet.OstaliListFormatedOIB>
  <DomainObject.Predmet.OstaliListFormatedWithAdress>
    <izvorni_sadrzaj>
      <item>Tomislav Filipčić, Brezovička Cesta 61, 10257 Brezovica</item>
    </izvorni_sadrzaj>
    <derivirana_varijabla naziv="DomainObject.Predmet.OstaliListFormatedWithAdress_1">
      <item>Tomislav Filipčić, Brezovička Cesta 61, 10257 Brezovica</item>
    </derivirana_varijabla>
  </DomainObject.Predmet.OstaliListFormatedWithAdress>
  <DomainObject.Predmet.OstaliListFormatedWithAdressOIB>
    <izvorni_sadrzaj>
      <item>Tomislav Filipčić, OIB 86190287427, Brezovička Cesta 61, 10257 Brezovica</item>
    </izvorni_sadrzaj>
    <derivirana_varijabla naziv="DomainObject.Predmet.OstaliListFormatedWithAdressOIB_1">
      <item>Tomislav Filipčić, OIB 86190287427, Brezovička Cesta 61, 10257 Brezovica</item>
    </derivirana_varijabla>
  </DomainObject.Predmet.OstaliListFormatedWithAdressOIB>
  <DomainObject.Predmet.OstaliListNazivFormated>
    <izvorni_sadrzaj>
      <item>Tomislav Filipčić</item>
    </izvorni_sadrzaj>
    <derivirana_varijabla naziv="DomainObject.Predmet.OstaliListNazivFormated_1">
      <item>Tomislav Filipčić</item>
    </derivirana_varijabla>
  </DomainObject.Predmet.OstaliListNazivFormated>
  <DomainObject.Predmet.OstaliListNazivFormatedOIB>
    <izvorni_sadrzaj>
      <item>Tomislav Filipčić, OIB 86190287427</item>
    </izvorni_sadrzaj>
    <derivirana_varijabla naziv="DomainObject.Predmet.OstaliListNazivFormatedOIB_1">
      <item>Tomislav Filipčić, OIB 86190287427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TOMFIL PROMET j.d.o.o. za usluge</izvorni_sadrzaj>
    <derivirana_varijabla naziv="DomainObject.Predmet.ProtustrankaIDrugi_1">TOMFIL PROMET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TOMFIL PROMET j.d.o.o. za usluge, OIB 11931555108, Brezovička cesta 61, 10257 Brezovica</izvorni_sadrzaj>
    <derivirana_varijabla naziv="DomainObject.Predmet.ProtustrankaIDrugiAdressOIB_1">TOMFIL PROMET j.d.o.o. za usluge, OIB 11931555108, Brezovička cesta 61,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TOMFIL PROMET j.d.o.o. za usluge</item>
      <item>Tomislav Filipčić</item>
    </izvorni_sadrzaj>
    <derivirana_varijabla naziv="DomainObject.Predmet.SudioniciListNaziv_1">
      <item>FINA Regionalni centar Zagreb</item>
      <item>TOMFIL PROMET j.d.o.o. za usluge</item>
      <item>Tomislav Filipčić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TOMFIL PROMET j.d.o.o. za usluge, OIB 11931555108, Brezovička cesta 61,10257 Brezovica</item>
      <item>Tomislav Filipčić, OIB 86190287427, Brezovička Cesta 61,10257 Brezovica</item>
    </izvorni_sadrzaj>
    <derivirana_varijabla naziv="DomainObject.Predmet.SudioniciListAdressOIB_1">
      <item>FINA Regionalni centar Zagreb, OIB 85821130368, Trg svibanjskih žrtava 1995. 1,10000 Zagreb</item>
      <item>TOMFIL PROMET j.d.o.o. za usluge, OIB 11931555108, Brezovička cesta 61,10257 Brezovica</item>
      <item>Tomislav Filipčić, OIB 86190287427, Brezovička Cesta 61,10257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11931555108</item>
      <item>, OIB 86190287427</item>
    </izvorni_sadrzaj>
    <derivirana_varijabla naziv="DomainObject.Predmet.SudioniciListNazivOIB_1">
      <item>, OIB 85821130368</item>
      <item>, OIB 11931555108</item>
      <item>, OIB 86190287427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3478</properties:Characters>
  <properties:Lines>94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2019-02-15T09:21:00Z</dcterms:created>
  <dc:creator>Monika Grbac</dc:creator>
  <cp:lastModifiedBy>Monika Grbac</cp:lastModifiedBy>
  <cp:lastPrinted>2019-02-15T09:23:00Z</cp:lastPrinted>
  <dcterms:modified xmlns:xsi="http://www.w3.org/2001/XMLSchema-instance" xsi:type="dcterms:W3CDTF">2019-02-15T09:23:00Z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(st-2632-18.docx)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