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7815" w14:paraId="666781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7831D8">
        <w:t>KIRA MAR</w:t>
      </w:r>
      <w:r w:rsidR="00763AF9">
        <w:t xml:space="preserve"> </w:t>
      </w:r>
      <w:r w:rsidR="007831D8">
        <w:t>j.</w:t>
      </w:r>
      <w:r w:rsidR="00763AF9">
        <w:t xml:space="preserve">d.o.o. Pula, </w:t>
      </w:r>
      <w:r w:rsidR="00957A6F">
        <w:t>Ulica Varoš 3</w:t>
      </w:r>
      <w:r w:rsidR="00DD6702">
        <w:t>,</w:t>
      </w:r>
      <w:r w:rsidR="007D7A8F">
        <w:t xml:space="preserve"> OIB: </w:t>
      </w:r>
      <w:r w:rsidR="00957A6F" w:rsidRPr="00957A6F">
        <w:t>72718289657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957A6F">
        <w:t xml:space="preserve">KIRA MAR j.d.o.o. Pula, Ulica Varoš 3, OIB: </w:t>
      </w:r>
      <w:r w:rsidR="00957A6F" w:rsidRPr="00957A6F">
        <w:t>72718289657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DA4FE7">
        <w:rPr>
          <w:b/>
          <w:lang w:val="pl-PL"/>
        </w:rPr>
        <w:t>16</w:t>
      </w:r>
      <w:r w:rsidR="00B17BB5">
        <w:rPr>
          <w:b/>
          <w:lang w:val="pl-PL"/>
        </w:rPr>
        <w:t xml:space="preserve">. </w:t>
      </w:r>
      <w:r w:rsidR="00DA4FE7">
        <w:rPr>
          <w:b/>
          <w:lang w:val="pl-PL"/>
        </w:rPr>
        <w:t>travnja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7C5580">
        <w:rPr>
          <w:b/>
          <w:lang w:val="pl-PL"/>
        </w:rPr>
        <w:t>10:</w:t>
      </w:r>
      <w:r w:rsidR="00957A6F">
        <w:rPr>
          <w:b/>
          <w:lang w:val="pl-PL"/>
        </w:rPr>
        <w:t>3</w:t>
      </w:r>
      <w:r w:rsidR="007C5580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</w:p>
    <w:p w:rsidRDefault="00FB0B18" w:rsidP="005E3EB7" w:rsidR="00FB0B18" w:rsidRPr="009533B5">
      <w:pPr>
        <w:jc w:val="both"/>
      </w:pPr>
      <w:r>
        <w:tab/>
      </w:r>
      <w:r>
        <w:tab/>
        <w:t xml:space="preserve">- dužnik </w:t>
      </w:r>
      <w:r w:rsidR="00957A6F">
        <w:t xml:space="preserve">KIRA MAR j.d.o.o. Pula, Ulica Varoš 3, OIB: </w:t>
      </w:r>
      <w:r w:rsidR="00957A6F" w:rsidRPr="00957A6F">
        <w:t>72718289657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79385A">
        <w:rPr>
          <w:lang w:val="sv-SE"/>
        </w:rPr>
        <w:t>Roberta Pavletić iz Pule, Ulica Varoš 3</w:t>
      </w:r>
      <w:r w:rsidR="00F02356">
        <w:rPr>
          <w:lang w:val="sv-SE"/>
        </w:rPr>
        <w:t>.</w:t>
      </w:r>
      <w:r w:rsidR="00A744D8">
        <w:rPr>
          <w:lang w:val="sv-SE"/>
        </w:rPr>
        <w:t xml:space="preserve">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79385A">
        <w:rPr>
          <w:lang w:val="sv-SE"/>
        </w:rPr>
        <w:t>Roberta Pavletić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79385A">
        <w:rPr>
          <w:lang w:val="sv-SE"/>
        </w:rPr>
        <w:t>Roberti Pavletić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 w:rsidR="002C382E">
        <w:rPr>
          <w:lang w:val="sv-SE"/>
        </w:rPr>
        <w:t xml:space="preserve"> 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2C382E">
        <w:t>8</w:t>
      </w:r>
      <w:r w:rsidR="003E00AF">
        <w:t xml:space="preserve">. </w:t>
      </w:r>
      <w:r w:rsidR="002C382E">
        <w:t xml:space="preserve">ožujka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C658A3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</w:p>
    <w:p w:rsidRDefault="009533B5" w:rsidP="009533B5" w:rsidR="003E00AF">
      <w:pPr>
        <w:jc w:val="both"/>
      </w:pPr>
      <w:r>
        <w:tab/>
      </w:r>
      <w:r w:rsidR="00FB0B18">
        <w:t xml:space="preserve">- dužnik </w:t>
      </w:r>
      <w:r w:rsidR="00957A6F">
        <w:t xml:space="preserve">KIRA MAR j.d.o.o. Pula, Ulica Varoš 3, OIB: </w:t>
      </w:r>
      <w:r w:rsidR="00957A6F" w:rsidRPr="00957A6F">
        <w:t>72718289657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79385A">
        <w:rPr>
          <w:lang w:val="sv-SE"/>
        </w:rPr>
        <w:t>Roberta Pavletić iz Pule, Ulica Varoš 3</w:t>
      </w:r>
      <w:r w:rsidR="00A744D8">
        <w:t xml:space="preserve">,  </w:t>
      </w:r>
    </w:p>
    <w:p w:rsidRDefault="00CC6BA5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A7A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7831D8">
      <w:t>Posl. broj: 4 St-32/2018-4</w:t>
    </w:r>
  </w:p>
  <w:p w:rsidRDefault="006A3A7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-32/2018-4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57FF3"/>
    <w:rsid w:val="00065532"/>
    <w:rsid w:val="000906D0"/>
    <w:rsid w:val="000959EB"/>
    <w:rsid w:val="000A7AEE"/>
    <w:rsid w:val="000C3E82"/>
    <w:rsid w:val="00105DB3"/>
    <w:rsid w:val="00107DA9"/>
    <w:rsid w:val="00121B0C"/>
    <w:rsid w:val="00134676"/>
    <w:rsid w:val="00163054"/>
    <w:rsid w:val="001B237E"/>
    <w:rsid w:val="001D3B56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C3F72"/>
    <w:rsid w:val="002D55AD"/>
    <w:rsid w:val="00317FBA"/>
    <w:rsid w:val="00333A6A"/>
    <w:rsid w:val="00374410"/>
    <w:rsid w:val="00395F29"/>
    <w:rsid w:val="003B3E0F"/>
    <w:rsid w:val="003B74B1"/>
    <w:rsid w:val="003C5058"/>
    <w:rsid w:val="003E00AF"/>
    <w:rsid w:val="00412B9B"/>
    <w:rsid w:val="00423F69"/>
    <w:rsid w:val="00446090"/>
    <w:rsid w:val="004621C6"/>
    <w:rsid w:val="00480C26"/>
    <w:rsid w:val="0051365F"/>
    <w:rsid w:val="00554328"/>
    <w:rsid w:val="0059655A"/>
    <w:rsid w:val="00596F2F"/>
    <w:rsid w:val="005E3EB7"/>
    <w:rsid w:val="005E434E"/>
    <w:rsid w:val="005F2BDD"/>
    <w:rsid w:val="00603BFE"/>
    <w:rsid w:val="00612C7B"/>
    <w:rsid w:val="006953E8"/>
    <w:rsid w:val="006A3A7A"/>
    <w:rsid w:val="006B7430"/>
    <w:rsid w:val="006E5CD3"/>
    <w:rsid w:val="00763AF9"/>
    <w:rsid w:val="007831D8"/>
    <w:rsid w:val="0079385A"/>
    <w:rsid w:val="0079454F"/>
    <w:rsid w:val="007A287E"/>
    <w:rsid w:val="007C1A64"/>
    <w:rsid w:val="007C5580"/>
    <w:rsid w:val="007D63ED"/>
    <w:rsid w:val="007D7A8F"/>
    <w:rsid w:val="00802205"/>
    <w:rsid w:val="00803878"/>
    <w:rsid w:val="00814EB9"/>
    <w:rsid w:val="00814FDD"/>
    <w:rsid w:val="00822EB0"/>
    <w:rsid w:val="00832EE7"/>
    <w:rsid w:val="00835A5D"/>
    <w:rsid w:val="00844FE0"/>
    <w:rsid w:val="008650C6"/>
    <w:rsid w:val="00894ED5"/>
    <w:rsid w:val="008E4F58"/>
    <w:rsid w:val="008F011A"/>
    <w:rsid w:val="009477AC"/>
    <w:rsid w:val="009533B5"/>
    <w:rsid w:val="00957A6F"/>
    <w:rsid w:val="00985388"/>
    <w:rsid w:val="00996153"/>
    <w:rsid w:val="009A76DB"/>
    <w:rsid w:val="00A0153D"/>
    <w:rsid w:val="00A560B4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6D89"/>
    <w:rsid w:val="00B84F02"/>
    <w:rsid w:val="00C34AB9"/>
    <w:rsid w:val="00C50881"/>
    <w:rsid w:val="00C658A3"/>
    <w:rsid w:val="00C71B54"/>
    <w:rsid w:val="00C9492F"/>
    <w:rsid w:val="00CA0CBB"/>
    <w:rsid w:val="00CC6BA5"/>
    <w:rsid w:val="00CD1ECC"/>
    <w:rsid w:val="00CD3284"/>
    <w:rsid w:val="00CF1FFA"/>
    <w:rsid w:val="00D11298"/>
    <w:rsid w:val="00D14604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F02356"/>
    <w:rsid w:val="00F12112"/>
    <w:rsid w:val="00F26397"/>
    <w:rsid w:val="00F32923"/>
    <w:rsid w:val="00F531AB"/>
    <w:rsid w:val="00F560F8"/>
    <w:rsid w:val="00FB0B18"/>
    <w:rsid w:val="00FC25F7"/>
    <w:rsid w:val="00FC45E6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A7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A7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A7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A7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A7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A7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A7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A7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KIRA MAR j.d.o.o. PULA</izvorni_sadrzaj>
    <derivirana_varijabla naziv="DomainObject.Predmet.ProtustrankaFormated_1">  KIRA MAR j.d.o.o. PULA</derivirana_varijabla>
  </DomainObject.Predmet.ProtustrankaFormated>
  <DomainObject.Predmet.ProtustrankaFormatedOIB>
    <izvorni_sadrzaj>  KIRA MAR j.d.o.o. PULA, OIB 72718289657</izvorni_sadrzaj>
    <derivirana_varijabla naziv="DomainObject.Predmet.ProtustrankaFormatedOIB_1">  KIRA MAR j.d.o.o. PULA, OIB 72718289657</derivirana_varijabla>
  </DomainObject.Predmet.ProtustrankaFormatedOIB>
  <DomainObject.Predmet.ProtustrankaFormatedWithAdress>
    <izvorni_sadrzaj> KIRA MAR j.d.o.o. PULA, Ulica Varoš 3, 52100 Pula</izvorni_sadrzaj>
    <derivirana_varijabla naziv="DomainObject.Predmet.ProtustrankaFormatedWithAdress_1"> KIRA MAR j.d.o.o. PULA, Ulica Varoš 3, 52100 Pula</derivirana_varijabla>
  </DomainObject.Predmet.ProtustrankaFormatedWithAdress>
  <DomainObject.Predmet.ProtustrankaFormatedWithAdressOIB>
    <izvorni_sadrzaj> KIRA MAR j.d.o.o. PULA, OIB 72718289657, Ulica Varoš 3, 52100 Pula</izvorni_sadrzaj>
    <derivirana_varijabla naziv="DomainObject.Predmet.ProtustrankaFormatedWithAdressOIB_1"> KIRA MAR j.d.o.o. PULA, OIB 72718289657, Ulica Varoš 3, 52100 Pula</derivirana_varijabla>
  </DomainObject.Predmet.ProtustrankaFormatedWithAdressOIB>
  <DomainObject.Predmet.ProtustrankaWithAdress>
    <izvorni_sadrzaj>KIRA MAR j.d.o.o. PULA Ulica Varoš 3, 52100 Pula</izvorni_sadrzaj>
    <derivirana_varijabla naziv="DomainObject.Predmet.ProtustrankaWithAdress_1">KIRA MAR j.d.o.o. PULA Ulica Varoš 3, 52100 Pula</derivirana_varijabla>
  </DomainObject.Predmet.ProtustrankaWithAdress>
  <DomainObject.Predmet.ProtustrankaWithAdressOIB>
    <izvorni_sadrzaj>KIRA MAR j.d.o.o. PULA, OIB 72718289657, Ulica Varoš 3, 52100 Pula</izvorni_sadrzaj>
    <derivirana_varijabla naziv="DomainObject.Predmet.ProtustrankaWithAdressOIB_1">KIRA MAR j.d.o.o. PULA, OIB 72718289657, Ulica Varoš 3, 52100 Pula</derivirana_varijabla>
  </DomainObject.Predmet.ProtustrankaWithAdressOIB>
  <DomainObject.Predmet.ProtustrankaNazivFormated>
    <izvorni_sadrzaj>KIRA MAR j.d.o.o. PULA</izvorni_sadrzaj>
    <derivirana_varijabla naziv="DomainObject.Predmet.ProtustrankaNazivFormated_1">KIRA MAR j.d.o.o. PULA</derivirana_varijabla>
  </DomainObject.Predmet.ProtustrankaNazivFormated>
  <DomainObject.Predmet.ProtustrankaNazivFormatedOIB>
    <izvorni_sadrzaj>KIRA MAR j.d.o.o. PULA, OIB 72718289657</izvorni_sadrzaj>
    <derivirana_varijabla naziv="DomainObject.Predmet.ProtustrankaNazivFormatedOIB_1">KIRA MAR j.d.o.o. PULA, OIB 72718289657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244218.74</izvorni_sadrzaj>
    <derivirana_varijabla naziv="DomainObject.Predmet.TrenutnaVrijednost_1">244218.74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KIRA MAR j.d.o.o. PULA</item>
    </izvorni_sadrzaj>
    <derivirana_varijabla naziv="DomainObject.Predmet.ProtuStrankaListFormated_1">
      <item>KIRA MAR j.d.o.o. PULA</item>
    </derivirana_varijabla>
  </DomainObject.Predmet.ProtuStrankaListFormated>
  <DomainObject.Predmet.ProtuStrankaListFormatedOIB>
    <izvorni_sadrzaj>
      <item>KIRA MAR j.d.o.o. PULA, OIB 72718289657</item>
    </izvorni_sadrzaj>
    <derivirana_varijabla naziv="DomainObject.Predmet.ProtuStrankaListFormatedOIB_1">
      <item>KIRA MAR j.d.o.o. PULA, OIB 72718289657</item>
    </derivirana_varijabla>
  </DomainObject.Predmet.ProtuStrankaListFormatedOIB>
  <DomainObject.Predmet.ProtuStrankaListFormatedWithAdress>
    <izvorni_sadrzaj>
      <item>KIRA MAR j.d.o.o. PULA, Ulica Varoš 3, 52100 Pula</item>
    </izvorni_sadrzaj>
    <derivirana_varijabla naziv="DomainObject.Predmet.ProtuStrankaListFormatedWithAdress_1">
      <item>KIRA MAR j.d.o.o. PULA, Ulica Varoš 3, 52100 Pula</item>
    </derivirana_varijabla>
  </DomainObject.Predmet.ProtuStrankaListFormatedWithAdress>
  <DomainObject.Predmet.ProtuStrankaListFormatedWithAdressOIB>
    <izvorni_sadrzaj>
      <item>KIRA MAR j.d.o.o. PULA, OIB 72718289657, Ulica Varoš 3, 52100 Pula</item>
    </izvorni_sadrzaj>
    <derivirana_varijabla naziv="DomainObject.Predmet.ProtuStrankaListFormatedWithAdressOIB_1">
      <item>KIRA MAR j.d.o.o. PULA, OIB 72718289657, Ulica Varoš 3, 52100 Pula</item>
    </derivirana_varijabla>
  </DomainObject.Predmet.ProtuStrankaListFormatedWithAdressOIB>
  <DomainObject.Predmet.ProtuStrankaListNazivFormated>
    <izvorni_sadrzaj>
      <item>KIRA MAR j.d.o.o. PULA</item>
    </izvorni_sadrzaj>
    <derivirana_varijabla naziv="DomainObject.Predmet.ProtuStrankaListNazivFormated_1">
      <item>KIRA MAR j.d.o.o. PULA</item>
    </derivirana_varijabla>
  </DomainObject.Predmet.ProtuStrankaListNazivFormated>
  <DomainObject.Predmet.ProtuStrankaListNazivFormatedOIB>
    <izvorni_sadrzaj>
      <item>KIRA MAR j.d.o.o. PULA, OIB 72718289657</item>
    </izvorni_sadrzaj>
    <derivirana_varijabla naziv="DomainObject.Predmet.ProtuStrankaListNazivFormatedOIB_1">
      <item>KIRA MAR j.d.o.o. PULA, OIB 72718289657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KIRA MAR j.d.o.o. PULA</izvorni_sadrzaj>
    <derivirana_varijabla naziv="DomainObject.Predmet.ProtustrankaIDrugi_1">KIRA MAR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KIRA MAR j.d.o.o. PULA, OIB 72718289657, Ulica Varoš 3, 52100 Pula</izvorni_sadrzaj>
    <derivirana_varijabla naziv="DomainObject.Predmet.ProtustrankaIDrugiAdressOIB_1">KIRA MAR j.d.o.o. PULA, OIB 72718289657, Ulica Varoš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KIRA MAR j.d.o.o. PULA</item>
    </izvorni_sadrzaj>
    <derivirana_varijabla naziv="DomainObject.Predmet.SudioniciListNaziv_1">
      <item>FINANCIJSKA AGENCIJA, RC RIJEKA, PODRUŽNICA PULA, PULA</item>
      <item>KIRA MAR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KIRA MAR j.d.o.o. PULA, OIB 72718289657, Ulica Varoš 3,52100 Pula</item>
    </izvorni_sadrzaj>
    <derivirana_varijabla naziv="DomainObject.Predmet.SudioniciListAdressOIB_1">
      <item>FINANCIJSKA AGENCIJA, RC RIJEKA, PODRUŽNICA PULA, PULA, OIB 85821130368, F. Kurelca 8,51000 Rijeka</item>
      <item>KIRA MAR j.d.o.o. PULA, OIB 72718289657, Ulica Varoš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72718289657</item>
    </izvorni_sadrzaj>
    <derivirana_varijabla naziv="DomainObject.Predmet.SudioniciListNazivOIB_1">
      <item>, OIB 85821130368</item>
      <item>, OIB 72718289657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A89BA-A230-401F-9079-D347B190D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2950</properties:Characters>
  <properties:Lines>82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2018-03-08T09:37:00Z</dcterms:created>
  <dc:creator>Jasmina Matika</dc:creator>
  <cp:lastModifiedBy>Sanja Prodan</cp:lastModifiedBy>
  <cp:lastPrinted>2018-03-08T09:40:00Z</cp:lastPrinted>
  <dcterms:modified xmlns:xsi="http://www.w3.org/2001/XMLSchema-instance" xsi:type="dcterms:W3CDTF">2018-03-08T09:41:00Z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(st-32-2018-4- KIRA MAR J.D.O.O. PULA  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