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21c" w14:paraId="07cb21c" w:rsidRDefault="00671A4A" w:rsidP="00671A4A" w:rsidR="00671A4A">
      <w:pPr>
        <w:jc w:val="right"/>
        <w15:collapsed w:val="false"/>
      </w:pPr>
      <w:bookmarkStart w:name="_GoBack" w:id="0"/>
      <w:bookmarkEnd w:id="0"/>
      <w:r>
        <w:t xml:space="preserve">    </w:t>
      </w:r>
    </w:p>
    <w:p w:rsidRDefault="00411B08" w:rsidP="00671A4A" w:rsidR="00671A4A">
      <w:r>
        <w:rPr>
          <w:b/>
          <w:bCs/>
        </w:rPr>
        <w:t xml:space="preserve">             </w:t>
      </w:r>
      <w:r w:rsidR="00176C6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/>
    <w:p w:rsidRDefault="00671A4A" w:rsidP="00671A4A" w:rsidR="00671A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71A4A" w:rsidP="00671A4A" w:rsidR="00671A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1296B" w:rsidP="00671A4A" w:rsidR="0051296B">
      <w:pPr>
        <w:ind w:hanging="720" w:left="360"/>
        <w:rPr>
          <w:sz w:val="22"/>
          <w:szCs w:val="22"/>
        </w:rPr>
      </w:pPr>
    </w:p>
    <w:p w:rsidRDefault="0051296B" w:rsidP="00671A4A" w:rsidR="0051296B">
      <w:pPr>
        <w:ind w:hanging="720" w:left="360"/>
        <w:rPr>
          <w:sz w:val="22"/>
          <w:szCs w:val="22"/>
        </w:rPr>
      </w:pPr>
    </w:p>
    <w:p w:rsidRDefault="00671A4A" w:rsidP="00C615F4" w:rsidR="00671A4A" w:rsidRPr="00C615F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162A33" w:rsidP="00162A33" w:rsidR="00162A33">
      <w:pPr>
        <w:jc w:val="center"/>
      </w:pPr>
      <w:r>
        <w:t>REPUBLIKA HRVATSKA</w:t>
      </w:r>
    </w:p>
    <w:p w:rsidRDefault="00162A33" w:rsidP="00162A33" w:rsidR="00162A33">
      <w:pPr>
        <w:jc w:val="center"/>
      </w:pPr>
    </w:p>
    <w:p w:rsidRDefault="00162A33" w:rsidP="00162A33" w:rsidR="00162A33">
      <w:pPr>
        <w:jc w:val="center"/>
      </w:pPr>
      <w:r>
        <w:t>R J E Š E N J E</w:t>
      </w:r>
    </w:p>
    <w:p w:rsidRDefault="00162A33" w:rsidP="00162A33" w:rsidR="00162A33">
      <w:pPr>
        <w:pStyle w:val="Tijeloteksta"/>
        <w:rPr>
          <w:b/>
          <w:bCs/>
        </w:rPr>
      </w:pPr>
    </w:p>
    <w:p w:rsidRDefault="00162A33" w:rsidP="00162A33" w:rsidR="00162A33">
      <w:pPr>
        <w:pStyle w:val="Tijeloteksta"/>
        <w:jc w:val="center"/>
        <w:rPr>
          <w:b/>
          <w:bCs/>
        </w:rPr>
      </w:pPr>
      <w:r>
        <w:tab/>
      </w:r>
    </w:p>
    <w:p w:rsidRDefault="00162A33" w:rsidP="00162A33" w:rsidR="00162A33">
      <w:pPr>
        <w:pStyle w:val="Tijeloteksta"/>
      </w:pPr>
      <w:r>
        <w:tab/>
        <w:t xml:space="preserve">Trgovački sud u Osijeku, po stečajnoj sutkinji Nadi Roso, u stečajnom predmetu predlagatelja: </w:t>
      </w:r>
      <w:r w:rsidRPr="00050FF8">
        <w:t xml:space="preserve">Financijska agencija Regionalni centar Osijek, za otvaranje stečajnog  postupka nad dužnikom </w:t>
      </w:r>
      <w:r w:rsidRPr="00162A33">
        <w:rPr>
          <w:b/>
        </w:rPr>
        <w:t>TOPLEK j.d.o.o., Darda, Bana Josipa Jelačića 79, OIB: 03643161611, MBS: 030129267</w:t>
      </w:r>
      <w:r>
        <w:t xml:space="preserve">, dana 30. lipnja 2016. g.,                                       </w:t>
      </w:r>
    </w:p>
    <w:p w:rsidRDefault="00162A33" w:rsidP="00162A33" w:rsidR="00162A33">
      <w:pPr>
        <w:tabs>
          <w:tab w:pos="1425" w:val="left"/>
        </w:tabs>
        <w:jc w:val="both"/>
      </w:pPr>
      <w:r>
        <w:tab/>
      </w:r>
    </w:p>
    <w:p w:rsidRDefault="00162A33" w:rsidP="00162A33" w:rsidR="00162A33">
      <w:pPr>
        <w:jc w:val="center"/>
      </w:pPr>
      <w:r>
        <w:t>r i j e š i o  j e</w:t>
      </w:r>
    </w:p>
    <w:p w:rsidRDefault="00162A33" w:rsidP="00162A33" w:rsidR="00162A33">
      <w:pPr>
        <w:jc w:val="both"/>
      </w:pPr>
    </w:p>
    <w:p w:rsidRDefault="00162A33" w:rsidP="00162A33" w:rsidR="00162A33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Pr="00162A33">
        <w:t>Danijel</w:t>
      </w:r>
      <w:r>
        <w:t>u</w:t>
      </w:r>
      <w:r w:rsidRPr="00162A33">
        <w:t xml:space="preserve"> </w:t>
      </w:r>
      <w:proofErr w:type="spellStart"/>
      <w:r w:rsidRPr="00162A33">
        <w:t>Toplek</w:t>
      </w:r>
      <w:proofErr w:type="spellEnd"/>
      <w:r w:rsidRPr="00162A33">
        <w:t xml:space="preserve">, OIB: 35766666752, </w:t>
      </w:r>
      <w:proofErr w:type="spellStart"/>
      <w:r w:rsidRPr="00162A33">
        <w:t>Mece</w:t>
      </w:r>
      <w:proofErr w:type="spellEnd"/>
      <w:r w:rsidRPr="00162A33">
        <w:t xml:space="preserve">, </w:t>
      </w:r>
      <w:proofErr w:type="spellStart"/>
      <w:r w:rsidRPr="00162A33">
        <w:t>Beljska</w:t>
      </w:r>
      <w:proofErr w:type="spellEnd"/>
      <w:r w:rsidRPr="00162A33">
        <w:t xml:space="preserve"> 2</w:t>
      </w:r>
      <w:r>
        <w:t>, da u roku od 8 (osam) dana od dana primitka ovog rješenja uplati:</w:t>
      </w:r>
    </w:p>
    <w:p w:rsidRDefault="00162A33" w:rsidP="00162A33" w:rsidR="00162A33">
      <w:pPr>
        <w:pStyle w:val="Tijeloteksta"/>
        <w:numPr>
          <w:ilvl w:val="0"/>
          <w:numId w:val="10"/>
        </w:numPr>
      </w:pPr>
      <w:r>
        <w:t xml:space="preserve">predujam od </w:t>
      </w:r>
      <w:r w:rsidRPr="00050FF8">
        <w:rPr>
          <w:b/>
        </w:rPr>
        <w:t>4.000,00 kn</w:t>
      </w:r>
      <w:r>
        <w:t xml:space="preserve"> na žiro račun Trgovačkog suda u Osijeku broj HR31 2390 0011 3000 0020 0 s pozivom na  broj HR05 272-496-16.</w:t>
      </w:r>
    </w:p>
    <w:p w:rsidRDefault="00162A33" w:rsidP="00162A33" w:rsidR="00162A33">
      <w:pPr>
        <w:pStyle w:val="Tijeloteksta"/>
      </w:pPr>
    </w:p>
    <w:p w:rsidRDefault="00162A33" w:rsidP="00162A33" w:rsidR="00162A3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direktor dužnika, </w:t>
      </w:r>
      <w:r w:rsidRPr="00162A33">
        <w:t xml:space="preserve">Danijel </w:t>
      </w:r>
      <w:proofErr w:type="spellStart"/>
      <w:r w:rsidRPr="00162A33">
        <w:t>Toplek</w:t>
      </w:r>
      <w:proofErr w:type="spellEnd"/>
      <w:r w:rsidRPr="00162A33">
        <w:t xml:space="preserve">, OIB: 35766666752, </w:t>
      </w:r>
      <w:proofErr w:type="spellStart"/>
      <w:r w:rsidRPr="00162A33">
        <w:t>Mece</w:t>
      </w:r>
      <w:proofErr w:type="spellEnd"/>
      <w:r w:rsidRPr="00162A33">
        <w:t xml:space="preserve">, </w:t>
      </w:r>
      <w:proofErr w:type="spellStart"/>
      <w:r w:rsidRPr="00162A33">
        <w:t>Beljska</w:t>
      </w:r>
      <w:proofErr w:type="spellEnd"/>
      <w:r w:rsidRPr="00162A33">
        <w:t xml:space="preserve"> 2</w:t>
      </w:r>
      <w:r>
        <w:t xml:space="preserve">,  ne 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162A33" w:rsidP="00162A33" w:rsidR="00162A3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162A33" w:rsidP="00162A33" w:rsidR="00162A33">
      <w:pPr>
        <w:ind w:left="1320"/>
        <w:jc w:val="both"/>
      </w:pPr>
      <w:r>
        <w:t xml:space="preserve">b) Nalaže se FINI da novčani iznos od </w:t>
      </w:r>
      <w:r w:rsidRPr="00050FF8">
        <w:rPr>
          <w:b/>
        </w:rPr>
        <w:t>4.000,00 kn</w:t>
      </w:r>
      <w:r>
        <w:t xml:space="preserve">,  za koji je određena ovrha, zaplijeni i prenese na žiro račun Trgovačkog suda u Osijeku broj HR31 2390 0011 3000 0020 0 s pozivom na  broj HR05 272-496-16 te o tome obavijesti sud. </w:t>
      </w:r>
    </w:p>
    <w:p w:rsidRDefault="00162A33" w:rsidP="00162A33" w:rsidR="00162A33">
      <w:pPr>
        <w:ind w:left="1320"/>
        <w:jc w:val="both"/>
      </w:pPr>
      <w:r>
        <w:t>c) Zabranjuje se FINI da navedenu tražbinu ispuni dužniku</w:t>
      </w:r>
      <w:r w:rsidRPr="00742CE9">
        <w:t xml:space="preserve"> </w:t>
      </w:r>
      <w:r w:rsidR="0051296B" w:rsidRPr="0051296B">
        <w:t>Danijel</w:t>
      </w:r>
      <w:r w:rsidR="0051296B">
        <w:t>u</w:t>
      </w:r>
      <w:r w:rsidR="0051296B" w:rsidRPr="0051296B">
        <w:t xml:space="preserve"> </w:t>
      </w:r>
      <w:proofErr w:type="spellStart"/>
      <w:r w:rsidR="0051296B" w:rsidRPr="0051296B">
        <w:t>Toplek</w:t>
      </w:r>
      <w:proofErr w:type="spellEnd"/>
      <w:r w:rsidR="0051296B" w:rsidRPr="0051296B">
        <w:t xml:space="preserve">, OIB: 35766666752, </w:t>
      </w:r>
      <w:proofErr w:type="spellStart"/>
      <w:r w:rsidR="0051296B" w:rsidRPr="0051296B">
        <w:t>Mece</w:t>
      </w:r>
      <w:proofErr w:type="spellEnd"/>
      <w:r w:rsidR="0051296B" w:rsidRPr="0051296B">
        <w:t xml:space="preserve">, </w:t>
      </w:r>
      <w:proofErr w:type="spellStart"/>
      <w:r w:rsidR="0051296B" w:rsidRPr="0051296B">
        <w:t>Beljska</w:t>
      </w:r>
      <w:proofErr w:type="spellEnd"/>
      <w:r w:rsidR="0051296B" w:rsidRPr="0051296B">
        <w:t xml:space="preserve"> 2</w:t>
      </w:r>
      <w:r>
        <w:t>, te se istom zabranjuje da tu tražbinu naplati ili inače raspolaže njome.</w:t>
      </w:r>
    </w:p>
    <w:p w:rsidRDefault="00162A33" w:rsidP="00162A33" w:rsidR="00162A33">
      <w:pPr>
        <w:jc w:val="both"/>
      </w:pPr>
    </w:p>
    <w:p w:rsidRDefault="00162A33" w:rsidP="00162A33" w:rsidR="00162A33">
      <w:pPr>
        <w:ind w:hanging="720" w:left="720"/>
        <w:jc w:val="both"/>
      </w:pPr>
      <w:r>
        <w:t>III</w:t>
      </w:r>
      <w:r>
        <w:tab/>
        <w:t xml:space="preserve">Ukoliko osoba ovlaštena za zastupanje dužnika, direktor dužnika </w:t>
      </w:r>
      <w:r w:rsidR="0051296B" w:rsidRPr="0051296B">
        <w:t xml:space="preserve">Danijel </w:t>
      </w:r>
      <w:proofErr w:type="spellStart"/>
      <w:r w:rsidR="0051296B" w:rsidRPr="0051296B">
        <w:t>Toplek</w:t>
      </w:r>
      <w:proofErr w:type="spellEnd"/>
      <w:r w:rsidR="0051296B" w:rsidRPr="0051296B">
        <w:t xml:space="preserve">, OIB: 35766666752, </w:t>
      </w:r>
      <w:proofErr w:type="spellStart"/>
      <w:r w:rsidR="0051296B" w:rsidRPr="0051296B">
        <w:t>Mece</w:t>
      </w:r>
      <w:proofErr w:type="spellEnd"/>
      <w:r w:rsidR="0051296B" w:rsidRPr="0051296B">
        <w:t xml:space="preserve">, </w:t>
      </w:r>
      <w:proofErr w:type="spellStart"/>
      <w:r w:rsidR="0051296B" w:rsidRPr="0051296B">
        <w:t>Beljska</w:t>
      </w:r>
      <w:proofErr w:type="spellEnd"/>
      <w:r w:rsidR="0051296B" w:rsidRPr="0051296B">
        <w:t xml:space="preserve"> 2</w:t>
      </w:r>
      <w:r w:rsidRPr="004E52F8">
        <w:t xml:space="preserve">, </w:t>
      </w:r>
      <w:r>
        <w:t>ne postupi po nalogu suda iz točke I, ovo rješenje će se po pravomoćnosti dostaviti FINI radi provedbe ovrhe iz točke II izreke rješenja.</w:t>
      </w:r>
    </w:p>
    <w:p w:rsidRDefault="00162A33" w:rsidP="00162A33" w:rsidR="00162A33">
      <w:pPr>
        <w:jc w:val="both"/>
      </w:pPr>
      <w:r>
        <w:t xml:space="preserve">            </w:t>
      </w:r>
    </w:p>
    <w:p w:rsidRDefault="00162A33" w:rsidP="00162A33" w:rsidR="00162A33">
      <w:pPr>
        <w:jc w:val="both"/>
      </w:pPr>
    </w:p>
    <w:p w:rsidRDefault="00162A33" w:rsidP="00162A33" w:rsidR="00162A33">
      <w:pPr>
        <w:jc w:val="right"/>
      </w:pPr>
    </w:p>
    <w:p w:rsidRDefault="00162A33" w:rsidP="00162A33" w:rsidR="00162A33">
      <w:pPr>
        <w:jc w:val="center"/>
      </w:pPr>
      <w:r>
        <w:lastRenderedPageBreak/>
        <w:t>Obrazloženje</w:t>
      </w:r>
    </w:p>
    <w:p w:rsidRDefault="00162A33" w:rsidP="00162A33" w:rsidR="00162A33">
      <w:pPr>
        <w:pStyle w:val="Tijeloteksta"/>
        <w:rPr>
          <w:b/>
          <w:bCs/>
        </w:rPr>
      </w:pPr>
    </w:p>
    <w:p w:rsidRDefault="00162A33" w:rsidP="00162A33" w:rsidR="00162A33">
      <w:pPr>
        <w:pStyle w:val="Tijeloteksta"/>
        <w:rPr>
          <w:b/>
          <w:bCs/>
        </w:rPr>
      </w:pPr>
    </w:p>
    <w:p w:rsidRDefault="00162A33" w:rsidP="00162A33" w:rsidR="00162A33">
      <w:pPr>
        <w:pStyle w:val="Tijeloteksta"/>
      </w:pPr>
      <w:r>
        <w:rPr>
          <w:bCs/>
        </w:rPr>
        <w:tab/>
        <w:t xml:space="preserve">Predlagatelj </w:t>
      </w:r>
      <w:r w:rsidRPr="00E12BC0">
        <w:t xml:space="preserve">FINA RC Osijek Podružnica Osijek </w:t>
      </w:r>
      <w:r>
        <w:rPr>
          <w:bCs/>
        </w:rPr>
        <w:t xml:space="preserve">je dana </w:t>
      </w:r>
      <w:r w:rsidR="0051296B">
        <w:rPr>
          <w:bCs/>
        </w:rPr>
        <w:t>4</w:t>
      </w:r>
      <w:r>
        <w:rPr>
          <w:bCs/>
        </w:rPr>
        <w:t xml:space="preserve">. ožujka 2016. g. podnijela ovom sudu prijedlog za pokretanje stečajnog postupka nad dužnikom </w:t>
      </w:r>
      <w:r w:rsidR="0051296B" w:rsidRPr="0051296B">
        <w:rPr>
          <w:b/>
        </w:rPr>
        <w:t>TOPLEK j.d.o.o., Darda, Bana Josipa Jelačića 79, OIB: 03643161611, MBS: 030129267</w:t>
      </w:r>
      <w:r>
        <w:t xml:space="preserve">, temeljem odredbe članka </w:t>
      </w:r>
      <w:r w:rsidR="0051296B">
        <w:t>444</w:t>
      </w:r>
      <w:r>
        <w:t xml:space="preserve">. stav </w:t>
      </w:r>
      <w:r w:rsidR="0051296B">
        <w:t>2</w:t>
      </w:r>
      <w:r>
        <w:t>. Stečajnog zakona (Narodne novine 71/15) .</w:t>
      </w:r>
    </w:p>
    <w:p w:rsidRDefault="00162A33" w:rsidP="00162A33" w:rsidR="00162A33">
      <w:pPr>
        <w:jc w:val="both"/>
      </w:pPr>
      <w:r>
        <w:tab/>
        <w:t>Zaključkom St-</w:t>
      </w:r>
      <w:r w:rsidR="00CD0B06">
        <w:t>496</w:t>
      </w:r>
      <w:r>
        <w:t>/16</w:t>
      </w:r>
      <w:r w:rsidR="00CD0B06">
        <w:t>-3</w:t>
      </w:r>
      <w:r>
        <w:t xml:space="preserve"> od </w:t>
      </w:r>
      <w:r w:rsidR="00CD0B06">
        <w:t>7</w:t>
      </w:r>
      <w:r>
        <w:t xml:space="preserve">. travnja 2016. g. pozvana je osoba za zastupanje dužnika </w:t>
      </w:r>
      <w:r w:rsidR="00CD0B06" w:rsidRPr="00CD0B06">
        <w:t xml:space="preserve">Danijel </w:t>
      </w:r>
      <w:proofErr w:type="spellStart"/>
      <w:r w:rsidR="00CD0B06" w:rsidRPr="00CD0B06">
        <w:t>Toplek</w:t>
      </w:r>
      <w:proofErr w:type="spellEnd"/>
      <w:r w:rsidR="00CD0B06" w:rsidRPr="00CD0B06">
        <w:t xml:space="preserve">, OIB: 35766666752, </w:t>
      </w:r>
      <w:proofErr w:type="spellStart"/>
      <w:r w:rsidR="00CD0B06" w:rsidRPr="00CD0B06">
        <w:t>Mece</w:t>
      </w:r>
      <w:proofErr w:type="spellEnd"/>
      <w:r w:rsidR="00CD0B06" w:rsidRPr="00CD0B06">
        <w:t xml:space="preserve">, </w:t>
      </w:r>
      <w:proofErr w:type="spellStart"/>
      <w:r w:rsidR="00CD0B06" w:rsidRPr="00CD0B06">
        <w:t>Beljska</w:t>
      </w:r>
      <w:proofErr w:type="spellEnd"/>
      <w:r w:rsidR="00CD0B06" w:rsidRPr="00CD0B06">
        <w:t xml:space="preserve"> 2</w:t>
      </w:r>
      <w:r>
        <w:t>, na uplatu predujma u iznosu od 1.000,00 kn u Fond za namirenje troškova stečajnog postupka te zaključkom broj St-</w:t>
      </w:r>
      <w:r w:rsidR="00CD0B06">
        <w:t>496</w:t>
      </w:r>
      <w:r>
        <w:t>/16</w:t>
      </w:r>
      <w:r w:rsidR="00CD0B06">
        <w:t>-5</w:t>
      </w:r>
      <w:r>
        <w:t xml:space="preserve"> od </w:t>
      </w:r>
      <w:r w:rsidR="00CD0B06">
        <w:t>13. svibnja</w:t>
      </w:r>
      <w:r>
        <w:t xml:space="preserve"> 2016. g.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162A33" w:rsidP="00162A33" w:rsidR="00162A33">
      <w:pPr>
        <w:jc w:val="both"/>
      </w:pPr>
    </w:p>
    <w:p w:rsidRDefault="00162A33" w:rsidP="00162A33" w:rsidR="00162A33">
      <w:pPr>
        <w:jc w:val="both"/>
      </w:pPr>
      <w:r>
        <w:tab/>
        <w:t xml:space="preserve">Zaključak </w:t>
      </w:r>
      <w:r w:rsidR="006829EF" w:rsidRPr="006829EF">
        <w:t xml:space="preserve">St-496/16-3 od 7. travnja 2016. g. </w:t>
      </w:r>
      <w:r>
        <w:t xml:space="preserve">osoba ovlaštena za zastupanje dužnika </w:t>
      </w:r>
      <w:r w:rsidR="006829EF" w:rsidRPr="006829EF">
        <w:t xml:space="preserve">Danijel </w:t>
      </w:r>
      <w:proofErr w:type="spellStart"/>
      <w:r w:rsidR="006829EF" w:rsidRPr="006829EF">
        <w:t>Toplek</w:t>
      </w:r>
      <w:proofErr w:type="spellEnd"/>
      <w:r w:rsidR="006829EF" w:rsidRPr="006829EF">
        <w:t xml:space="preserve">, OIB: 35766666752, </w:t>
      </w:r>
      <w:proofErr w:type="spellStart"/>
      <w:r w:rsidR="006829EF" w:rsidRPr="006829EF">
        <w:t>Mece</w:t>
      </w:r>
      <w:proofErr w:type="spellEnd"/>
      <w:r w:rsidR="006829EF" w:rsidRPr="006829EF">
        <w:t xml:space="preserve">, </w:t>
      </w:r>
      <w:proofErr w:type="spellStart"/>
      <w:r w:rsidR="006829EF" w:rsidRPr="006829EF">
        <w:t>Beljska</w:t>
      </w:r>
      <w:proofErr w:type="spellEnd"/>
      <w:r w:rsidR="006829EF" w:rsidRPr="006829EF">
        <w:t xml:space="preserve"> 2</w:t>
      </w:r>
      <w:r w:rsidR="006829EF">
        <w:t xml:space="preserve"> </w:t>
      </w:r>
      <w:r>
        <w:t>zaprimio je dana 1</w:t>
      </w:r>
      <w:r w:rsidR="006829EF">
        <w:t>2</w:t>
      </w:r>
      <w:r>
        <w:t xml:space="preserve">.4.2016. g. a zaključak od </w:t>
      </w:r>
      <w:r w:rsidR="006829EF">
        <w:t xml:space="preserve">13. svibnja </w:t>
      </w:r>
      <w:r>
        <w:t xml:space="preserve">2016. g. zaprimio je dana </w:t>
      </w:r>
      <w:r w:rsidR="006829EF">
        <w:t>17</w:t>
      </w:r>
      <w:r>
        <w:t xml:space="preserve">.5.2016. g.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162A33" w:rsidP="00162A33" w:rsidR="00162A33">
      <w:pPr>
        <w:jc w:val="both"/>
      </w:pPr>
    </w:p>
    <w:p w:rsidRDefault="00162A33" w:rsidP="00162A33" w:rsidR="00162A33">
      <w:pPr>
        <w:jc w:val="both"/>
      </w:pPr>
    </w:p>
    <w:p w:rsidRDefault="00162A33" w:rsidP="00162A33" w:rsidR="00162A33">
      <w:pPr>
        <w:jc w:val="center"/>
      </w:pPr>
      <w:r>
        <w:t xml:space="preserve">U Osijeku 30. lipnja 2016. g. </w:t>
      </w:r>
    </w:p>
    <w:p w:rsidRDefault="00162A33" w:rsidP="00162A33" w:rsidR="00162A33">
      <w:pPr>
        <w:jc w:val="center"/>
      </w:pPr>
    </w:p>
    <w:p w:rsidRDefault="00162A33" w:rsidP="00162A33" w:rsidR="00162A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162A33" w:rsidP="00162A33" w:rsidR="00162A33">
      <w:pPr>
        <w:ind w:firstLine="720" w:left="5760"/>
      </w:pPr>
      <w:r>
        <w:t xml:space="preserve">        Nada Roso </w:t>
      </w:r>
    </w:p>
    <w:p w:rsidRDefault="00162A33" w:rsidP="00162A33" w:rsidR="00162A33">
      <w:pPr>
        <w:ind w:firstLine="720" w:left="5760"/>
      </w:pPr>
    </w:p>
    <w:p w:rsidRDefault="006829EF" w:rsidP="006829EF" w:rsidR="006829EF">
      <w:r>
        <w:t>Zapisničar</w:t>
      </w:r>
    </w:p>
    <w:p w:rsidRDefault="006829EF" w:rsidP="006829EF" w:rsidR="006829EF">
      <w:r>
        <w:t>Danijela Špeletić</w:t>
      </w:r>
    </w:p>
    <w:p w:rsidRDefault="00162A33" w:rsidP="00162A33" w:rsidR="00162A33">
      <w:pPr>
        <w:ind w:firstLine="720" w:left="5760"/>
      </w:pPr>
    </w:p>
    <w:p w:rsidRDefault="00162A33" w:rsidP="00162A33" w:rsidR="00162A33">
      <w:pPr>
        <w:jc w:val="both"/>
      </w:pPr>
      <w:r>
        <w:t xml:space="preserve">NAPUTAK  O PRAVNOM LIJEKU </w:t>
      </w:r>
    </w:p>
    <w:p w:rsidRDefault="00162A33" w:rsidP="00162A33" w:rsidR="00162A3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>
      <w:pPr>
        <w:jc w:val="both"/>
      </w:pPr>
    </w:p>
    <w:p w:rsidRDefault="00162A33" w:rsidP="00162A33" w:rsidR="00162A33">
      <w:pPr>
        <w:jc w:val="both"/>
      </w:pPr>
    </w:p>
    <w:p w:rsidRDefault="00162A33" w:rsidP="00162A33" w:rsidR="00162A33">
      <w:r>
        <w:t>DNA</w:t>
      </w:r>
    </w:p>
    <w:p w:rsidRDefault="00162A33" w:rsidP="006829EF" w:rsidR="00162A33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6829EF" w:rsidRPr="006829EF">
        <w:t xml:space="preserve">Danijel </w:t>
      </w:r>
      <w:proofErr w:type="spellStart"/>
      <w:r w:rsidR="006829EF" w:rsidRPr="006829EF">
        <w:t>Toplek</w:t>
      </w:r>
      <w:proofErr w:type="spellEnd"/>
      <w:r w:rsidR="006829EF" w:rsidRPr="006829EF">
        <w:t xml:space="preserve">, </w:t>
      </w:r>
      <w:proofErr w:type="spellStart"/>
      <w:r w:rsidR="006829EF" w:rsidRPr="006829EF">
        <w:t>Mece</w:t>
      </w:r>
      <w:proofErr w:type="spellEnd"/>
      <w:r w:rsidR="006829EF" w:rsidRPr="006829EF">
        <w:t xml:space="preserve">, </w:t>
      </w:r>
      <w:proofErr w:type="spellStart"/>
      <w:r w:rsidR="006829EF" w:rsidRPr="006829EF">
        <w:t>Beljska</w:t>
      </w:r>
      <w:proofErr w:type="spellEnd"/>
      <w:r w:rsidR="006829EF" w:rsidRPr="006829EF">
        <w:t xml:space="preserve"> 2</w:t>
      </w:r>
    </w:p>
    <w:p w:rsidRDefault="00162A33" w:rsidP="00162A33" w:rsidR="00162A33">
      <w:pPr>
        <w:numPr>
          <w:ilvl w:val="0"/>
          <w:numId w:val="11"/>
        </w:numPr>
      </w:pPr>
      <w:r>
        <w:t>FINA- nakon pravomoćnosti</w:t>
      </w:r>
    </w:p>
    <w:p w:rsidRDefault="00162A33" w:rsidP="00162A33" w:rsidR="00162A33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62A33" w:rsidP="00162A33" w:rsidR="00162A33">
      <w:pPr>
        <w:numPr>
          <w:ilvl w:val="0"/>
          <w:numId w:val="11"/>
        </w:numPr>
      </w:pPr>
      <w:r>
        <w:t>K-30.7.</w:t>
      </w:r>
    </w:p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>
      <w:pPr>
        <w:ind w:left="5580"/>
      </w:pPr>
    </w:p>
    <w:p w:rsidRDefault="00671A4A" w:rsidP="00671A4A" w:rsidR="00671A4A"/>
    <w:p w:rsidRDefault="00671A4A" w:rsidP="00671A4A" w:rsidR="00671A4A"/>
    <w:p w:rsidRDefault="006D3C3F" w:rsidP="00671A4A" w:rsidR="006D3C3F" w:rsidRPr="00671A4A"/>
    <w:sectPr w:rsidSect="00606835" w:rsidR="006D3C3F" w:rsidRPr="00671A4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279" w:rsidR="00DB6279">
      <w:r>
        <w:separator/>
      </w:r>
    </w:p>
  </w:endnote>
  <w:endnote w:id="0" w:type="continuationSeparator">
    <w:p w:rsidRDefault="00DB6279" w:rsidR="00DB6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279" w:rsidR="00DB6279">
      <w:r>
        <w:separator/>
      </w:r>
    </w:p>
  </w:footnote>
  <w:footnote w:id="0" w:type="continuationSeparator">
    <w:p w:rsidRDefault="00DB6279" w:rsidR="00DB6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8525E" w:rsidR="00A35A5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601725">
      <w:t>6 St-496/16-6</w:t>
    </w:r>
  </w:p>
  <w:p w:rsidRDefault="0058525E" w:rsidP="0058525E" w:rsidR="0058525E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601725">
      <w:t>496</w:t>
    </w:r>
    <w:r w:rsidR="00671A4A">
      <w:t>/</w:t>
    </w:r>
    <w:r w:rsidR="00601725">
      <w:t>16-6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79"/>
    <w:rsid w:val="00DB62A5"/>
    <w:rsid w:val="00DB77DD"/>
    <w:rsid w:val="00DC2A34"/>
    <w:rsid w:val="00DC7EA3"/>
    <w:rsid w:val="00DD1593"/>
    <w:rsid w:val="00DD219C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0FD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TOPLEK j.d.o.o. za usluge i prijevoz</izvorni_sadrzaj>
    <derivirana_varijabla naziv="DomainObject.Predmet.ProtustrankaFormated_1">  TOPLEK j.d.o.o. za usluge i prijevoz</derivirana_varijabla>
  </DomainObject.Predmet.ProtustrankaFormated>
  <DomainObject.Predmet.ProtustrankaFormatedOIB>
    <izvorni_sadrzaj>  TOPLEK j.d.o.o. za usluge i prijevoz, OIB 03643161611</izvorni_sadrzaj>
    <derivirana_varijabla naziv="DomainObject.Predmet.ProtustrankaFormatedOIB_1">  TOPLEK j.d.o.o. za usluge i prijevoz, OIB 03643161611</derivirana_varijabla>
  </DomainObject.Predmet.ProtustrankaFormatedOIB>
  <DomainObject.Predmet.ProtustrankaFormatedWithAdress>
    <izvorni_sadrzaj> TOPLEK j.d.o.o. za usluge i prijevoz, Bana Josipa Jelačića 79, 31326 Darda</izvorni_sadrzaj>
    <derivirana_varijabla naziv="DomainObject.Predmet.ProtustrankaFormatedWithAdress_1"> TOPLEK j.d.o.o. za usluge i prijevoz, Bana Josipa Jelačića 79, 31326 Darda</derivirana_varijabla>
  </DomainObject.Predmet.ProtustrankaFormatedWithAdress>
  <DomainObject.Predmet.ProtustrankaFormatedWithAdressOIB>
    <izvorni_sadrzaj> TOPLEK j.d.o.o. za usluge i prijevoz, OIB 03643161611, Bana Josipa Jelačića 79, 31326 Darda</izvorni_sadrzaj>
    <derivirana_varijabla naziv="DomainObject.Predmet.ProtustrankaFormatedWithAdressOIB_1"> TOPLEK j.d.o.o. za usluge i prijevoz, OIB 03643161611, Bana Josipa Jelačića 79, 31326 Darda</derivirana_varijabla>
  </DomainObject.Predmet.ProtustrankaFormatedWithAdressOIB>
  <DomainObject.Predmet.ProtustrankaWithAdress>
    <izvorni_sadrzaj>TOPLEK j.d.o.o. za usluge i prijevoz Bana Josipa Jelačića 79, 31326 Darda</izvorni_sadrzaj>
    <derivirana_varijabla naziv="DomainObject.Predmet.ProtustrankaWithAdress_1">TOPLEK j.d.o.o. za usluge i prijevoz Bana Josipa Jelačića 79, 31326 Darda</derivirana_varijabla>
  </DomainObject.Predmet.ProtustrankaWithAdress>
  <DomainObject.Predmet.ProtustrankaWithAdressOIB>
    <izvorni_sadrzaj>TOPLEK j.d.o.o. za usluge i prijevoz, OIB 03643161611, Bana Josipa Jelačića 79, 31326 Darda</izvorni_sadrzaj>
    <derivirana_varijabla naziv="DomainObject.Predmet.ProtustrankaWithAdressOIB_1">TOPLEK j.d.o.o. za usluge i prijevoz, OIB 03643161611, Bana Josipa Jelačića 79, 31326 Darda</derivirana_varijabla>
  </DomainObject.Predmet.ProtustrankaWithAdressOIB>
  <DomainObject.Predmet.ProtustrankaNazivFormated>
    <izvorni_sadrzaj>TOPLEK j.d.o.o. za usluge i prijevoz</izvorni_sadrzaj>
    <derivirana_varijabla naziv="DomainObject.Predmet.ProtustrankaNazivFormated_1">TOPLEK j.d.o.o. za usluge i prijevoz</derivirana_varijabla>
  </DomainObject.Predmet.ProtustrankaNazivFormated>
  <DomainObject.Predmet.ProtustrankaNazivFormatedOIB>
    <izvorni_sadrzaj>TOPLEK j.d.o.o. za usluge i prijevoz, OIB 03643161611</izvorni_sadrzaj>
    <derivirana_varijabla naziv="DomainObject.Predmet.ProtustrankaNazivFormatedOIB_1">TOPLEK j.d.o.o. za usluge i prijevoz, OIB 03643161611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TOPLEK j.d.o.o. za usluge i prijevoz</item>
    </izvorni_sadrzaj>
    <derivirana_varijabla naziv="DomainObject.Predmet.ProtuStrankaListFormated_1">
      <item>TOPLEK j.d.o.o. za usluge i prijevoz</item>
    </derivirana_varijabla>
  </DomainObject.Predmet.ProtuStrankaListFormated>
  <DomainObject.Predmet.ProtuStrankaListFormatedOIB>
    <izvorni_sadrzaj>
      <item>TOPLEK j.d.o.o. za usluge i prijevoz, OIB 03643161611</item>
    </izvorni_sadrzaj>
    <derivirana_varijabla naziv="DomainObject.Predmet.ProtuStrankaListFormatedOIB_1">
      <item>TOPLEK j.d.o.o. za usluge i prijevoz, OIB 03643161611</item>
    </derivirana_varijabla>
  </DomainObject.Predmet.ProtuStrankaListFormatedOIB>
  <DomainObject.Predmet.ProtuStrankaListFormatedWithAdress>
    <izvorni_sadrzaj>
      <item>TOPLEK j.d.o.o. za usluge i prijevoz, Bana Josipa Jelačića 79, 31326 Darda</item>
    </izvorni_sadrzaj>
    <derivirana_varijabla naziv="DomainObject.Predmet.ProtuStrankaListFormatedWithAdress_1">
      <item>TOPLEK j.d.o.o. za usluge i prijevoz, Bana Josipa Jelačića 79, 31326 Darda</item>
    </derivirana_varijabla>
  </DomainObject.Predmet.ProtuStrankaListFormatedWithAdress>
  <DomainObject.Predmet.ProtuStrankaListFormatedWithAdressOIB>
    <izvorni_sadrzaj>
      <item>TOPLEK j.d.o.o. za usluge i prijevoz, OIB 03643161611, Bana Josipa Jelačića 79, 31326 Darda</item>
    </izvorni_sadrzaj>
    <derivirana_varijabla naziv="DomainObject.Predmet.ProtuStrankaListFormatedWithAdressOIB_1">
      <item>TOPLEK j.d.o.o. za usluge i prijevoz, OIB 03643161611, Bana Josipa Jelačića 79, 31326 Darda</item>
    </derivirana_varijabla>
  </DomainObject.Predmet.ProtuStrankaListFormatedWithAdressOIB>
  <DomainObject.Predmet.ProtuStrankaListNazivFormated>
    <izvorni_sadrzaj>
      <item>TOPLEK j.d.o.o. za usluge i prijevoz</item>
    </izvorni_sadrzaj>
    <derivirana_varijabla naziv="DomainObject.Predmet.ProtuStrankaListNazivFormated_1">
      <item>TOPLEK j.d.o.o. za usluge i prijevoz</item>
    </derivirana_varijabla>
  </DomainObject.Predmet.ProtuStrankaListNazivFormated>
  <DomainObject.Predmet.ProtuStrankaListNazivFormatedOIB>
    <izvorni_sadrzaj>
      <item>TOPLEK j.d.o.o. za usluge i prijevoz, OIB 03643161611</item>
    </izvorni_sadrzaj>
    <derivirana_varijabla naziv="DomainObject.Predmet.ProtuStrankaListNazivFormatedOIB_1">
      <item>TOPLEK j.d.o.o. za usluge i prijevoz, OIB 03643161611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TOPLEK j.d.o.o. za usluge i prijevoz</izvorni_sadrzaj>
    <derivirana_varijabla naziv="DomainObject.Predmet.ProtustrankaIDrugi_1">TOPLEK j.d.o.o. za usluge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TOPLEK j.d.o.o. za usluge i prijevoz, OIB 03643161611, Bana Josipa Jelačića 79, 31326 Darda</izvorni_sadrzaj>
    <derivirana_varijabla naziv="DomainObject.Predmet.ProtustrankaIDrugiAdressOIB_1">TOPLEK j.d.o.o. za usluge i prijevoz, OIB 03643161611, Bana Josipa Jelačića 79,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TOPLEK j.d.o.o. za usluge i prijevoz</item>
    </izvorni_sadrzaj>
    <derivirana_varijabla naziv="DomainObject.Predmet.SudioniciListNaziv_1">
      <item>FINA RC OSIJEK</item>
      <item>TOPLEK j.d.o.o. za usluge i prijevoz</item>
    </derivirana_varijabla>
  </DomainObject.Predmet.SudioniciListNaziv>
  <DomainObject.Predmet.SudioniciListAdressOIB>
    <izvorni_sadrzaj>
      <item>FINA RC OSIJEK, OIB 85821130368</item>
      <item>TOPLEK j.d.o.o. za usluge i prijevoz, OIB 03643161611, Bana Josipa Jelačića 79,31326 Darda</item>
    </izvorni_sadrzaj>
    <derivirana_varijabla naziv="DomainObject.Predmet.SudioniciListAdressOIB_1">
      <item>FINA RC OSIJEK, OIB 85821130368</item>
      <item>TOPLEK j.d.o.o. za usluge i prijevoz, OIB 03643161611, Bana Josipa Jelačića 79,31326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03643161611</item>
    </izvorni_sadrzaj>
    <derivirana_varijabla naziv="DomainObject.Predmet.SudioniciListNazivOIB_1">
      <item>, OIB 85821130368</item>
      <item>, OIB 03643161611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CB7A8-29D7-4B44-80B3-AB56DDDB7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614</properties:Words>
  <properties:Characters>3255</properties:Characters>
  <properties:Lines>106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2016-06-17T05:53:00Z</cp:lastPrinted>
  <dcterms:modified xmlns:xsi="http://www.w3.org/2001/XMLSchema-instance" xsi:type="dcterms:W3CDTF">2016-06-30T06:51:00Z</dcterms:modified>
  <cp:revision>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