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f38" w14:paraId="f913f38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84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60529F">
        <w:rPr>
          <w:rFonts w:eastAsia="Times New Roman" w:hAnsi="Times New Roman" w:ascii="Times New Roman"/>
          <w:sz w:val="24"/>
          <w:szCs w:val="24"/>
          <w:lang w:eastAsia="hr-HR"/>
        </w:rPr>
        <w:t xml:space="preserve">ADRIJA ŠKVER j.do.o. sa sjedištem u Šibeniku, 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Stjepana Radića 84 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43270010203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zastupanom po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Adrijani </w:t>
      </w:r>
      <w:proofErr w:type="spellStart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Šibenika, Stjepana Radića 84A,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>4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Adrijana </w:t>
      </w:r>
      <w:proofErr w:type="spellStart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Adrijana </w:t>
      </w:r>
      <w:proofErr w:type="spellStart"/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>Čukljak</w:t>
      </w:r>
      <w:proofErr w:type="spellEnd"/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zino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5B40" w:rsidP="00DB5B40" w:rsidR="00DB5B40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DB5B40" w:rsidP="00DB5B40" w:rsidR="00DB5B40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A2AD7" w:rsidP="009312A3" w:rsidR="00DA2A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ED4E4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Adrijani </w:t>
      </w:r>
      <w:proofErr w:type="spellStart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Šibenika, Stjepana Radića 84 A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67268B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442640">
      <w:pPr>
        <w:spacing w:lineRule="auto" w:line="240" w:after="0"/>
      </w:pPr>
      <w:r>
        <w:separator/>
      </w:r>
    </w:p>
  </w:endnote>
  <w:endnote w:id="0" w:type="continuationSeparator">
    <w:p w:rsidRDefault="004F479E" w:rsidR="004426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442640">
      <w:pPr>
        <w:spacing w:lineRule="auto" w:line="240" w:after="0"/>
      </w:pPr>
      <w:r>
        <w:separator/>
      </w:r>
    </w:p>
  </w:footnote>
  <w:footnote w:id="0" w:type="continuationSeparator">
    <w:p w:rsidRDefault="004F479E" w:rsidR="004426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7268B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  <w:r w:rsidR="007340BF">
      <w:rPr>
        <w:rFonts w:eastAsia="Times New Roman" w:hAnsi="Times New Roman" w:ascii="Times New Roman"/>
        <w:sz w:val="24"/>
        <w:szCs w:val="24"/>
        <w:lang w:eastAsia="hr-HR"/>
      </w:rPr>
      <w:t>8</w:t>
    </w:r>
    <w:r w:rsidR="00DA2AD7">
      <w:rPr>
        <w:rFonts w:eastAsia="Times New Roman" w:hAnsi="Times New Roman" w:ascii="Times New Roman"/>
        <w:sz w:val="24"/>
        <w:szCs w:val="24"/>
        <w:lang w:eastAsia="hr-HR"/>
      </w:rPr>
      <w:t>4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67268B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67268B" w:rsidR="00571970">
    <w:pPr>
      <w:pStyle w:val="Zaglavlje"/>
      <w:jc w:val="center"/>
    </w:pPr>
  </w:p>
  <w:p w:rsidRDefault="0067268B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41B3E"/>
    <w:rsid w:val="0008530D"/>
    <w:rsid w:val="00442640"/>
    <w:rsid w:val="004901DF"/>
    <w:rsid w:val="004D2225"/>
    <w:rsid w:val="004F479E"/>
    <w:rsid w:val="0052527F"/>
    <w:rsid w:val="0060529F"/>
    <w:rsid w:val="0067268B"/>
    <w:rsid w:val="007340BF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0C6D"/>
    <w:rsid w:val="00BC5760"/>
    <w:rsid w:val="00BE4EBD"/>
    <w:rsid w:val="00CB0B72"/>
    <w:rsid w:val="00D51416"/>
    <w:rsid w:val="00DA2AD7"/>
    <w:rsid w:val="00DB5B40"/>
    <w:rsid w:val="00E253A8"/>
    <w:rsid w:val="00E3741B"/>
    <w:rsid w:val="00E80148"/>
    <w:rsid w:val="00ED4E4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726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6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268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26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26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726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6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268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26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26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1806</properties:Characters>
  <properties:Lines>55</properties:Lines>
  <properties:Paragraphs>21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wsadmin</cp:lastModifiedBy>
  <cp:lastPrinted>2018-01-18T13:05:00Z</cp:lastPrinted>
  <dcterms:modified xmlns:xsi="http://www.w3.org/2001/XMLSchema-instance" xsi:type="dcterms:W3CDTF">2018-01-18T13:15:00Z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