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6228" w14:paraId="0786228" w:rsidRDefault="002F357C" w:rsidP="00345FCD" w:rsidR="00345FCD" w:rsidRPr="00A164C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164C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A16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64C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A16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64C0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A164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hAnsi="Times New Roman" w:ascii="Times New Roman"/>
          <w:sz w:val="24"/>
          <w:szCs w:val="24"/>
        </w:rPr>
        <w:t>Zagreb, Amruševa 2/II</w:t>
      </w:r>
      <w:r w:rsidRPr="00A164C0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0BFC" w:rsidRPr="00A164C0">
        <w:rPr>
          <w:rFonts w:cs="Times New Roman" w:hAnsi="Times New Roman" w:ascii="Times New Roman"/>
          <w:sz w:val="24"/>
          <w:szCs w:val="24"/>
        </w:rPr>
        <w:t>POMER-VAR j.d.o.o., Zagreb, Crnojezerska 18, OIB: 47379098603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80BF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0BFC" w:rsidRPr="00A164C0">
        <w:rPr>
          <w:rFonts w:cs="Times New Roman" w:hAnsi="Times New Roman" w:ascii="Times New Roman"/>
          <w:sz w:val="24"/>
          <w:szCs w:val="24"/>
        </w:rPr>
        <w:t>POMER-VAR j.d.o.o., Zagreb, Crnojezerska 18, OIB: 47379098603</w:t>
      </w:r>
      <w:r w:rsidR="00C149FF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80BF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2018. u 10:00</w:t>
      </w:r>
      <w:r w:rsidR="00962C2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A164C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7585">
        <w:rPr>
          <w:rFonts w:cs="Times New Roman" w:eastAsia="Times New Roman" w:hAnsi="Times New Roman" w:ascii="Times New Roman"/>
          <w:sz w:val="24"/>
          <w:szCs w:val="24"/>
          <w:lang w:eastAsia="hr-HR"/>
        </w:rPr>
        <w:t>Davorin Kapustić, Ivanec, Ak. Mirka Maleza 4</w:t>
      </w:r>
      <w:r w:rsidR="008135C6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0BFC" w:rsidRPr="00A164C0">
        <w:rPr>
          <w:rFonts w:cs="Times New Roman" w:hAnsi="Times New Roman" w:ascii="Times New Roman"/>
          <w:sz w:val="24"/>
          <w:szCs w:val="24"/>
        </w:rPr>
        <w:t>POMER-VAR j.d.o.o., Zagreb, Crnojezerska 18, OIB: 47379098603</w:t>
      </w:r>
      <w:r w:rsidR="00EA31D0" w:rsidRPr="00A164C0">
        <w:rPr>
          <w:rFonts w:cs="Times New Roman" w:hAnsi="Times New Roman" w:ascii="Times New Roman"/>
          <w:sz w:val="24"/>
          <w:szCs w:val="24"/>
        </w:rPr>
        <w:t xml:space="preserve"> 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80BF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164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17903" w:rsidRPr="00A164C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164C0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22. prosinca 2016</w:t>
      </w:r>
      <w:r w:rsidR="006761C1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A164C0" w:rsidRPr="00A164C0">
        <w:rPr>
          <w:rFonts w:cs="Times New Roman" w:hAnsi="Times New Roman" w:ascii="Times New Roman"/>
          <w:sz w:val="24"/>
          <w:szCs w:val="24"/>
        </w:rPr>
        <w:t>POMER-VAR j.d.o.o., Zagreb, Crnojezerska 18.</w:t>
      </w:r>
    </w:p>
    <w:p w:rsidRDefault="00A164C0" w:rsidP="00345FCD" w:rsidR="00A164C0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A164C0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7065/2016 od 1. listopada 2018</w:t>
      </w:r>
      <w:r w:rsidR="00026C85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A164C0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2. listopada 2018</w:t>
      </w:r>
      <w:r w:rsidR="00026C85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A164C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A164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64C0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A164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A164C0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A164C0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A0624A" w:rsidR="00A0624A" w:rsidRPr="00A164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A164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A164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A164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164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A164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164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624A" w:rsidP="00345FCD" w:rsidR="00C97E01" w:rsidRPr="00A16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A164C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A0624A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</w:t>
    </w:r>
    <w:r w:rsidR="00A164C0">
      <w:rPr>
        <w:b/>
      </w:rPr>
      <w:t>7065/2016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A0624A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480BFC">
          <w:rPr>
            <w:b/>
          </w:rPr>
          <w:t>7065/2016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84C3D"/>
    <w:rsid w:val="001949A3"/>
    <w:rsid w:val="001C23B1"/>
    <w:rsid w:val="002253DE"/>
    <w:rsid w:val="002A2A1A"/>
    <w:rsid w:val="002A4819"/>
    <w:rsid w:val="002B1598"/>
    <w:rsid w:val="002C1AEF"/>
    <w:rsid w:val="002F357C"/>
    <w:rsid w:val="002F35AE"/>
    <w:rsid w:val="00307585"/>
    <w:rsid w:val="00330535"/>
    <w:rsid w:val="00345FCD"/>
    <w:rsid w:val="00363F23"/>
    <w:rsid w:val="003C1974"/>
    <w:rsid w:val="003D0E0E"/>
    <w:rsid w:val="00421DA5"/>
    <w:rsid w:val="00446C4D"/>
    <w:rsid w:val="00480BFC"/>
    <w:rsid w:val="004815DA"/>
    <w:rsid w:val="0049411B"/>
    <w:rsid w:val="00495F55"/>
    <w:rsid w:val="004C47E9"/>
    <w:rsid w:val="004C7E19"/>
    <w:rsid w:val="005103CE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0624A"/>
    <w:rsid w:val="00A164C0"/>
    <w:rsid w:val="00A20386"/>
    <w:rsid w:val="00A3376C"/>
    <w:rsid w:val="00A33E77"/>
    <w:rsid w:val="00A96E13"/>
    <w:rsid w:val="00AC04CB"/>
    <w:rsid w:val="00B22542"/>
    <w:rsid w:val="00B33374"/>
    <w:rsid w:val="00B5563D"/>
    <w:rsid w:val="00BA5557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B3F0C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7065</izvorni_sadrzaj>
    <derivirana_varijabla naziv="DomainObject.Predmet.Broj_1">7065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St-7065/2016</izvorni_sadrzaj>
    <derivirana_varijabla naziv="DomainObject.Predmet.OznakaBroj_1">St-7065/2016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POMER-VAR j.d.o.o. za trgovinu i usluge</izvorni_sadrzaj>
    <derivirana_varijabla naziv="DomainObject.Predmet.ProtustrankaFormated_1">  POMER-VAR j.d.o.o. za trgovinu i usluge</derivirana_varijabla>
  </DomainObject.Predmet.ProtustrankaFormated>
  <DomainObject.Predmet.ProtustrankaFormatedOIB>
    <izvorni_sadrzaj>  POMER-VAR j.d.o.o. za trgovinu i usluge, OIB 47379098603</izvorni_sadrzaj>
    <derivirana_varijabla naziv="DomainObject.Predmet.ProtustrankaFormatedOIB_1">  POMER-VAR j.d.o.o. za trgovinu i usluge, OIB 47379098603</derivirana_varijabla>
  </DomainObject.Predmet.ProtustrankaFormatedOIB>
  <DomainObject.Predmet.ProtustrankaFormatedWithAdress>
    <izvorni_sadrzaj> POMER-VAR j.d.o.o. za trgovinu i usluge, Crnojezerska 18, 10000 Zagreb</izvorni_sadrzaj>
    <derivirana_varijabla naziv="DomainObject.Predmet.ProtustrankaFormatedWithAdress_1"> POMER-VAR j.d.o.o. za trgovinu i usluge, Crnojezerska 18, 10000 Zagreb</derivirana_varijabla>
  </DomainObject.Predmet.ProtustrankaFormatedWithAdress>
  <DomainObject.Predmet.ProtustrankaFormatedWithAdressOIB>
    <izvorni_sadrzaj> POMER-VAR j.d.o.o. za trgovinu i usluge, OIB 47379098603, Crnojezerska 18, 10000 Zagreb</izvorni_sadrzaj>
    <derivirana_varijabla naziv="DomainObject.Predmet.ProtustrankaFormatedWithAdressOIB_1"> POMER-VAR j.d.o.o. za trgovinu i usluge, OIB 47379098603, Crnojezerska 18, 10000 Zagreb</derivirana_varijabla>
  </DomainObject.Predmet.ProtustrankaFormatedWithAdressOIB>
  <DomainObject.Predmet.ProtustrankaWithAdress>
    <izvorni_sadrzaj>POMER-VAR j.d.o.o. za trgovinu i usluge Crnojezerska 18, 10000 Zagreb</izvorni_sadrzaj>
    <derivirana_varijabla naziv="DomainObject.Predmet.ProtustrankaWithAdress_1">POMER-VAR j.d.o.o. za trgovinu i usluge Crnojezerska 18, 10000 Zagreb</derivirana_varijabla>
  </DomainObject.Predmet.ProtustrankaWithAdress>
  <DomainObject.Predmet.ProtustrankaWithAdressOIB>
    <izvorni_sadrzaj>POMER-VAR j.d.o.o. za trgovinu i usluge, OIB 47379098603, Crnojezerska 18, 10000 Zagreb</izvorni_sadrzaj>
    <derivirana_varijabla naziv="DomainObject.Predmet.ProtustrankaWithAdressOIB_1">POMER-VAR j.d.o.o. za trgovinu i usluge, OIB 47379098603, Crnojezerska 18, 10000 Zagreb</derivirana_varijabla>
  </DomainObject.Predmet.ProtustrankaWithAdressOIB>
  <DomainObject.Predmet.ProtustrankaNazivFormated>
    <izvorni_sadrzaj>POMER-VAR j.d.o.o. za trgovinu i usluge</izvorni_sadrzaj>
    <derivirana_varijabla naziv="DomainObject.Predmet.ProtustrankaNazivFormated_1">POMER-VAR j.d.o.o. za trgovinu i usluge</derivirana_varijabla>
  </DomainObject.Predmet.ProtustrankaNazivFormated>
  <DomainObject.Predmet.ProtustrankaNazivFormatedOIB>
    <izvorni_sadrzaj>POMER-VAR j.d.o.o. za trgovinu i usluge, OIB 47379098603</izvorni_sadrzaj>
    <derivirana_varijabla naziv="DomainObject.Predmet.ProtustrankaNazivFormatedOIB_1">POMER-VAR j.d.o.o. za trgovinu i usluge, OIB 47379098603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POMER-VAR j.d.o.o. za trgovinu i usluge</item>
    </izvorni_sadrzaj>
    <derivirana_varijabla naziv="DomainObject.Predmet.ProtuStrankaListFormated_1">
      <item>POMER-VAR j.d.o.o. za trgovinu i usluge</item>
    </derivirana_varijabla>
  </DomainObject.Predmet.ProtuStrankaListFormated>
  <DomainObject.Predmet.ProtuStrankaListFormatedOIB>
    <izvorni_sadrzaj>
      <item>POMER-VAR j.d.o.o. za trgovinu i usluge, OIB 47379098603</item>
    </izvorni_sadrzaj>
    <derivirana_varijabla naziv="DomainObject.Predmet.ProtuStrankaListFormatedOIB_1">
      <item>POMER-VAR j.d.o.o. za trgovinu i usluge, OIB 47379098603</item>
    </derivirana_varijabla>
  </DomainObject.Predmet.ProtuStrankaListFormatedOIB>
  <DomainObject.Predmet.ProtuStrankaListFormatedWithAdress>
    <izvorni_sadrzaj>
      <item>POMER-VAR j.d.o.o. za trgovinu i usluge, Crnojezerska 18, 10000 Zagreb</item>
    </izvorni_sadrzaj>
    <derivirana_varijabla naziv="DomainObject.Predmet.ProtuStrankaListFormatedWithAdress_1">
      <item>POMER-VAR j.d.o.o. za trgovinu i usluge, Crnojezerska 18, 10000 Zagreb</item>
    </derivirana_varijabla>
  </DomainObject.Predmet.ProtuStrankaListFormatedWithAdress>
  <DomainObject.Predmet.ProtuStrankaListFormatedWithAdressOIB>
    <izvorni_sadrzaj>
      <item>POMER-VAR j.d.o.o. za trgovinu i usluge, OIB 47379098603, Crnojezerska 18, 10000 Zagreb</item>
    </izvorni_sadrzaj>
    <derivirana_varijabla naziv="DomainObject.Predmet.ProtuStrankaListFormatedWithAdressOIB_1">
      <item>POMER-VAR j.d.o.o. za trgovinu i usluge, OIB 47379098603, Crnojezerska 18, 10000 Zagreb</item>
    </derivirana_varijabla>
  </DomainObject.Predmet.ProtuStrankaListFormatedWithAdressOIB>
  <DomainObject.Predmet.ProtuStrankaListNazivFormated>
    <izvorni_sadrzaj>
      <item>POMER-VAR j.d.o.o. za trgovinu i usluge</item>
    </izvorni_sadrzaj>
    <derivirana_varijabla naziv="DomainObject.Predmet.ProtuStrankaListNazivFormated_1">
      <item>POMER-VAR j.d.o.o. za trgovinu i usluge</item>
    </derivirana_varijabla>
  </DomainObject.Predmet.ProtuStrankaListNazivFormated>
  <DomainObject.Predmet.ProtuStrankaListNazivFormatedOIB>
    <izvorni_sadrzaj>
      <item>POMER-VAR j.d.o.o. za trgovinu i usluge, OIB 47379098603</item>
    </izvorni_sadrzaj>
    <derivirana_varijabla naziv="DomainObject.Predmet.ProtuStrankaListNazivFormatedOIB_1">
      <item>POMER-VAR j.d.o.o. za trgovinu i usluge, OIB 47379098603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POMER-VAR j.d.o.o. za trgovinu i usluge</izvorni_sadrzaj>
    <derivirana_varijabla naziv="DomainObject.Predmet.ProtustrankaIDrugi_1">POMER-VAR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POMER-VAR j.d.o.o. za trgovinu i usluge, OIB 47379098603, Crnojezerska 18, 10000 Zagreb</izvorni_sadrzaj>
    <derivirana_varijabla naziv="DomainObject.Predmet.ProtustrankaIDrugiAdressOIB_1">POMER-VAR j.d.o.o. za trgovinu i usluge, OIB 47379098603,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POMER-VAR j.d.o.o. za trgovinu i usluge</item>
    </izvorni_sadrzaj>
    <derivirana_varijabla naziv="DomainObject.Predmet.SudioniciListNaziv_1">
      <item>FINA Regionalni centar Zagreb</item>
      <item>POMER-VAR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POMER-VAR j.d.o.o. za trgovinu i usluge, OIB 47379098603, Crnojezerska 18,10000 Zagreb</item>
    </izvorni_sadrzaj>
    <derivirana_varijabla naziv="DomainObject.Predmet.SudioniciListAdressOIB_1">
      <item>FINA Regionalni centar Zagreb, OIB 85821130368, Trg svibanjskih žrtava 1995. br. 1,10000 Zagreb</item>
      <item>POMER-VAR j.d.o.o. za trgovinu i usluge, OIB 47379098603,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47379098603</item>
    </izvorni_sadrzaj>
    <derivirana_varijabla naziv="DomainObject.Predmet.SudioniciListNazivOIB_1">
      <item>, OIB 85821130368</item>
      <item>, OIB 47379098603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2370</properties:Characters>
  <properties:Lines>77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2018-12-11T07:59:00Z</dcterms:created>
  <dc:creator>Joško Livaković</dc:creator>
  <cp:lastModifiedBy>Anđelka Mandarić</cp:lastModifiedBy>
  <cp:lastPrinted>2018-12-11T08:48:00Z</cp:lastPrinted>
  <dcterms:modified xmlns:xsi="http://www.w3.org/2001/XMLSchema-instance" xsi:type="dcterms:W3CDTF">2018-12-11T08:50:00Z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(RJEŠENJE- OTVARANJE I ZAKLJUČENJE SKRAČENOG STEČAJNOG POSTUPKA ST-7065-16.docx)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