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49b6" w14:paraId="a9649b6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D52344" w:rsidR="002D2770" w:rsidRPr="002D2770">
      <w:pPr>
        <w:rPr>
          <w:b/>
          <w:sz w:val="22"/>
          <w:szCs w:val="22"/>
        </w:rPr>
      </w:pPr>
      <w:r w:rsidRPr="002D2770">
        <w:rPr>
          <w:b/>
          <w:sz w:val="20"/>
        </w:rPr>
        <w:t xml:space="preserve">  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Pr="002D2770">
        <w:rPr>
          <w:b/>
          <w:sz w:val="22"/>
          <w:szCs w:val="22"/>
        </w:rPr>
        <w:t>Posl. br. 6-St.</w:t>
      </w:r>
      <w:r w:rsidR="0039578E">
        <w:rPr>
          <w:b/>
          <w:sz w:val="22"/>
          <w:szCs w:val="22"/>
        </w:rPr>
        <w:t>945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39578E">
        <w:rPr>
          <w:b/>
          <w:sz w:val="22"/>
          <w:szCs w:val="22"/>
        </w:rPr>
        <w:t>42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AB03D3" w:rsidRPr="00AB03D3">
        <w:rPr>
          <w:bCs/>
          <w:sz w:val="22"/>
          <w:szCs w:val="22"/>
          <w:lang w:val="en-AU"/>
        </w:rPr>
        <w:t>CARCHARODON d.o.o. za savjetovanje</w:t>
      </w:r>
      <w:r w:rsidR="00AB03D3">
        <w:rPr>
          <w:bCs/>
          <w:sz w:val="22"/>
          <w:szCs w:val="22"/>
          <w:lang w:val="en-AU"/>
        </w:rPr>
        <w:t xml:space="preserve"> </w:t>
      </w:r>
      <w:r w:rsidR="00AB03D3" w:rsidRPr="007557DE">
        <w:rPr>
          <w:bCs/>
          <w:sz w:val="22"/>
          <w:szCs w:val="22"/>
        </w:rPr>
        <w:t>"u stečaju"</w:t>
      </w:r>
      <w:r w:rsidR="00AB03D3" w:rsidRPr="007557DE">
        <w:rPr>
          <w:bCs/>
          <w:sz w:val="22"/>
          <w:szCs w:val="22"/>
          <w:lang w:val="en-AU"/>
        </w:rPr>
        <w:t>,</w:t>
      </w:r>
      <w:r w:rsidR="00AB03D3" w:rsidRPr="00AB03D3">
        <w:rPr>
          <w:bCs/>
          <w:sz w:val="22"/>
          <w:szCs w:val="22"/>
          <w:lang w:val="en-AU"/>
        </w:rPr>
        <w:t xml:space="preserve"> Split, Bruna Bušića 1/B, MBS: 060247955, OIB: 45927023875</w:t>
      </w:r>
      <w:r w:rsidR="007557DE" w:rsidRPr="007557DE">
        <w:rPr>
          <w:bCs/>
          <w:sz w:val="22"/>
          <w:szCs w:val="22"/>
          <w:lang w:val="en-AU"/>
        </w:rPr>
        <w:t xml:space="preserve">, </w:t>
      </w:r>
      <w:r w:rsidR="007557DE" w:rsidRPr="007557DE">
        <w:rPr>
          <w:bCs/>
          <w:sz w:val="22"/>
          <w:szCs w:val="22"/>
        </w:rPr>
        <w:t xml:space="preserve">zastupano po stečajnom upravitelju </w:t>
      </w:r>
      <w:r w:rsidR="00AB03D3">
        <w:rPr>
          <w:bCs/>
          <w:sz w:val="22"/>
          <w:szCs w:val="22"/>
        </w:rPr>
        <w:t>Ivanu Eteroviću iz Splita</w:t>
      </w:r>
      <w:r w:rsidR="004D60D2" w:rsidRPr="004D60D2">
        <w:rPr>
          <w:sz w:val="22"/>
          <w:szCs w:val="22"/>
        </w:rPr>
        <w:t xml:space="preserve">, dana </w:t>
      </w:r>
      <w:r w:rsidR="00AB03D3">
        <w:rPr>
          <w:sz w:val="22"/>
          <w:szCs w:val="22"/>
        </w:rPr>
        <w:t>20</w:t>
      </w:r>
      <w:r w:rsidR="0032070A">
        <w:rPr>
          <w:sz w:val="22"/>
          <w:szCs w:val="22"/>
        </w:rPr>
        <w:t xml:space="preserve">. </w:t>
      </w:r>
      <w:r w:rsidR="007557DE">
        <w:rPr>
          <w:sz w:val="22"/>
          <w:szCs w:val="22"/>
        </w:rPr>
        <w:t>veljače</w:t>
      </w:r>
      <w:r w:rsidR="009F4292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7557DE">
        <w:rPr>
          <w:sz w:val="22"/>
          <w:szCs w:val="22"/>
        </w:rPr>
        <w:t>8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D52344" w:rsidRPr="00D52344">
        <w:rPr>
          <w:b/>
          <w:sz w:val="22"/>
          <w:szCs w:val="22"/>
        </w:rPr>
        <w:t>12</w:t>
      </w:r>
      <w:r w:rsidR="0032070A" w:rsidRPr="00D52344">
        <w:rPr>
          <w:b/>
          <w:sz w:val="22"/>
          <w:szCs w:val="22"/>
        </w:rPr>
        <w:t xml:space="preserve">. </w:t>
      </w:r>
      <w:r w:rsidR="00B91954">
        <w:rPr>
          <w:b/>
          <w:sz w:val="22"/>
          <w:szCs w:val="22"/>
        </w:rPr>
        <w:t>travnja 2018</w:t>
      </w:r>
      <w:r w:rsidRPr="00B6272C">
        <w:rPr>
          <w:b/>
          <w:sz w:val="22"/>
          <w:szCs w:val="22"/>
        </w:rPr>
        <w:t xml:space="preserve">. godine u </w:t>
      </w:r>
      <w:r w:rsidR="00D52344">
        <w:rPr>
          <w:b/>
          <w:sz w:val="22"/>
          <w:szCs w:val="22"/>
        </w:rPr>
        <w:t>1</w:t>
      </w:r>
      <w:r w:rsidR="005E5FE9">
        <w:rPr>
          <w:b/>
          <w:sz w:val="22"/>
          <w:szCs w:val="22"/>
        </w:rPr>
        <w:t>1</w:t>
      </w:r>
      <w:r w:rsidR="00D52344">
        <w:rPr>
          <w:b/>
          <w:sz w:val="22"/>
          <w:szCs w:val="22"/>
        </w:rPr>
        <w:t>,30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r w:rsidR="00FA3852">
        <w:rPr>
          <w:sz w:val="22"/>
          <w:szCs w:val="22"/>
        </w:rPr>
        <w:t>Sukoišanska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FA3852" w:rsidRPr="0032070A">
        <w:rPr>
          <w:sz w:val="22"/>
          <w:szCs w:val="22"/>
        </w:rPr>
        <w:t xml:space="preserve">sudnica br. </w:t>
      </w:r>
      <w:r w:rsidR="00D52344">
        <w:rPr>
          <w:sz w:val="22"/>
          <w:szCs w:val="22"/>
        </w:rPr>
        <w:t xml:space="preserve">4 (soba </w:t>
      </w:r>
      <w:r w:rsidR="00FA3852" w:rsidRPr="0032070A">
        <w:rPr>
          <w:sz w:val="22"/>
          <w:szCs w:val="22"/>
        </w:rPr>
        <w:t>118</w:t>
      </w:r>
      <w:r w:rsidR="00D52344">
        <w:rPr>
          <w:sz w:val="22"/>
          <w:szCs w:val="22"/>
        </w:rPr>
        <w:t>)</w:t>
      </w:r>
      <w:r w:rsidRPr="0032070A"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>dužnik nema 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B6272C" w:rsidR="005F2E91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</w:t>
      </w:r>
      <w:r w:rsidR="00D52344" w:rsidRPr="00D52344">
        <w:rPr>
          <w:sz w:val="22"/>
          <w:szCs w:val="22"/>
        </w:rPr>
        <w:t>Stečajnog zakona (NN 71/15, 104/17, dalje u tekstu SZ)</w:t>
      </w:r>
      <w:r w:rsidR="00D52344">
        <w:rPr>
          <w:sz w:val="22"/>
          <w:szCs w:val="22"/>
        </w:rPr>
        <w:t xml:space="preserve">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 zaključiti stečajni postup</w:t>
      </w:r>
      <w:r w:rsidR="00682685">
        <w:rPr>
          <w:sz w:val="22"/>
          <w:szCs w:val="22"/>
        </w:rPr>
        <w:t>a</w:t>
      </w:r>
      <w:r w:rsidR="000C40A4">
        <w:rPr>
          <w:sz w:val="22"/>
          <w:szCs w:val="22"/>
        </w:rPr>
        <w:t>k, a prije toga će pozvati na očitovanje vjerovnike stečajne mase, stečajnog upravitelj</w:t>
      </w:r>
      <w:r w:rsidR="00D52344">
        <w:rPr>
          <w:sz w:val="22"/>
          <w:szCs w:val="22"/>
        </w:rPr>
        <w:t>a</w:t>
      </w:r>
      <w:r w:rsidR="000C40A4">
        <w:rPr>
          <w:sz w:val="22"/>
          <w:szCs w:val="22"/>
        </w:rPr>
        <w:t xml:space="preserve">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>. Stečajni upravitelj 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 xml:space="preserve">da </w:t>
      </w:r>
      <w:r w:rsidR="00D52344">
        <w:rPr>
          <w:sz w:val="22"/>
          <w:szCs w:val="22"/>
        </w:rPr>
        <w:t xml:space="preserve">dužnik trenutno nema imovine </w:t>
      </w:r>
      <w:r w:rsidR="00D52344" w:rsidRPr="00D52344">
        <w:rPr>
          <w:sz w:val="22"/>
          <w:szCs w:val="22"/>
        </w:rPr>
        <w:t xml:space="preserve">koja ulazi u stečajnu masu, </w:t>
      </w:r>
      <w:r w:rsidR="0039578E">
        <w:rPr>
          <w:sz w:val="22"/>
          <w:szCs w:val="22"/>
        </w:rPr>
        <w:t>da dužnikov</w:t>
      </w:r>
      <w:r w:rsidR="000D1E4D">
        <w:rPr>
          <w:sz w:val="22"/>
          <w:szCs w:val="22"/>
        </w:rPr>
        <w:t xml:space="preserve"> dužnik</w:t>
      </w:r>
      <w:r w:rsidR="0039578E">
        <w:rPr>
          <w:sz w:val="22"/>
          <w:szCs w:val="22"/>
        </w:rPr>
        <w:t xml:space="preserve"> u Sloveniji ni</w:t>
      </w:r>
      <w:r w:rsidR="000D1E4D">
        <w:rPr>
          <w:sz w:val="22"/>
          <w:szCs w:val="22"/>
        </w:rPr>
        <w:t>je</w:t>
      </w:r>
      <w:r w:rsidR="0039578E">
        <w:rPr>
          <w:sz w:val="22"/>
          <w:szCs w:val="22"/>
        </w:rPr>
        <w:t xml:space="preserve"> odgovori</w:t>
      </w:r>
      <w:r w:rsidR="000D1E4D">
        <w:rPr>
          <w:sz w:val="22"/>
          <w:szCs w:val="22"/>
        </w:rPr>
        <w:t>o</w:t>
      </w:r>
      <w:r w:rsidR="0039578E">
        <w:rPr>
          <w:sz w:val="22"/>
          <w:szCs w:val="22"/>
        </w:rPr>
        <w:t xml:space="preserve"> na pozive stečajnog upravitelja poslane preporučenom</w:t>
      </w:r>
      <w:r w:rsidR="000D1E4D">
        <w:rPr>
          <w:sz w:val="22"/>
          <w:szCs w:val="22"/>
        </w:rPr>
        <w:t xml:space="preserve"> </w:t>
      </w:r>
      <w:r w:rsidR="0039578E">
        <w:rPr>
          <w:sz w:val="22"/>
          <w:szCs w:val="22"/>
        </w:rPr>
        <w:t>poštom</w:t>
      </w:r>
      <w:r w:rsidR="000D1E4D">
        <w:rPr>
          <w:sz w:val="22"/>
          <w:szCs w:val="22"/>
        </w:rPr>
        <w:t>, a pošiljka dužniku u Srbiji vratila se neuručena</w:t>
      </w:r>
      <w:r w:rsidR="0039578E">
        <w:rPr>
          <w:sz w:val="22"/>
          <w:szCs w:val="22"/>
        </w:rPr>
        <w:t xml:space="preserve">, </w:t>
      </w:r>
      <w:r w:rsidR="005F2E91">
        <w:rPr>
          <w:sz w:val="22"/>
          <w:szCs w:val="22"/>
        </w:rPr>
        <w:t>te da nije svrsishodno da se traži predujmljivanje troškova radi utuživanja potraživanja.</w:t>
      </w:r>
      <w:r w:rsidR="00AC2086">
        <w:rPr>
          <w:sz w:val="22"/>
          <w:szCs w:val="22"/>
        </w:rPr>
        <w:t xml:space="preserve"> Prema predračunu stečajnog upr</w:t>
      </w:r>
      <w:r w:rsidR="004320CD">
        <w:rPr>
          <w:sz w:val="22"/>
          <w:szCs w:val="22"/>
        </w:rPr>
        <w:t>avitelja troškovi postupka odnose se na izradu pečata 200,00 kuna, otvaranj</w:t>
      </w:r>
      <w:r w:rsidR="0010049E">
        <w:rPr>
          <w:sz w:val="22"/>
          <w:szCs w:val="22"/>
        </w:rPr>
        <w:t>e</w:t>
      </w:r>
      <w:r w:rsidR="004320CD">
        <w:rPr>
          <w:sz w:val="22"/>
          <w:szCs w:val="22"/>
        </w:rPr>
        <w:t xml:space="preserve"> i zatvaranj</w:t>
      </w:r>
      <w:r w:rsidR="0010049E">
        <w:rPr>
          <w:sz w:val="22"/>
          <w:szCs w:val="22"/>
        </w:rPr>
        <w:t>e</w:t>
      </w:r>
      <w:r w:rsidR="004320CD">
        <w:rPr>
          <w:sz w:val="22"/>
          <w:szCs w:val="22"/>
        </w:rPr>
        <w:t xml:space="preserve"> računa 250,00 kuna, </w:t>
      </w:r>
      <w:r w:rsidR="0010049E">
        <w:rPr>
          <w:sz w:val="22"/>
          <w:szCs w:val="22"/>
        </w:rPr>
        <w:t>naknadu</w:t>
      </w:r>
      <w:r w:rsidR="004320CD">
        <w:rPr>
          <w:sz w:val="22"/>
          <w:szCs w:val="22"/>
        </w:rPr>
        <w:t xml:space="preserve"> </w:t>
      </w:r>
      <w:r w:rsidR="0010049E">
        <w:rPr>
          <w:sz w:val="22"/>
          <w:szCs w:val="22"/>
        </w:rPr>
        <w:t>za poslove platnog prometa 500,00 kuna, kancelarijski materijal 500,00 kuna, vođenje knjigovodstva i podnošenje p</w:t>
      </w:r>
      <w:r w:rsidR="00394842">
        <w:rPr>
          <w:sz w:val="22"/>
          <w:szCs w:val="22"/>
        </w:rPr>
        <w:t>ropisanih</w:t>
      </w:r>
      <w:r w:rsidR="0010049E">
        <w:rPr>
          <w:sz w:val="22"/>
          <w:szCs w:val="22"/>
        </w:rPr>
        <w:t xml:space="preserve"> izvješća 12.000,00 kuna</w:t>
      </w:r>
      <w:r w:rsidR="00394842">
        <w:rPr>
          <w:sz w:val="22"/>
          <w:szCs w:val="22"/>
        </w:rPr>
        <w:t>, izlučivanje arhivske građe i arhiviranja 2.000,00 kuna, što ukupno iznosi 15.450,00 kuna, čemu bi trebalo pribrojiti troškove vođenja postupaka pred sudom i angažiranja odvjetnika radi naplate tražbina, te troškove nagrade stečajnog upravitelja u bruto iznosu.</w:t>
      </w:r>
    </w:p>
    <w:p w:rsidRDefault="00394842" w:rsidP="00426DBC" w:rsidR="00394842" w:rsidRPr="00682685">
      <w:pPr>
        <w:ind w:firstLine="720"/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682685">
        <w:rPr>
          <w:b/>
          <w:sz w:val="22"/>
          <w:szCs w:val="22"/>
        </w:rPr>
        <w:t>20</w:t>
      </w:r>
      <w:r w:rsidR="00B37775">
        <w:rPr>
          <w:b/>
          <w:sz w:val="22"/>
          <w:szCs w:val="22"/>
        </w:rPr>
        <w:t xml:space="preserve">. </w:t>
      </w:r>
      <w:r w:rsidR="00F55B1A">
        <w:rPr>
          <w:b/>
          <w:sz w:val="22"/>
          <w:szCs w:val="22"/>
        </w:rPr>
        <w:t>veljače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F55B1A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D52344">
      <w:pPr>
        <w:jc w:val="both"/>
        <w:rPr>
          <w:sz w:val="20"/>
        </w:rPr>
      </w:pPr>
      <w:r w:rsidRPr="00D52344">
        <w:rPr>
          <w:b/>
          <w:sz w:val="20"/>
        </w:rPr>
        <w:t xml:space="preserve">DN-a: </w:t>
      </w:r>
      <w:r w:rsidRPr="00D52344">
        <w:rPr>
          <w:b/>
          <w:sz w:val="20"/>
        </w:rPr>
        <w:tab/>
      </w:r>
      <w:r w:rsidRPr="00D52344">
        <w:rPr>
          <w:sz w:val="20"/>
        </w:rPr>
        <w:t>(</w:t>
      </w:r>
      <w:r w:rsidR="00682685">
        <w:rPr>
          <w:sz w:val="20"/>
        </w:rPr>
        <w:t>20</w:t>
      </w:r>
      <w:r w:rsidR="00B37775" w:rsidRPr="00D52344">
        <w:rPr>
          <w:sz w:val="20"/>
        </w:rPr>
        <w:t>.</w:t>
      </w:r>
      <w:r w:rsidR="00F55B1A">
        <w:rPr>
          <w:sz w:val="20"/>
        </w:rPr>
        <w:t>02</w:t>
      </w:r>
      <w:r w:rsidRPr="00D52344">
        <w:rPr>
          <w:sz w:val="20"/>
        </w:rPr>
        <w:t>.201</w:t>
      </w:r>
      <w:r w:rsidR="00F55B1A">
        <w:rPr>
          <w:sz w:val="20"/>
        </w:rPr>
        <w:t>8</w:t>
      </w:r>
      <w:r w:rsidRPr="00D52344">
        <w:rPr>
          <w:sz w:val="20"/>
        </w:rPr>
        <w:t>.)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815A7E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56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6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40A4"/>
    <w:rsid w:val="000C7AA8"/>
    <w:rsid w:val="000D1E4D"/>
    <w:rsid w:val="0010049E"/>
    <w:rsid w:val="0012794E"/>
    <w:rsid w:val="00137401"/>
    <w:rsid w:val="00184F37"/>
    <w:rsid w:val="001873E3"/>
    <w:rsid w:val="001D113C"/>
    <w:rsid w:val="001D7B8C"/>
    <w:rsid w:val="001E7C28"/>
    <w:rsid w:val="00213F94"/>
    <w:rsid w:val="00245E6C"/>
    <w:rsid w:val="00274626"/>
    <w:rsid w:val="00280683"/>
    <w:rsid w:val="00292375"/>
    <w:rsid w:val="002971B7"/>
    <w:rsid w:val="002A5AF8"/>
    <w:rsid w:val="002B24CA"/>
    <w:rsid w:val="002D03B4"/>
    <w:rsid w:val="002D2770"/>
    <w:rsid w:val="002D447E"/>
    <w:rsid w:val="002E07F9"/>
    <w:rsid w:val="00312094"/>
    <w:rsid w:val="0032070A"/>
    <w:rsid w:val="00322F6E"/>
    <w:rsid w:val="00334DD9"/>
    <w:rsid w:val="00394842"/>
    <w:rsid w:val="0039578E"/>
    <w:rsid w:val="003C1F62"/>
    <w:rsid w:val="003D7D4A"/>
    <w:rsid w:val="003E1947"/>
    <w:rsid w:val="003E2D21"/>
    <w:rsid w:val="0040501E"/>
    <w:rsid w:val="00426DBC"/>
    <w:rsid w:val="004320CD"/>
    <w:rsid w:val="004373A5"/>
    <w:rsid w:val="00491FA8"/>
    <w:rsid w:val="004B0B8F"/>
    <w:rsid w:val="004B43B6"/>
    <w:rsid w:val="004D60D2"/>
    <w:rsid w:val="00500324"/>
    <w:rsid w:val="00507B1A"/>
    <w:rsid w:val="00507FC2"/>
    <w:rsid w:val="00536285"/>
    <w:rsid w:val="00544BBE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5FE9"/>
    <w:rsid w:val="005F2E91"/>
    <w:rsid w:val="006426FA"/>
    <w:rsid w:val="00646755"/>
    <w:rsid w:val="00682685"/>
    <w:rsid w:val="006A079F"/>
    <w:rsid w:val="006B1121"/>
    <w:rsid w:val="006B451D"/>
    <w:rsid w:val="006B7F83"/>
    <w:rsid w:val="007123F5"/>
    <w:rsid w:val="00725B8E"/>
    <w:rsid w:val="007557DE"/>
    <w:rsid w:val="007B2617"/>
    <w:rsid w:val="007D7AEC"/>
    <w:rsid w:val="007F4F17"/>
    <w:rsid w:val="00815A7E"/>
    <w:rsid w:val="00825641"/>
    <w:rsid w:val="00825870"/>
    <w:rsid w:val="00850A22"/>
    <w:rsid w:val="00863ED0"/>
    <w:rsid w:val="00872DFF"/>
    <w:rsid w:val="008F2D8A"/>
    <w:rsid w:val="00915A27"/>
    <w:rsid w:val="00924E50"/>
    <w:rsid w:val="0095458D"/>
    <w:rsid w:val="00967BA6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B03D3"/>
    <w:rsid w:val="00AC2086"/>
    <w:rsid w:val="00AC7224"/>
    <w:rsid w:val="00AD5C78"/>
    <w:rsid w:val="00AF0BC3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195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2344"/>
    <w:rsid w:val="00D57B21"/>
    <w:rsid w:val="00DC661E"/>
    <w:rsid w:val="00DD5B98"/>
    <w:rsid w:val="00DF0560"/>
    <w:rsid w:val="00E03BDC"/>
    <w:rsid w:val="00E11513"/>
    <w:rsid w:val="00E13A68"/>
    <w:rsid w:val="00E342DB"/>
    <w:rsid w:val="00E55BFB"/>
    <w:rsid w:val="00E61664"/>
    <w:rsid w:val="00E70744"/>
    <w:rsid w:val="00EA2EA6"/>
    <w:rsid w:val="00EA3093"/>
    <w:rsid w:val="00EA571E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76CE4"/>
    <w:rsid w:val="00F77A2B"/>
    <w:rsid w:val="00F9004F"/>
    <w:rsid w:val="00FA1FA0"/>
    <w:rsid w:val="00FA3852"/>
    <w:rsid w:val="00FB26CE"/>
    <w:rsid w:val="00FC6BF8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3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A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A6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A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A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3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A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A6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A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A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CARCHARODON d.o.o. za savjetovanje zastupanog po punomoćniku Ivan Eterović, stečajni upravitelj</izvorni_sadrzaj>
    <derivirana_varijabla naziv="DomainObject.Predmet.ProtustrankaFormated_1">  CARCHARODON d.o.o. za savjetovanje zastupanog po punomoćniku Ivan Eterović, stečajni upravitelj</derivirana_varijabla>
  </DomainObject.Predmet.ProtustrankaFormated>
  <DomainObject.Predmet.ProtustrankaFormatedOIB>
    <izvorni_sadrzaj>  CARCHARODON d.o.o. za savjetovanje, OIB 46927023875 zastupanog po punomoćniku Ivan Eterović, stečajni upravitelj</izvorni_sadrzaj>
    <derivirana_varijabla naziv="DomainObject.Predmet.ProtustrankaFormatedOIB_1">  CARCHARODON d.o.o. za savjetovanje, OIB 46927023875 zastupanog po punomoćniku Ivan Eterović, stečajni upravitelj</derivirana_varijabla>
  </DomainObject.Predmet.ProtustrankaFormatedOIB>
  <DomainObject.Predmet.ProtustrankaFormatedWithAdress>
    <izvorni_sadrzaj> CARCHARODON d.o.o. za savjetovanje, Bruna Bušića 1/b, 21000 Split zastupanog po punomoćniku Ivan Eterović, stečajni upravitelj</izvorni_sadrzaj>
    <derivirana_varijabla naziv="DomainObject.Predmet.ProtustrankaFormatedWithAdress_1"> CARCHARODON d.o.o. za savjetovanje, Bruna Bušića 1/b, 21000 Split zastupanog po punomoćniku Ivan Eterović, stečajni upravitelj</derivirana_varijabla>
  </DomainObject.Predmet.ProtustrankaFormatedWithAdress>
  <DomainObject.Predmet.ProtustrankaFormatedWithAdressOIB>
    <izvorni_sadrzaj> CARCHARODON d.o.o. za savjetovanje, OIB 46927023875, Bruna Bušića 1/b, 21000 Split zastupanog po punomoćniku Ivan Eterović, stečajni upravitelj</izvorni_sadrzaj>
    <derivirana_varijabla naziv="DomainObject.Predmet.ProtustrankaFormatedWithAdressOIB_1"> CARCHARODON d.o.o. za savjetovanje, OIB 46927023875, Bruna Bušića 1/b, 21000 Split zastupanog po punomoćniku Ivan Eterović, stečajni upravitelj</derivirana_varijabla>
  </DomainObject.Predmet.ProtustrankaFormatedWithAdressOIB>
  <DomainObject.Predmet.ProtustrankaWithAdress>
    <izvorni_sadrzaj>CARCHARODON d.o.o. za savjetovanje Bruna Bušića 1/b, 21000 Split</izvorni_sadrzaj>
    <derivirana_varijabla naziv="DomainObject.Predmet.ProtustrankaWithAdress_1">CARCHARODON d.o.o. za savjetovanje Bruna Bušića 1/b, 21000 Split</derivirana_varijabla>
  </DomainObject.Predmet.ProtustrankaWithAdress>
  <DomainObject.Predmet.ProtustrankaWithAdressOIB>
    <izvorni_sadrzaj>CARCHARODON d.o.o. za savjetovanje, OIB 46927023875, Bruna Bušića 1/b, 21000 Split</izvorni_sadrzaj>
    <derivirana_varijabla naziv="DomainObject.Predmet.ProtustrankaWithAdressOIB_1">CARCHARODON d.o.o. za savjetovanje, OIB 46927023875, Bruna Bušića 1/b, 21000 Split</derivirana_varijabla>
  </DomainObject.Predmet.ProtustrankaWithAdressOIB>
  <DomainObject.Predmet.ProtustrankaNazivFormated>
    <izvorni_sadrzaj>CARCHARODON d.o.o. za savjetovanje</izvorni_sadrzaj>
    <derivirana_varijabla naziv="DomainObject.Predmet.ProtustrankaNazivFormated_1">CARCHARODON d.o.o. za savjetovanje</derivirana_varijabla>
  </DomainObject.Predmet.ProtustrankaNazivFormated>
  <DomainObject.Predmet.ProtustrankaNazivFormatedOIB>
    <izvorni_sadrzaj>CARCHARODON d.o.o. za savjetovanje, OIB 46927023875</izvorni_sadrzaj>
    <derivirana_varijabla naziv="DomainObject.Predmet.ProtustrankaNazivFormatedOIB_1">CARCHARODON d.o.o. za savjetovanje, OIB 46927023875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973442.06</izvorni_sadrzaj>
    <derivirana_varijabla naziv="DomainObject.Predmet.TrenutnaVrijednost_1">973442.06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CARCHARODON d.o.o. za savjetovanje zastupanog po punomoćniku Ivan Eterović, stečajni upravitelj</item>
    </izvorni_sadrzaj>
    <derivirana_varijabla naziv="DomainObject.Predmet.ProtuStrankaListFormated_1">
      <item>CARCHARODON d.o.o. za savjetovanje zastupanog po punomoćniku Ivan Eterović, stečajni upravitelj</item>
    </derivirana_varijabla>
  </DomainObject.Predmet.ProtuStrankaListFormated>
  <DomainObject.Predmet.ProtuStrankaListFormatedOIB>
    <izvorni_sadrzaj>
      <item>CARCHARODON d.o.o. za savjetovanje, OIB 46927023875 zastupanog po punomoćniku Ivan Eterović, stečajni upravitelj</item>
    </izvorni_sadrzaj>
    <derivirana_varijabla naziv="DomainObject.Predmet.ProtuStrankaListFormatedOIB_1">
      <item>CARCHARODON d.o.o. za savjetovanje, OIB 46927023875 zastupanog po punomoćniku Ivan Eterović, stečajni upravitelj</item>
    </derivirana_varijabla>
  </DomainObject.Predmet.ProtuStrankaListFormatedOIB>
  <DomainObject.Predmet.ProtuStrankaListFormatedWithAdress>
    <izvorni_sadrzaj>
      <item>CARCHARODON d.o.o. za savjetovanje, Bruna Bušića 1/b, 21000 Split zastupanog po punomoćniku Ivan Eterović, stečajni upravitelj</item>
    </izvorni_sadrzaj>
    <derivirana_varijabla naziv="DomainObject.Predmet.ProtuStrankaListFormatedWithAdress_1">
      <item>CARCHARODON d.o.o. za savjetovanje, Bruna Bušića 1/b, 21000 Split zastupanog po punomoćniku Ivan Eterović, stečajni upravitelj</item>
    </derivirana_varijabla>
  </DomainObject.Predmet.ProtuStrankaListFormatedWithAdress>
  <DomainObject.Predmet.ProtuStrankaListFormatedWithAdressOIB>
    <izvorni_sadrzaj>
      <item>CARCHARODON d.o.o. za savjetovanje, OIB 46927023875, Bruna Bušića 1/b, 21000 Split zastupanog po punomoćniku Ivan Eterović, stečajni upravitelj</item>
    </izvorni_sadrzaj>
    <derivirana_varijabla naziv="DomainObject.Predmet.ProtuStrankaListFormatedWithAdressOIB_1">
      <item>CARCHARODON d.o.o. za savjetovanje, OIB 46927023875, Bruna Bušića 1/b, 21000 Split zastupanog po punomoćniku Ivan Eterović, stečajni upravitelj</item>
    </derivirana_varijabla>
  </DomainObject.Predmet.ProtuStrankaListFormatedWithAdressOIB>
  <DomainObject.Predmet.ProtuStrankaListNazivFormated>
    <izvorni_sadrzaj>
      <item>CARCHARODON d.o.o. za savjetovanje</item>
    </izvorni_sadrzaj>
    <derivirana_varijabla naziv="DomainObject.Predmet.ProtuStrankaListNazivFormated_1">
      <item>CARCHARODON d.o.o. za savjetovanje</item>
    </derivirana_varijabla>
  </DomainObject.Predmet.ProtuStrankaListNazivFormated>
  <DomainObject.Predmet.ProtuStrankaListNazivFormatedOIB>
    <izvorni_sadrzaj>
      <item>CARCHARODON d.o.o. za savjetovanje, OIB 46927023875</item>
    </izvorni_sadrzaj>
    <derivirana_varijabla naziv="DomainObject.Predmet.ProtuStrankaListNazivFormatedOIB_1">
      <item>CARCHARODON d.o.o. za savjetovanje, OIB 46927023875</item>
    </derivirana_varijabla>
  </DomainObject.Predmet.ProtuStrankaListNazivFormatedOIB>
  <DomainObject.Predmet.OstaliListFormated>
    <izvorni_sadrzaj>
      <item>Ivan Eterović, stečajni upravitelj punomoćnik sudionika u postupku CARCHARODON d.o.o. za savjetovanje</item>
    </izvorni_sadrzaj>
    <derivirana_varijabla naziv="DomainObject.Predmet.OstaliListFormated_1">
      <item>Ivan Eterović, stečajni upravitelj punomoćnik sudionika u postupku CARCHARODON d.o.o. za savjetovanje</item>
    </derivirana_varijabla>
  </DomainObject.Predmet.OstaliListFormated>
  <DomainObject.Predmet.OstaliListFormatedOIB>
    <izvorni_sadrzaj>
      <item>Ivan Eterović, stečajni upravitelj, OIB 76765128473 punomoćnik sudionika u postupku CARCHARODON d.o.o. za savjetovanje</item>
    </izvorni_sadrzaj>
    <derivirana_varijabla naziv="DomainObject.Predmet.OstaliListFormatedOIB_1">
      <item>Ivan Eterović, stečajni upravitelj, OIB 76765128473 punomoćnik sudionika u postupku CARCHARODON d.o.o. za savjetovanje</item>
    </derivirana_varijabla>
  </DomainObject.Predmet.OstaliListFormatedOIB>
  <DomainObject.Predmet.OstaliListFormatedWithAdress>
    <izvorni_sadrzaj>
      <item>Ivan Eterović, stečajni upravitelj, Škrape 40, 21000 Split punomoćnik sudionika u postupku CARCHARODON d.o.o. za savjetovanje</item>
    </izvorni_sadrzaj>
    <derivirana_varijabla naziv="DomainObject.Predmet.OstaliListFormatedWithAdress_1">
      <item>Ivan Eterović, stečajni upravitelj, Škrape 40, 21000 Split punomoćnik sudionika u postupku CARCHARODON d.o.o. za savjetovanje</item>
    </derivirana_varijabla>
  </DomainObject.Predmet.OstaliListFormatedWithAdress>
  <DomainObject.Predmet.OstaliListFormatedWithAdressOIB>
    <izvorni_sadrzaj>
      <item>Ivan Eterović, stečajni upravitelj, OIB 76765128473, Škrape 40, 21000 Split punomoćnik sudionika u postupku CARCHARODON d.o.o. za savjetovanje</item>
    </izvorni_sadrzaj>
    <derivirana_varijabla naziv="DomainObject.Predmet.OstaliListFormatedWithAdressOIB_1">
      <item>Ivan Eterović, stečajni upravitelj, OIB 76765128473, Škrape 40, 21000 Split punomoćnik sudionika u postupku CARCHARODON d.o.o. za savjetovanje</item>
    </derivirana_varijabla>
  </DomainObject.Predmet.OstaliListFormatedWithAdressOIB>
  <DomainObject.Predmet.OstaliListNazivFormated>
    <izvorni_sadrzaj>
      <item>Ivan Eterović, stečajni upravitelj</item>
    </izvorni_sadrzaj>
    <derivirana_varijabla naziv="DomainObject.Predmet.OstaliListNazivFormated_1">
      <item>Ivan Eterović, stečajni upravitelj</item>
    </derivirana_varijabla>
  </DomainObject.Predmet.OstaliListNazivFormated>
  <DomainObject.Predmet.OstaliListNazivFormatedOIB>
    <izvorni_sadrzaj>
      <item>Ivan Eterović, stečajni upravitelj, OIB 76765128473</item>
    </izvorni_sadrzaj>
    <derivirana_varijabla naziv="DomainObject.Predmet.OstaliListNazivFormatedOIB_1">
      <item>Ivan Eterović, stečajni upravitelj,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CARCHARODON d.o.o. za savjetovanje</izvorni_sadrzaj>
    <derivirana_varijabla naziv="DomainObject.Predmet.ProtustrankaIDrugi_1">CARCHARODON d.o.o. za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CARCHARODON d.o.o. za savjetovanje, OIB 46927023875, Bruna Bušića 1/b, 21000 Split</izvorni_sadrzaj>
    <derivirana_varijabla naziv="DomainObject.Predmet.ProtustrankaIDrugiAdressOIB_1">CARCHARODON d.o.o. za savjetovanje, OIB 46927023875, Bruna Bušića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CARCHARODON d.o.o. za savjetovanje</item>
      <item>FINANCIJSKA AGENCIJA, RC SPLIT</item>
      <item>Ivan Eterović, stečajni upravitelj</item>
    </izvorni_sadrzaj>
    <derivirana_varijabla naziv="DomainObject.Predmet.SudioniciListNaziv_1">
      <item>CARCHARODON d.o.o. za savjetovanje</item>
      <item>FINANCIJSKA AGENCIJA, RC SPLIT</item>
      <item>Ivan Eterović, stečajni upravitelj</item>
    </derivirana_varijabla>
  </DomainObject.Predmet.SudioniciListNaziv>
  <DomainObject.Predmet.SudioniciListAdressOIB>
    <izvorni_sadrzaj>
      <item>CARCHARODON d.o.o. za savjetovanje, OIB 46927023875, Bruna Bušića 1/b,21000 Split</item>
      <item>FINANCIJSKA AGENCIJA, RC SPLIT, OIB 85821130368, Mažuranićevo šetalište 24 b,21000 Split</item>
      <item>Ivan Eterović, stečajni upravitelj, OIB 76765128473, Škrape 40,21000 Split</item>
    </izvorni_sadrzaj>
    <derivirana_varijabla naziv="DomainObject.Predmet.SudioniciListAdressOIB_1">
      <item>CARCHARODON d.o.o. za savjetovanje, OIB 46927023875, Bruna Bušića 1/b,21000 Split</item>
      <item>FINANCIJSKA AGENCIJA, RC SPLIT, OIB 85821130368, Mažuranićevo šetalište 24 b,21000 Split</item>
      <item>Ivan Eterović, stečajni upravitelj,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46927023875</item>
      <item>, OIB 85821130368</item>
      <item>, OIB 76765128473</item>
    </izvorni_sadrzaj>
    <derivirana_varijabla naziv="DomainObject.Predmet.SudioniciListNazivOIB_1">
      <item>, OIB 46927023875</item>
      <item>, OIB 85821130368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64821-D485-4F0A-89A8-EFD1EB392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463</properties:Words>
  <properties:Characters>2604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2018-02-20T12:06:00Z</dcterms:created>
  <dc:creator>Ante Kačić</dc:creator>
  <cp:lastModifiedBy>Srđan Gavranić</cp:lastModifiedBy>
  <cp:lastPrinted>2016-10-28T10:31:00Z</cp:lastPrinted>
  <dcterms:modified xmlns:xsi="http://www.w3.org/2001/XMLSchema-instance" xsi:type="dcterms:W3CDTF">2018-02-20T12:17:00Z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sazivanje skupštine vjerovnika po 293.docx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