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a6fff" w14:paraId="40a6fff" w:rsidRDefault="007E0FB2" w:rsidR="00590E39" w:rsidRPr="00037EED">
      <w:pPr>
        <w15:collapsed w:val="false"/>
      </w:pPr>
      <w:bookmarkStart w:name="_GoBack" w:id="0"/>
      <w:bookmarkEnd w:id="0"/>
      <w:r>
        <w:rPr>
          <w:noProof/>
        </w:rPr>
        <w:t xml:space="preserve">      </w:t>
      </w:r>
      <w:r w:rsidR="00651128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F524F" w:rsidP="00DF524F" w:rsidR="00DF524F" w:rsidRPr="00DF524F">
      <w:pPr>
        <w:jc w:val="both"/>
      </w:pPr>
      <w:r w:rsidRPr="00DF524F">
        <w:t>Republika Hrvatska</w:t>
      </w:r>
    </w:p>
    <w:p w:rsidRDefault="00DF524F" w:rsidP="00DF524F" w:rsidR="00DF524F" w:rsidRPr="00DF524F">
      <w:pPr>
        <w:jc w:val="both"/>
      </w:pPr>
      <w:r w:rsidRPr="00DF524F">
        <w:t>Trgovački sud u Zagrebu</w:t>
      </w:r>
    </w:p>
    <w:p w:rsidRDefault="00DF524F" w:rsidP="00DF524F" w:rsidR="00DF524F" w:rsidRPr="00DF524F">
      <w:pPr>
        <w:jc w:val="both"/>
      </w:pPr>
      <w:r w:rsidRPr="00DF524F">
        <w:t xml:space="preserve">Zagreb, Amruševa 2/II                                                          </w:t>
      </w:r>
      <w:r w:rsidR="00D00DC0">
        <w:t xml:space="preserve">                      67. St-</w:t>
      </w:r>
      <w:r w:rsidR="003337ED">
        <w:t>307</w:t>
      </w:r>
      <w:r w:rsidR="008504DB">
        <w:t>/17</w:t>
      </w:r>
      <w:r w:rsidR="007E0FB2">
        <w:t>-62</w:t>
      </w:r>
    </w:p>
    <w:p w:rsidRDefault="00DF524F" w:rsidP="00DF524F" w:rsidR="00DF524F" w:rsidRPr="00DF524F">
      <w:pPr>
        <w:jc w:val="both"/>
      </w:pPr>
    </w:p>
    <w:p w:rsidRDefault="00864D0C" w:rsidP="00864D0C" w:rsidR="00DF524F" w:rsidRPr="00977541">
      <w:pPr>
        <w:jc w:val="center"/>
      </w:pPr>
      <w:r w:rsidRPr="00977541">
        <w:t xml:space="preserve">R E P U B L I K A   H R V A T S K A </w:t>
      </w:r>
    </w:p>
    <w:p w:rsidRDefault="004B741F" w:rsidP="00DF524F" w:rsidR="004B741F">
      <w:pPr>
        <w:jc w:val="center"/>
      </w:pPr>
    </w:p>
    <w:p w:rsidRDefault="00DF524F" w:rsidP="00DF524F" w:rsidR="00DF524F" w:rsidRPr="00977541">
      <w:pPr>
        <w:jc w:val="center"/>
      </w:pPr>
      <w:r w:rsidRPr="00977541">
        <w:t>R J E Š E NJ E</w:t>
      </w:r>
    </w:p>
    <w:p w:rsidRDefault="00DF524F" w:rsidP="00DF524F" w:rsidR="00DF524F" w:rsidRPr="00DF524F">
      <w:pPr>
        <w:jc w:val="both"/>
      </w:pPr>
    </w:p>
    <w:p w:rsidRDefault="00DF524F" w:rsidP="00DF524F" w:rsidR="00DF524F" w:rsidRPr="00DF524F">
      <w:pPr>
        <w:jc w:val="both"/>
      </w:pPr>
      <w:r w:rsidRPr="00DF524F">
        <w:t>Trgovački sud u Zagrebu</w:t>
      </w:r>
      <w:r w:rsidR="004B741F">
        <w:t>,</w:t>
      </w:r>
      <w:r w:rsidRPr="00DF524F">
        <w:t xml:space="preserve"> po sucu Gordanu Zubaku, u stečajnom  postupku nad dužnikom </w:t>
      </w:r>
      <w:r w:rsidR="003337ED" w:rsidRPr="003337ED">
        <w:rPr>
          <w:bCs/>
          <w:lang w:val="pt-BR"/>
        </w:rPr>
        <w:t>POLJOPRIVREDNA STANICA d.o.o. u stečaju, Velika Gorica, Trg kralja Tomislava 37</w:t>
      </w:r>
      <w:r w:rsidRPr="00792894">
        <w:t xml:space="preserve">, </w:t>
      </w:r>
      <w:r w:rsidR="008504DB">
        <w:br/>
      </w:r>
      <w:r w:rsidR="00247B62">
        <w:t>24. svibnja</w:t>
      </w:r>
      <w:r w:rsidR="00792894" w:rsidRPr="00792894">
        <w:t xml:space="preserve"> </w:t>
      </w:r>
      <w:r w:rsidR="003337ED">
        <w:t>2018</w:t>
      </w:r>
      <w:r w:rsidRPr="00792894">
        <w:t>.,</w:t>
      </w:r>
    </w:p>
    <w:p w:rsidRDefault="006951FE" w:rsidP="0038748A" w:rsidR="006951FE" w:rsidRPr="00037EED">
      <w:pPr>
        <w:jc w:val="both"/>
      </w:pPr>
    </w:p>
    <w:p w:rsidRDefault="006951FE" w:rsidP="006951FE" w:rsidR="006951FE" w:rsidRPr="00037EED">
      <w:pPr>
        <w:jc w:val="center"/>
      </w:pPr>
      <w:r w:rsidRPr="00037EED">
        <w:t xml:space="preserve">r i j e š i o  j e </w:t>
      </w:r>
    </w:p>
    <w:p w:rsidRDefault="00590E39" w:rsidR="00590E39" w:rsidRPr="00037EED"/>
    <w:p w:rsidRDefault="00590E39" w:rsidP="007B40F5" w:rsidR="00590E39" w:rsidRPr="00037EED">
      <w:pPr>
        <w:pStyle w:val="Tijeloteksta2"/>
        <w:ind w:firstLine="708"/>
      </w:pPr>
      <w:r w:rsidRPr="00037EED">
        <w:t>Saziva se skupština vjerovnika u stečajnom postupku</w:t>
      </w:r>
      <w:r w:rsidR="007B40F5" w:rsidRPr="00037EED">
        <w:t xml:space="preserve"> nad dužnikom</w:t>
      </w:r>
      <w:r w:rsidRPr="00037EED">
        <w:t xml:space="preserve"> </w:t>
      </w:r>
      <w:r w:rsidR="003337ED" w:rsidRPr="003337ED">
        <w:rPr>
          <w:bCs/>
          <w:lang w:val="pt-BR"/>
        </w:rPr>
        <w:t>POLJOPRIVREDNA STANICA d.o.o. u stečaju, Velika Gorica, Trg kralja Tomislava 37</w:t>
      </w:r>
      <w:r w:rsidR="00B92232" w:rsidRPr="00037EED">
        <w:t>,</w:t>
      </w:r>
      <w:r w:rsidR="00C14E5E" w:rsidRPr="00037EED">
        <w:t xml:space="preserve"> </w:t>
      </w:r>
      <w:r w:rsidRPr="00037EED">
        <w:t>za dan</w:t>
      </w:r>
      <w:r w:rsidR="00B92232" w:rsidRPr="00037EED">
        <w:t>:</w:t>
      </w:r>
      <w:r w:rsidRPr="00037EED">
        <w:t xml:space="preserve"> </w:t>
      </w:r>
    </w:p>
    <w:p w:rsidRDefault="00590E39" w:rsidP="00037EED" w:rsidR="00590E39" w:rsidRPr="00037EED">
      <w:pPr>
        <w:pStyle w:val="Tijeloteksta2"/>
      </w:pPr>
    </w:p>
    <w:p w:rsidRDefault="00BA1A3D" w:rsidR="00590E39" w:rsidRPr="00977541">
      <w:pPr>
        <w:pStyle w:val="Tijeloteksta2"/>
        <w:ind w:firstLine="708" w:left="2124"/>
        <w:rPr>
          <w:bCs/>
        </w:rPr>
      </w:pPr>
      <w:r>
        <w:rPr>
          <w:bCs/>
        </w:rPr>
        <w:t>12. lipnja</w:t>
      </w:r>
      <w:r w:rsidR="003337ED">
        <w:rPr>
          <w:bCs/>
        </w:rPr>
        <w:t xml:space="preserve"> 2018</w:t>
      </w:r>
      <w:r w:rsidR="00426C37" w:rsidRPr="00977541">
        <w:rPr>
          <w:bCs/>
        </w:rPr>
        <w:t>.</w:t>
      </w:r>
      <w:r w:rsidR="00F25213" w:rsidRPr="00977541">
        <w:rPr>
          <w:bCs/>
        </w:rPr>
        <w:t xml:space="preserve"> u</w:t>
      </w:r>
      <w:r w:rsidR="00A52E6F">
        <w:rPr>
          <w:bCs/>
        </w:rPr>
        <w:t xml:space="preserve"> 10</w:t>
      </w:r>
      <w:r w:rsidR="008504DB">
        <w:rPr>
          <w:bCs/>
        </w:rPr>
        <w:t>,3</w:t>
      </w:r>
      <w:r w:rsidR="00853A2B">
        <w:rPr>
          <w:bCs/>
        </w:rPr>
        <w:t>0</w:t>
      </w:r>
      <w:r w:rsidR="00466E01" w:rsidRPr="00977541">
        <w:rPr>
          <w:bCs/>
        </w:rPr>
        <w:t xml:space="preserve"> sati</w:t>
      </w:r>
    </w:p>
    <w:p w:rsidRDefault="00590E39" w:rsidR="00590E39" w:rsidRPr="00037EED">
      <w:pPr>
        <w:pStyle w:val="Tijeloteksta2"/>
        <w:ind w:firstLine="708" w:left="2124"/>
        <w:rPr>
          <w:b/>
          <w:bCs/>
        </w:rPr>
      </w:pPr>
    </w:p>
    <w:p w:rsidRDefault="007B40F5" w:rsidR="00590E39" w:rsidRPr="00037EED">
      <w:pPr>
        <w:pStyle w:val="Tijeloteksta2"/>
        <w:ind w:firstLine="708"/>
      </w:pPr>
      <w:r w:rsidRPr="00037EED">
        <w:t>koja</w:t>
      </w:r>
      <w:r w:rsidR="00590E39" w:rsidRPr="00037EED">
        <w:t xml:space="preserve"> će se održati u</w:t>
      </w:r>
      <w:r w:rsidR="00F25213" w:rsidRPr="00037EED">
        <w:t xml:space="preserve"> zgradi ovog suda Petrinjska 8, </w:t>
      </w:r>
      <w:r w:rsidR="00590E39" w:rsidRPr="00037EED">
        <w:t xml:space="preserve">soba </w:t>
      </w:r>
      <w:r w:rsidR="00853A2B">
        <w:t>84/II</w:t>
      </w:r>
      <w:r w:rsidR="00E03FDC" w:rsidRPr="00037EED">
        <w:t xml:space="preserve"> </w:t>
      </w:r>
      <w:r w:rsidR="000B5F9B">
        <w:t>(</w:t>
      </w:r>
      <w:r w:rsidR="00853A2B">
        <w:t>ulična zgrada</w:t>
      </w:r>
      <w:r w:rsidR="00590E39" w:rsidRPr="00037EED">
        <w:t>).</w:t>
      </w:r>
    </w:p>
    <w:p w:rsidRDefault="00590E39" w:rsidR="00590E39" w:rsidRPr="00037EED"/>
    <w:p w:rsidRDefault="00590E39" w:rsidR="00590E39" w:rsidRPr="00037EED"/>
    <w:p w:rsidRDefault="00590E39" w:rsidR="00590E39" w:rsidRPr="00037EED">
      <w:pPr>
        <w:jc w:val="both"/>
      </w:pPr>
      <w:r w:rsidRPr="00037EED">
        <w:tab/>
        <w:t>Dnevni red:</w:t>
      </w:r>
    </w:p>
    <w:p w:rsidRDefault="00070AC5" w:rsidR="00070AC5" w:rsidRPr="00037EED">
      <w:pPr>
        <w:jc w:val="both"/>
      </w:pPr>
    </w:p>
    <w:p w:rsidRDefault="00BA1A3D" w:rsidP="004B741F" w:rsidR="00BA1A3D">
      <w:pPr>
        <w:pStyle w:val="Odlomakpopisa"/>
        <w:numPr>
          <w:ilvl w:val="0"/>
          <w:numId w:val="3"/>
        </w:numPr>
        <w:jc w:val="both"/>
      </w:pPr>
      <w:r>
        <w:t>Izvješće stečajnog upravitelja o dosadašnjem tijeku stečajnog postupka i stanju stečajne mase.</w:t>
      </w:r>
    </w:p>
    <w:p w:rsidRDefault="008504DB" w:rsidP="004B741F" w:rsidR="008504DB">
      <w:pPr>
        <w:pStyle w:val="Odlomakpopisa"/>
        <w:numPr>
          <w:ilvl w:val="0"/>
          <w:numId w:val="3"/>
        </w:numPr>
        <w:jc w:val="both"/>
      </w:pPr>
      <w:r>
        <w:t>Donošenje odluke o</w:t>
      </w:r>
      <w:r w:rsidR="00BA1A3D">
        <w:t xml:space="preserve"> preuzimanju parničnog postupaka u kojem sudjeluje stečajni dužnik</w:t>
      </w:r>
    </w:p>
    <w:p w:rsidRDefault="00590E39" w:rsidR="00590E39" w:rsidRPr="00037EED">
      <w:pPr>
        <w:jc w:val="both"/>
      </w:pPr>
    </w:p>
    <w:p w:rsidRDefault="007B40F5" w:rsidP="009F0FC8" w:rsidR="00590E39" w:rsidRPr="00037EED">
      <w:pPr>
        <w:jc w:val="center"/>
      </w:pPr>
      <w:r w:rsidRPr="00037EED">
        <w:t xml:space="preserve"> U </w:t>
      </w:r>
      <w:r w:rsidRPr="00792894">
        <w:t>Zagrebu</w:t>
      </w:r>
      <w:r w:rsidR="00590E39" w:rsidRPr="00792894">
        <w:t xml:space="preserve"> </w:t>
      </w:r>
      <w:r w:rsidR="00BA1A3D" w:rsidRPr="00BA1A3D">
        <w:t xml:space="preserve">24. svibnja </w:t>
      </w:r>
      <w:r w:rsidR="003337ED">
        <w:t>2018</w:t>
      </w:r>
      <w:r w:rsidRPr="00037EED">
        <w:t>.</w:t>
      </w:r>
    </w:p>
    <w:p w:rsidRDefault="00590E39" w:rsidR="007B40F5" w:rsidRPr="00037EED"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</w:p>
    <w:p w:rsidRDefault="000B5F9B" w:rsidP="000B5F9B" w:rsidR="000B5F9B" w:rsidRPr="000B5F9B">
      <w:pPr>
        <w:pStyle w:val="Tijeloteksta"/>
      </w:pPr>
      <w:r w:rsidRPr="000B5F9B">
        <w:t>POUKA O PRAVNOM LIJEKU:</w:t>
      </w:r>
    </w:p>
    <w:p w:rsidRDefault="000B5F9B" w:rsidP="000B5F9B" w:rsidR="000B5F9B">
      <w:pPr>
        <w:pStyle w:val="Tijeloteksta"/>
      </w:pPr>
      <w:r w:rsidRPr="000B5F9B">
        <w:t>Protiv ovog rješenja  nije dopuštena žalba</w:t>
      </w:r>
    </w:p>
    <w:p w:rsidRDefault="000B5F9B" w:rsidP="000B5F9B" w:rsidR="007D2848" w:rsidRPr="00310646">
      <w:pPr>
        <w:pStyle w:val="Tijeloteksta"/>
      </w:pP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590E39" w:rsidRPr="00037EED">
        <w:tab/>
      </w:r>
      <w:r w:rsidR="007B40F5" w:rsidRPr="00037EED">
        <w:t xml:space="preserve">                                 </w:t>
      </w:r>
      <w:r w:rsidR="007D2848">
        <w:t xml:space="preserve"> </w:t>
      </w:r>
      <w:r>
        <w:t xml:space="preserve">  </w:t>
      </w:r>
      <w:r w:rsidR="007D2848" w:rsidRPr="00310646">
        <w:t>SUDAC:</w:t>
      </w:r>
    </w:p>
    <w:p w:rsidRDefault="007D2848" w:rsidP="00F213B6" w:rsidR="007D284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9A1D2C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7D2848" w:rsidP="00F213B6" w:rsidR="007D284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B40F5" w:rsidP="000B5F9B" w:rsidR="007B40F5" w:rsidRPr="00792894">
      <w:pPr>
        <w:jc w:val="center"/>
      </w:pPr>
      <w:r w:rsidRPr="00792894">
        <w:t xml:space="preserve">                                                                               </w:t>
      </w:r>
      <w:r w:rsidR="000B5F9B">
        <w:t xml:space="preserve">                          </w:t>
      </w:r>
      <w:r w:rsidRPr="00792894">
        <w:t xml:space="preserve">                                                                                                       </w:t>
      </w:r>
    </w:p>
    <w:p w:rsidRDefault="009A1D2C" w:rsidP="00400817" w:rsidR="009A1D2C" w:rsidRPr="00400817">
      <w:pPr>
        <w:jc w:val="right"/>
      </w:pPr>
      <w:r w:rsidRPr="00400817">
        <w:t>Za točnost otpravka – ovlašteni službenik</w:t>
      </w:r>
      <w:r>
        <w:t>:</w:t>
      </w:r>
    </w:p>
    <w:p w:rsidRDefault="009A1D2C" w:rsidP="00400817" w:rsidR="009A1D2C" w:rsidRPr="00400817">
      <w:pPr>
        <w:ind w:left="5664"/>
      </w:pPr>
      <w:r w:rsidRPr="00400817">
        <w:t xml:space="preserve">        Dijana Hadžić</w:t>
      </w:r>
    </w:p>
    <w:p w:rsidRDefault="009A1D2C" w:rsidR="009A1D2C"/>
    <w:p w:rsidRDefault="00112564" w:rsidR="000F7897" w:rsidRPr="00037EED"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</w:p>
    <w:sectPr w:rsidR="000F7897" w:rsidRPr="00037EE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10A94976"/>
    <w:multiLevelType w:val="hybridMultilevel"/>
    <w:tmpl w:val="2F846568"/>
    <w:lvl w:tplc="D646B87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7DAB"/>
    <w:rsid w:val="00037EED"/>
    <w:rsid w:val="00052861"/>
    <w:rsid w:val="00070AC5"/>
    <w:rsid w:val="000B5F9B"/>
    <w:rsid w:val="000F7897"/>
    <w:rsid w:val="00112564"/>
    <w:rsid w:val="001D1A6B"/>
    <w:rsid w:val="00227E08"/>
    <w:rsid w:val="00247B62"/>
    <w:rsid w:val="002508B1"/>
    <w:rsid w:val="002D3B07"/>
    <w:rsid w:val="003337ED"/>
    <w:rsid w:val="00347638"/>
    <w:rsid w:val="0038748A"/>
    <w:rsid w:val="003D72B1"/>
    <w:rsid w:val="00426C37"/>
    <w:rsid w:val="00466E01"/>
    <w:rsid w:val="004B741F"/>
    <w:rsid w:val="00517FEF"/>
    <w:rsid w:val="00581597"/>
    <w:rsid w:val="00590E39"/>
    <w:rsid w:val="005F6BFE"/>
    <w:rsid w:val="00651128"/>
    <w:rsid w:val="006951FE"/>
    <w:rsid w:val="007659A5"/>
    <w:rsid w:val="00792894"/>
    <w:rsid w:val="007A4677"/>
    <w:rsid w:val="007A7272"/>
    <w:rsid w:val="007B40F5"/>
    <w:rsid w:val="007C20FA"/>
    <w:rsid w:val="007D2848"/>
    <w:rsid w:val="007E0FB2"/>
    <w:rsid w:val="0080300F"/>
    <w:rsid w:val="008504DB"/>
    <w:rsid w:val="00853A2B"/>
    <w:rsid w:val="00864D0C"/>
    <w:rsid w:val="008D31C1"/>
    <w:rsid w:val="00977541"/>
    <w:rsid w:val="009A1D2C"/>
    <w:rsid w:val="009B26C0"/>
    <w:rsid w:val="009F0FC8"/>
    <w:rsid w:val="00A0601A"/>
    <w:rsid w:val="00A52E6F"/>
    <w:rsid w:val="00B039F5"/>
    <w:rsid w:val="00B2551B"/>
    <w:rsid w:val="00B34441"/>
    <w:rsid w:val="00B663C2"/>
    <w:rsid w:val="00B67A65"/>
    <w:rsid w:val="00B92232"/>
    <w:rsid w:val="00BA1A3D"/>
    <w:rsid w:val="00BC35B1"/>
    <w:rsid w:val="00C14E5E"/>
    <w:rsid w:val="00CB2F65"/>
    <w:rsid w:val="00D00DC0"/>
    <w:rsid w:val="00D36C8E"/>
    <w:rsid w:val="00D46B98"/>
    <w:rsid w:val="00DF524F"/>
    <w:rsid w:val="00E03FDC"/>
    <w:rsid w:val="00E14F85"/>
    <w:rsid w:val="00E80E84"/>
    <w:rsid w:val="00F139CE"/>
    <w:rsid w:val="00F25213"/>
    <w:rsid w:val="00F326A8"/>
    <w:rsid w:val="00FB3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link w:val="TijelotekstaChar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7D284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7D2848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7D284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B741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1D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1D2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1D2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1D2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1D2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link w:val="TijelotekstaChar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7D284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7D2848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7D284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B741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1D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1D2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1D2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1D2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1D2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</izvorni_sadrzaj>
    <derivirana_varijabla naziv="DomainObject.Predmet.Broj_1">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2017.</izvorni_sadrzaj>
    <derivirana_varijabla naziv="DomainObject.Predmet.DatumOsnivanja_1">30.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St-307/2017</izvorni_sadrzaj>
    <derivirana_varijabla naziv="DomainObject.Predmet.OznakaBroj_1">St-307/2017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STANICA d.o.o. zastupanog po punomoćniku Željko Žužić</izvorni_sadrzaj>
    <derivirana_varijabla naziv="DomainObject.Predmet.ProtustrankaFormated_1">  POLJOPRIVREDNA STANICA d.o.o. zastupanog po punomoćniku Željko Žužić</derivirana_varijabla>
  </DomainObject.Predmet.ProtustrankaFormated>
  <DomainObject.Predmet.ProtustrankaFormatedOIB>
    <izvorni_sadrzaj>  POLJOPRIVREDNA STANICA d.o.o., OIB 72134123768 zastupanog po punomoćniku Željko Žužić</izvorni_sadrzaj>
    <derivirana_varijabla naziv="DomainObject.Predmet.ProtustrankaFormatedOIB_1">  POLJOPRIVREDNA STANICA d.o.o., OIB 72134123768 zastupanog po punomoćniku Željko Žužić</derivirana_varijabla>
  </DomainObject.Predmet.ProtustrankaFormatedOIB>
  <DomainObject.Predmet.ProtustrankaFormatedWithAdress>
    <izvorni_sadrzaj> POLJOPRIVREDNA STANICA d.o.o., Trg Kralja Tomislava 37, 10410 Velika Gorica zastupanog po punomoćniku Željko Žužić</izvorni_sadrzaj>
    <derivirana_varijabla naziv="DomainObject.Predmet.ProtustrankaFormatedWithAdress_1"> POLJOPRIVREDNA STANICA d.o.o., Trg Kralja Tomislava 37, 10410 Velika Gorica zastupanog po punomoćniku Željko Žužić</derivirana_varijabla>
  </DomainObject.Predmet.ProtustrankaFormatedWithAdress>
  <DomainObject.Predmet.ProtustrankaFormatedWithAdressOIB>
    <izvorni_sadrzaj> POLJOPRIVREDNA STANICA d.o.o., OIB 72134123768, Trg Kralja Tomislava 37, 10410 Velika Gorica zastupanog po punomoćniku Željko Žužić</izvorni_sadrzaj>
    <derivirana_varijabla naziv="DomainObject.Predmet.ProtustrankaFormatedWithAdressOIB_1"> POLJOPRIVREDNA STANICA d.o.o., OIB 72134123768, Trg Kralja Tomislava 37, 10410 Velika Gorica zastupanog po punomoćniku Željko Žužić</derivirana_varijabla>
  </DomainObject.Predmet.ProtustrankaFormatedWithAdressOIB>
  <DomainObject.Predmet.ProtustrankaWithAdress>
    <izvorni_sadrzaj>POLJOPRIVREDNA STANICA d.o.o. Trg Kralja Tomislava 37, 10410 Velika Gorica</izvorni_sadrzaj>
    <derivirana_varijabla naziv="DomainObject.Predmet.ProtustrankaWithAdress_1">POLJOPRIVREDNA STANICA d.o.o. Trg Kralja Tomislava 37, 10410 Velika Gorica</derivirana_varijabla>
  </DomainObject.Predmet.ProtustrankaWithAdress>
  <DomainObject.Predmet.ProtustrankaWithAdressOIB>
    <izvorni_sadrzaj>POLJOPRIVREDNA STANICA d.o.o., OIB 72134123768, Trg Kralja Tomislava 37, 10410 Velika Gorica</izvorni_sadrzaj>
    <derivirana_varijabla naziv="DomainObject.Predmet.ProtustrankaWithAdressOIB_1">POLJOPRIVREDNA STANICA d.o.o., OIB 72134123768, Trg Kralja Tomislava 37, 10410 Velika Gorica</derivirana_varijabla>
  </DomainObject.Predmet.ProtustrankaWithAdressOIB>
  <DomainObject.Predmet.ProtustrankaNazivFormated>
    <izvorni_sadrzaj>POLJOPRIVREDNA STANICA d.o.o.</izvorni_sadrzaj>
    <derivirana_varijabla naziv="DomainObject.Predmet.ProtustrankaNazivFormated_1">POLJOPRIVREDNA STANICA d.o.o.</derivirana_varijabla>
  </DomainObject.Predmet.ProtustrankaNazivFormated>
  <DomainObject.Predmet.ProtustrankaNazivFormatedOIB>
    <izvorni_sadrzaj>POLJOPRIVREDNA STANICA d.o.o., OIB 72134123768</izvorni_sadrzaj>
    <derivirana_varijabla naziv="DomainObject.Predmet.ProtustrankaNazivFormatedOIB_1">POLJOPRIVREDNA STANICA d.o.o., OIB 72134123768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zastupanog po punomoćniku ŽDO u Velikoj Gorici</izvorni_sadrzaj>
    <derivirana_varijabla naziv="DomainObject.Predmet.StrankaFormated_1">  FINA Regionalni centar Zagreb; RH MF Porezna uprava zastupanog po punomoćniku ŽDO u Velikoj Gorici</derivirana_varijabla>
  </DomainObject.Predmet.StrankaFormated>
  <DomainObject.Predmet.StrankaFormatedOIB>
    <izvorni_sadrzaj>  FINA Regionalni centar Zagreb, OIB 85821130368; RH MF Porezna uprava, OIB 18683136487 zastupanog po punomoćniku ŽDO u Velikoj Gorici</izvorni_sadrzaj>
    <derivirana_varijabla naziv="DomainObject.Predmet.StrankaFormatedOIB_1">  FINA Regionalni centar Zagreb, OIB 85821130368; RH MF Porezna uprava, OIB 18683136487 zastupanog po punomoćniku ŽDO u Velikoj Gorici</derivirana_varijabla>
  </DomainObject.Predmet.StrankaFormatedOIB>
  <DomainObject.Predmet.StrankaFormatedWithAdress>
    <izvorni_sadrzaj> FINA Regionalni centar Zagreb, Trg svibanjskih žrtava 1995. 1, 10000 Zagreb; RH MF Porezna uprava zastupanog po punomoćniku ŽDO u Velikoj Gorici</izvorni_sadrzaj>
    <derivirana_varijabla naziv="DomainObject.Predmet.StrankaFormatedWithAdress_1"> FINA Regionalni centar Zagreb, Trg svibanjskih žrtava 1995. 1, 10000 Zagreb; RH MF Porezna uprava zastupanog po punomoćniku ŽDO u Velikoj Gorici</derivirana_varijabla>
  </DomainObject.Predmet.StrankaFormatedWithAdress>
  <DomainObject.Predmet.StrankaFormatedWithAdressOIB>
    <izvorni_sadrzaj> FINA Regionalni centar Zagreb, OIB 85821130368, Trg svibanjskih žrtava 1995. 1, 10000 Zagreb; RH MF Porezna uprava, OIB 18683136487 zastupanog po punomoćniku ŽDO u Velikoj Gorici</izvorni_sadrzaj>
    <derivirana_varijabla naziv="DomainObject.Predmet.StrankaFormatedWithAdressOIB_1"> FINA Regionalni centar Zagreb, OIB 85821130368, Trg svibanjskih žrtava 1995. 1, 10000 Zagreb; RH MF Porezna uprava, OIB 18683136487 zastupanog po punomoćniku ŽDO u Velikoj Gorici</derivirana_varijabla>
  </DomainObject.Predmet.StrankaFormatedWithAdressOIB>
  <DomainObject.Predmet.StrankaWithAdress>
    <izvorni_sadrzaj>FINA Regionalni centar Zagreb Trg svibanjskih žrtava 1995. 1,10000 Zagreb,RH MF Porezna uprava </izvorni_sadrzaj>
    <derivirana_varijabla naziv="DomainObject.Predmet.StrankaWithAdress_1">FINA Regionalni centar Zagreb Trg svibanjskih žrtava 1995. 1,10000 Zagreb,RH MF Porezna uprava </derivirana_varijabla>
  </DomainObject.Predmet.StrankaWithAdress>
  <DomainObject.Predmet.StrankaWithAdressOIB>
    <izvorni_sadrzaj>FINA Regionalni centar Zagreb, OIB 85821130368, Trg svibanjskih žrtava 1995. 1,10000 Zagreb,RH MF Porezna uprava, OIB 18683136487</izvorni_sadrzaj>
    <derivirana_varijabla naziv="DomainObject.Predmet.StrankaWithAdressOIB_1">FINA Regionalni centar Zagreb, OIB 85821130368, Trg svibanjskih žrtava 1995. 1,10000 Zagreb,RH MF Porezna uprava, OIB 18683136487</derivirana_varijabla>
  </DomainObject.Predmet.StrankaWithAdressOIB>
  <DomainObject.Predmet.StrankaNazivFormated>
    <izvorni_sadrzaj>FINA Regionalni centar Zagreb,RH MF Porezna uprava</izvorni_sadrzaj>
    <derivirana_varijabla naziv="DomainObject.Predmet.StrankaNazivFormated_1">FINA Regionalni centar Zagreb,RH MF Porezna uprava</derivirana_varijabla>
  </DomainObject.Predmet.StrankaNazivFormated>
  <DomainObject.Predmet.StrankaNazivFormatedOIB>
    <izvorni_sadrzaj>FINA Regionalni centar Zagreb, OIB 85821130368,RH MF Porezna uprava, OIB 18683136487</izvorni_sadrzaj>
    <derivirana_varijabla naziv="DomainObject.Predmet.StrankaNazivFormatedOIB_1">FINA Regionalni centar Zagreb, OIB 85821130368,RH MF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RH MF Porezna uprava zastupanog po punomoćniku ŽDO u Velikoj Gorici</item>
    </izvorni_sadrzaj>
    <derivirana_varijabla naziv="DomainObject.Predmet.StrankaListFormated_1">
      <item>FINA Regionalni centar Zagreb</item>
      <item>RH MF Porezna uprava zastupanog po punomoćniku ŽDO u Velikoj Gorici</item>
    </derivirana_varijabla>
  </DomainObject.Predmet.StrankaListFormated>
  <DomainObject.Predmet.StrankaListFormatedOIB>
    <izvorni_sadrzaj>
      <item>FINA Regionalni centar Zagreb, OIB 85821130368</item>
      <item>RH MF Porezna uprava, OIB 18683136487 zastupanog po punomoćniku ŽDO u Velikoj Gorici</item>
    </izvorni_sadrzaj>
    <derivirana_varijabla naziv="DomainObject.Predmet.StrankaListFormatedOIB_1">
      <item>FINA Regionalni centar Zagreb, OIB 85821130368</item>
      <item>RH MF Porezna uprava, OIB 18683136487 zastupanog po punomoćniku ŽDO u Velikoj Gorici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zastupanog po punomoćniku ŽDO u Velikoj Gorici</item>
    </izvorni_sadrzaj>
    <derivirana_varijabla naziv="DomainObject.Predmet.StrankaListFormatedWithAdress_1">
      <item>FINA Regionalni centar Zagreb, Trg svibanjskih žrtava 1995. 1, 10000 Zagreb</item>
      <item>RH MF Porezna uprava zastupanog po punomoćniku ŽDO u Velikoj Gorici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uprava, OIB 18683136487 zastupanog po punomoćniku ŽDO u Velikoj Gorici</item>
    </izvorni_sadrzaj>
    <derivirana_varijabla naziv="DomainObject.Predmet.StrankaListFormatedWithAdressOIB_1">
      <item>FINA Regionalni centar Zagreb, OIB 85821130368, Trg svibanjskih žrtava 1995. 1, 10000 Zagreb</item>
      <item>RH MF Porezna uprava, OIB 18683136487 zastupanog po punomoćniku ŽDO u Velikoj Gorici</item>
    </derivirana_varijabla>
  </DomainObject.Predmet.StrankaListFormatedWithAdressOIB>
  <DomainObject.Predmet.StrankaListNazivFormated>
    <izvorni_sadrzaj>
      <item>FINA Regionalni centar Zagreb</item>
      <item>RH MF Porezna uprava</item>
    </izvorni_sadrzaj>
    <derivirana_varijabla naziv="DomainObject.Predmet.StrankaListNazivFormated_1">
      <item>FINA Regionalni centar Zagreb</item>
      <item>RH MF Porezna uprava</item>
    </derivirana_varijabla>
  </DomainObject.Predmet.StrankaListNazivFormated>
  <DomainObject.Predmet.StrankaListNazivFormatedOIB>
    <izvorni_sadrzaj>
      <item>FINA Regionalni centar Zagreb, OIB 85821130368</item>
      <item>RH MF Porezna uprava, OIB 18683136487</item>
    </izvorni_sadrzaj>
    <derivirana_varijabla naziv="DomainObject.Predmet.StrankaListNazivFormatedOIB_1">
      <item>FINA Regionalni centar Zagreb, OIB 85821130368</item>
      <item>RH MF Porezna uprava, OIB 18683136487</item>
    </derivirana_varijabla>
  </DomainObject.Predmet.StrankaListNazivFormatedOIB>
  <DomainObject.Predmet.ProtuStrankaListFormated>
    <izvorni_sadrzaj>
      <item>POLJOPRIVREDNA STANICA d.o.o. zastupanog po punomoćniku Željko Žužić</item>
    </izvorni_sadrzaj>
    <derivirana_varijabla naziv="DomainObject.Predmet.ProtuStrankaListFormated_1">
      <item>POLJOPRIVREDNA STANICA d.o.o. zastupanog po punomoćniku Željko Žužić</item>
    </derivirana_varijabla>
  </DomainObject.Predmet.ProtuStrankaListFormated>
  <DomainObject.Predmet.ProtuStrankaListFormatedOIB>
    <izvorni_sadrzaj>
      <item>POLJOPRIVREDNA STANICA d.o.o., OIB 72134123768 zastupanog po punomoćniku Željko Žužić</item>
    </izvorni_sadrzaj>
    <derivirana_varijabla naziv="DomainObject.Predmet.ProtuStrankaListFormatedOIB_1">
      <item>POLJOPRIVREDNA STANICA d.o.o., OIB 72134123768 zastupanog po punomoćniku Željko Žužić</item>
    </derivirana_varijabla>
  </DomainObject.Predmet.ProtuStrankaListFormatedOIB>
  <DomainObject.Predmet.ProtuStrankaListFormatedWithAdress>
    <izvorni_sadrzaj>
      <item>POLJOPRIVREDNA STANICA d.o.o., Trg Kralja Tomislava 37, 10410 Velika Gorica zastupanog po punomoćniku Željko Žužić</item>
    </izvorni_sadrzaj>
    <derivirana_varijabla naziv="DomainObject.Predmet.ProtuStrankaListFormatedWithAdress_1">
      <item>POLJOPRIVREDNA STANICA d.o.o., Trg Kralja Tomislava 37, 10410 Velika Gorica zastupanog po punomoćniku Željko Žužić</item>
    </derivirana_varijabla>
  </DomainObject.Predmet.ProtuStrankaListFormatedWithAdress>
  <DomainObject.Predmet.ProtuStrankaListFormatedWithAdressOIB>
    <izvorni_sadrzaj>
      <item>POLJOPRIVREDNA STANICA d.o.o., OIB 72134123768, Trg Kralja Tomislava 37, 10410 Velika Gorica zastupanog po punomoćniku Željko Žužić</item>
    </izvorni_sadrzaj>
    <derivirana_varijabla naziv="DomainObject.Predmet.ProtuStrankaListFormatedWithAdressOIB_1">
      <item>POLJOPRIVREDNA STANICA d.o.o., OIB 72134123768, Trg Kralja Tomislava 37, 10410 Velika Gorica zastupanog po punomoćniku Željko Žužić</item>
    </derivirana_varijabla>
  </DomainObject.Predmet.ProtuStrankaListFormatedWithAdressOIB>
  <DomainObject.Predmet.ProtuStrankaListNazivFormated>
    <izvorni_sadrzaj>
      <item>POLJOPRIVREDNA STANICA d.o.o.</item>
    </izvorni_sadrzaj>
    <derivirana_varijabla naziv="DomainObject.Predmet.ProtuStrankaListNazivFormated_1">
      <item>POLJOPRIVREDNA STANICA d.o.o.</item>
    </derivirana_varijabla>
  </DomainObject.Predmet.ProtuStrankaListNazivFormated>
  <DomainObject.Predmet.ProtuStrankaListNazivFormatedOIB>
    <izvorni_sadrzaj>
      <item>POLJOPRIVREDNA STANICA d.o.o., OIB 72134123768</item>
    </izvorni_sadrzaj>
    <derivirana_varijabla naziv="DomainObject.Predmet.ProtuStrankaListNazivFormatedOIB_1">
      <item>POLJOPRIVREDNA STANICA d.o.o., OIB 72134123768</item>
    </derivirana_varijabla>
  </DomainObject.Predmet.ProtuStrankaListNazivFormatedOIB>
  <DomainObject.Predmet.OstaliListFormated>
    <izvorni_sadrzaj>
      <item>ŽDO u Velikoj Gorici punomoćnik sudionika u postupku RH MF Porezna uprava</item>
      <item>Željko Žužić punomoćnik sudionika u postupku POLJOPRIVREDNA STANICA d.o.o.</item>
      <item>Addiko Bank dioničko društvo</item>
      <item>HRVATSKA POŠTANSKA BANKA, dioničko društvo</item>
      <item>CROATIA BANKA d.d</item>
    </izvorni_sadrzaj>
    <derivirana_varijabla naziv="DomainObject.Predmet.OstaliListFormated_1">
      <item>ŽDO u Velikoj Gorici punomoćnik sudionika u postupku RH MF Porezna uprava</item>
      <item>Željko Žužić punomoćnik sudionika u postupku POLJOPRIVREDNA STANICA d.o.o.</item>
      <item>Addiko Bank dioničko društvo</item>
      <item>HRVATSKA POŠTANSKA BANKA, dioničko društvo</item>
      <item>CROATIA BANKA d.d</item>
    </derivirana_varijabla>
  </DomainObject.Predmet.OstaliListFormated>
  <DomainObject.Predmet.OstaliListFormatedOIB>
    <izvorni_sadrzaj>
      <item>ŽDO u Velikoj Gorici, OIB 96292040276 punomoćnik sudionika u postupku RH MF Porezna uprava</item>
      <item>Željko Žužić, OIB 85772913531 punomoćnik sudionika u postupku POLJOPRIVREDNA STANICA d.o.o.</item>
      <item>Addiko Bank dioničko društvo, OIB 14036333877</item>
      <item>HRVATSKA POŠTANSKA BANKA, dioničko društvo, OIB 87939104217</item>
      <item>CROATIA BANKA d.d</item>
    </izvorni_sadrzaj>
    <derivirana_varijabla naziv="DomainObject.Predmet.OstaliListFormatedOIB_1">
      <item>ŽDO u Velikoj Gorici, OIB 96292040276 punomoćnik sudionika u postupku RH MF Porezna uprava</item>
      <item>Željko Žužić, OIB 85772913531 punomoćnik sudionika u postupku POLJOPRIVREDNA STANICA d.o.o.</item>
      <item>Addiko Bank dioničko društvo, OIB 14036333877</item>
      <item>HRVATSKA POŠTANSKA BANKA, dioničko društvo, OIB 87939104217</item>
      <item>CROATIA BANKA d.d</item>
    </derivirana_varijabla>
  </DomainObject.Predmet.OstaliListFormatedOIB>
  <DomainObject.Predmet.OstaliListFormatedWithAdress>
    <izvorni_sadrzaj>
      <item>ŽDO u Velikoj Gorici, Trg kralja Tomislava 36, 10410 Velika Gorica punomoćnik sudionika u postupku RH MF Porezna uprava</item>
      <item>Željko Žužić, Ulica Ivana Banjavčića 5, 10000 Zagreb punomoćnik sudionika u postupku POLJOPRIVREDNA STANICA d.o.o.</item>
      <item>Addiko Bank dioničko društvo, Slavonska avenija 6, 10000 Zagreb</item>
      <item>HRVATSKA POŠTANSKA BANKA, dioničko društvo, Jurišićeva 4, 10000 Zagreb</item>
      <item>CROATIA BANKA d.d, Kvaternikov trg 9, 10000 Zagreb</item>
    </izvorni_sadrzaj>
    <derivirana_varijabla naziv="DomainObject.Predmet.OstaliListFormatedWithAdress_1">
      <item>ŽDO u Velikoj Gorici, Trg kralja Tomislava 36, 10410 Velika Gorica punomoćnik sudionika u postupku RH MF Porezna uprava</item>
      <item>Željko Žužić, Ulica Ivana Banjavčića 5, 10000 Zagreb punomoćnik sudionika u postupku POLJOPRIVREDNA STANICA d.o.o.</item>
      <item>Addiko Bank dioničko društvo, Slavonska avenija 6, 10000 Zagreb</item>
      <item>HRVATSKA POŠTANSKA BANKA, dioničko društvo, Jurišićeva 4, 10000 Zagreb</item>
      <item>CROATIA BANKA d.d, Kvaternikov trg 9, 10000 Zagreb</item>
    </derivirana_varijabla>
  </DomainObject.Predmet.OstaliListFormatedWithAdress>
  <DomainObject.Predmet.OstaliListFormatedWithAdressOIB>
    <izvorni_sadrzaj>
      <item>ŽDO u Velikoj Gorici, OIB 96292040276, Trg kralja Tomislava 36, 10410 Velika Gorica punomoćnik sudionika u postupku RH MF Porezna uprava</item>
      <item>Željko Žužić, OIB 85772913531, Ulica Ivana Banjavčića 5, 10000 Zagreb punomoćnik sudionika u postupku POLJOPRIVREDNA STANICA d.o.o.</item>
      <item>Addiko Bank dioničko društvo, OIB 14036333877, Slavonska avenija 6, 10000 Zagreb</item>
      <item>HRVATSKA POŠTANSKA BANKA, dioničko društvo, OIB 87939104217, Jurišićeva 4, 10000 Zagreb</item>
      <item>CROATIA BANKA d.d, Kvaternikov trg 9, 10000 Zagreb</item>
    </izvorni_sadrzaj>
    <derivirana_varijabla naziv="DomainObject.Predmet.OstaliListFormatedWithAdressOIB_1">
      <item>ŽDO u Velikoj Gorici, OIB 96292040276, Trg kralja Tomislava 36, 10410 Velika Gorica punomoćnik sudionika u postupku RH MF Porezna uprava</item>
      <item>Željko Žužić, OIB 85772913531, Ulica Ivana Banjavčića 5, 10000 Zagreb punomoćnik sudionika u postupku POLJOPRIVREDNA STANICA d.o.o.</item>
      <item>Addiko Bank dioničko društvo, OIB 14036333877, Slavonska avenija 6, 10000 Zagreb</item>
      <item>HRVATSKA POŠTANSKA BANKA, dioničko društvo, OIB 87939104217, Jurišićeva 4, 10000 Zagreb</item>
      <item>CROATIA BANKA d.d, Kvaternikov trg 9, 10000 Zagreb</item>
    </derivirana_varijabla>
  </DomainObject.Predmet.OstaliListFormatedWithAdressOIB>
  <DomainObject.Predmet.OstaliListNazivFormated>
    <izvorni_sadrzaj>
      <item>ŽDO u Velikoj Gorici</item>
      <item>Željko Žužić</item>
      <item>Addiko Bank dioničko društvo</item>
      <item>HRVATSKA POŠTANSKA BANKA, dioničko društvo</item>
      <item>CROATIA BANKA d.d</item>
    </izvorni_sadrzaj>
    <derivirana_varijabla naziv="DomainObject.Predmet.OstaliListNazivFormated_1">
      <item>ŽDO u Velikoj Gorici</item>
      <item>Željko Žužić</item>
      <item>Addiko Bank dioničko društvo</item>
      <item>HRVATSKA POŠTANSKA BANKA, dioničko društvo</item>
      <item>CROATIA BANKA d.d</item>
    </derivirana_varijabla>
  </DomainObject.Predmet.OstaliListNazivFormated>
  <DomainObject.Predmet.OstaliListNazivFormatedOIB>
    <izvorni_sadrzaj>
      <item>ŽDO u Velikoj Gorici, OIB 96292040276</item>
      <item>Željko Žužić, OIB 85772913531</item>
      <item>Addiko Bank dioničko društvo, OIB 14036333877</item>
      <item>HRVATSKA POŠTANSKA BANKA, dioničko društvo, OIB 87939104217</item>
      <item>CROATIA BANKA d.d</item>
    </izvorni_sadrzaj>
    <derivirana_varijabla naziv="DomainObject.Predmet.OstaliListNazivFormatedOIB_1">
      <item>ŽDO u Velikoj Gorici, OIB 96292040276</item>
      <item>Željko Žužić, OIB 85772913531</item>
      <item>Addiko Bank dioničko društvo, OIB 14036333877</item>
      <item>HRVATSKA POŠTANSKA BANKA, dioničko društvo, OIB 87939104217</item>
      <item>CROATIA BANKA d.d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POLJOPRIVREDNA STANICA d.o.o.</izvorni_sadrzaj>
    <derivirana_varijabla naziv="DomainObject.Predmet.ProtustrankaIDrugi_1">POLJOPRIVREDNA STANICA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POLJOPRIVREDNA STANICA d.o.o., OIB 72134123768, Trg Kralja Tomislava 37, 10410 Velika Gorica</izvorni_sadrzaj>
    <derivirana_varijabla naziv="DomainObject.Predmet.ProtustrankaIDrugiAdressOIB_1">POLJOPRIVREDNA STANICA d.o.o., OIB 72134123768, Trg Kralja Tomislava 37,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STANICA d.o.o.</item>
      <item>FINA Regionalni centar Zagreb</item>
      <item>RH MF Porezna uprava</item>
      <item>ŽDO u Velikoj Gorici</item>
      <item>Željko Žužić</item>
      <item>Addiko Bank dioničko društvo</item>
      <item>HRVATSKA POŠTANSKA BANKA, dioničko društvo</item>
      <item>CROATIA BANKA d.d</item>
    </izvorni_sadrzaj>
    <derivirana_varijabla naziv="DomainObject.Predmet.SudioniciListNaziv_1">
      <item>POLJOPRIVREDNA STANICA d.o.o.</item>
      <item>FINA Regionalni centar Zagreb</item>
      <item>RH MF Porezna uprava</item>
      <item>ŽDO u Velikoj Gorici</item>
      <item>Željko Žužić</item>
      <item>Addiko Bank dioničko društvo</item>
      <item>HRVATSKA POŠTANSKA BANKA, dioničko društvo</item>
      <item>CROATIA BANKA d.d</item>
    </derivirana_varijabla>
  </DomainObject.Predmet.SudioniciListNaziv>
  <DomainObject.Predmet.SudioniciListAdressOIB>
    <izvorni_sadrzaj>
      <item>POLJOPRIVREDNA STANICA d.o.o., OIB 72134123768, Trg Kralja Tomislava 37,10410 Velika Gorica</item>
      <item>FINA Regionalni centar Zagreb, OIB 85821130368, Trg svibanjskih žrtava 1995. 1,10000 Zagreb</item>
      <item>RH MF Porezna uprava, OIB 18683136487</item>
      <item>ŽDO u Velikoj Gorici, OIB 96292040276, Trg kralja Tomislava 36,10410 Velika Gorica</item>
      <item>Željko Žužić, OIB 85772913531, Ulica Ivana Banjavčića 5,10000 Zagreb</item>
      <item>Addiko Bank dioničko društvo, OIB 14036333877, Slavonska avenija 6,10000 Zagreb</item>
      <item>HRVATSKA POŠTANSKA BANKA, dioničko društvo, OIB 87939104217, Jurišićeva 4,10000 Zagreb</item>
      <item>CROATIA BANKA d.d, Kvaternikov trg 9,10000 Zagreb</item>
    </izvorni_sadrzaj>
    <derivirana_varijabla naziv="DomainObject.Predmet.SudioniciListAdressOIB_1">
      <item>POLJOPRIVREDNA STANICA d.o.o., OIB 72134123768, Trg Kralja Tomislava 37,10410 Velika Gorica</item>
      <item>FINA Regionalni centar Zagreb, OIB 85821130368, Trg svibanjskih žrtava 1995. 1,10000 Zagreb</item>
      <item>RH MF Porezna uprava, OIB 18683136487</item>
      <item>ŽDO u Velikoj Gorici, OIB 96292040276, Trg kralja Tomislava 36,10410 Velika Gorica</item>
      <item>Željko Žužić, OIB 85772913531, Ulica Ivana Banjavčića 5,10000 Zagreb</item>
      <item>Addiko Bank dioničko društvo, OIB 14036333877, Slavonska avenija 6,10000 Zagreb</item>
      <item>HRVATSKA POŠTANSKA BANKA, dioničko društvo, OIB 87939104217, Jurišićeva 4,10000 Zagreb</item>
      <item>CROATIA BANKA d.d, Kvaternikov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72134123768</item>
      <item>, OIB 85821130368</item>
      <item>, OIB 18683136487</item>
      <item>, OIB 96292040276</item>
      <item>, OIB 85772913531</item>
      <item>, OIB 14036333877</item>
      <item>, OIB 87939104217</item>
      <item>, OIB null</item>
    </izvorni_sadrzaj>
    <derivirana_varijabla naziv="DomainObject.Predmet.SudioniciListNazivOIB_1">
      <item>, OIB 72134123768</item>
      <item>, OIB 85821130368</item>
      <item>, OIB 18683136487</item>
      <item>, OIB 96292040276</item>
      <item>, OIB 85772913531</item>
      <item>, OIB 14036333877</item>
      <item>, OIB 87939104217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165</properties:Words>
  <properties:Characters>804</properties:Characters>
  <properties:Lines>44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2018-05-24T08:14:00Z</dcterms:created>
  <dc:creator>Tatjana Kujundžić-Novak</dc:creator>
  <cp:lastModifiedBy>Dijana Hadžić</cp:lastModifiedBy>
  <cp:lastPrinted>2016-08-25T08:41:00Z</cp:lastPrinted>
  <dcterms:modified xmlns:xsi="http://www.w3.org/2001/XMLSchema-instance" xsi:type="dcterms:W3CDTF">2018-05-24T08:21:00Z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(26. rješenje - poziv za skupštinu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